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B2D7686" w14:textId="41ECDD25" w:rsidR="00045A13" w:rsidRDefault="00DB0BEF" w:rsidP="00E5673B">
      <w:pPr>
        <w:spacing w:after="160" w:line="259" w:lineRule="auto"/>
      </w:pPr>
      <w:r>
        <w:rPr>
          <w:noProof/>
        </w:rPr>
        <w:drawing>
          <wp:anchor distT="0" distB="0" distL="114300" distR="114300" simplePos="0" relativeHeight="251658243" behindDoc="0" locked="0" layoutInCell="1" allowOverlap="1" wp14:anchorId="54EE3968" wp14:editId="74A89769">
            <wp:simplePos x="0" y="0"/>
            <wp:positionH relativeFrom="column">
              <wp:posOffset>-378769</wp:posOffset>
            </wp:positionH>
            <wp:positionV relativeFrom="paragraph">
              <wp:posOffset>514489</wp:posOffset>
            </wp:positionV>
            <wp:extent cx="6689853" cy="4472704"/>
            <wp:effectExtent l="0" t="0" r="0" b="4445"/>
            <wp:wrapNone/>
            <wp:docPr id="1875133793" name="Bild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696174" cy="4476930"/>
                    </a:xfrm>
                    <a:prstGeom prst="rect">
                      <a:avLst/>
                    </a:prstGeom>
                    <a:noFill/>
                    <a:ln>
                      <a:noFill/>
                    </a:ln>
                  </pic:spPr>
                </pic:pic>
              </a:graphicData>
            </a:graphic>
            <wp14:sizeRelH relativeFrom="page">
              <wp14:pctWidth>0</wp14:pctWidth>
            </wp14:sizeRelH>
            <wp14:sizeRelV relativeFrom="page">
              <wp14:pctHeight>0</wp14:pctHeight>
            </wp14:sizeRelV>
          </wp:anchor>
        </w:drawing>
      </w:r>
      <w:r w:rsidR="00412517">
        <w:rPr>
          <w:noProof/>
        </w:rPr>
        <mc:AlternateContent>
          <mc:Choice Requires="wps">
            <w:drawing>
              <wp:anchor distT="0" distB="0" distL="114300" distR="114300" simplePos="0" relativeHeight="251658242" behindDoc="0" locked="0" layoutInCell="1" allowOverlap="1" wp14:anchorId="232E4D34" wp14:editId="62AF2844">
                <wp:simplePos x="0" y="0"/>
                <wp:positionH relativeFrom="column">
                  <wp:posOffset>4084320</wp:posOffset>
                </wp:positionH>
                <wp:positionV relativeFrom="paragraph">
                  <wp:posOffset>513080</wp:posOffset>
                </wp:positionV>
                <wp:extent cx="2228850" cy="4457700"/>
                <wp:effectExtent l="0" t="0" r="0" b="0"/>
                <wp:wrapNone/>
                <wp:docPr id="1229144658" name="Rektangel 4"/>
                <wp:cNvGraphicFramePr/>
                <a:graphic xmlns:a="http://schemas.openxmlformats.org/drawingml/2006/main">
                  <a:graphicData uri="http://schemas.microsoft.com/office/word/2010/wordprocessingShape">
                    <wps:wsp>
                      <wps:cNvSpPr/>
                      <wps:spPr>
                        <a:xfrm>
                          <a:off x="0" y="0"/>
                          <a:ext cx="2228850" cy="4457700"/>
                        </a:xfrm>
                        <a:prstGeom prst="rect">
                          <a:avLst/>
                        </a:prstGeom>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xmlns:w16cei="http://schemas.microsoft.com/office/word/2026/wordml/cei" xmlns:arto="http://schemas.microsoft.com/office/word/2006/arto">
            <w:pict>
              <v:rect w14:anchorId="0C55A4D3" id="Rektangel 4" o:spid="_x0000_s1026" style="position:absolute;margin-left:321.6pt;margin-top:40.4pt;width:175.5pt;height:351pt;z-index:25165824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" fillcolor="#034b45 [3204]" stroked="f" strokeweight="1pt"/>
            </w:pict>
          </mc:Fallback>
        </mc:AlternateContent>
      </w:r>
      <w:r w:rsidR="00FA25B7">
        <w:rPr>
          <w:noProof/>
        </w:rPr>
        <w:drawing>
          <wp:anchor distT="0" distB="0" distL="114300" distR="114300" simplePos="0" relativeHeight="251658240" behindDoc="0" locked="0" layoutInCell="1" allowOverlap="1" wp14:anchorId="2F3FF35B" wp14:editId="144933E1">
            <wp:simplePos x="0" y="0"/>
            <wp:positionH relativeFrom="column">
              <wp:posOffset>-804891</wp:posOffset>
            </wp:positionH>
            <wp:positionV relativeFrom="paragraph">
              <wp:posOffset>-816465</wp:posOffset>
            </wp:positionV>
            <wp:extent cx="7543800" cy="10668000"/>
            <wp:effectExtent l="0" t="0" r="0" b="0"/>
            <wp:wrapNone/>
            <wp:docPr id="1243936460"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3936460" name="Bilde 1243936460"/>
                    <pic:cNvPicPr>
                      <a:picLocks noChangeAspect="1"/>
                    </pic:cNvPicPr>
                  </pic:nvPicPr>
                  <pic:blipFill>
                    <a:blip r:embed="rId13"/>
                    <a:srcRect/>
                    <a:stretch>
                      <a:fillRect/>
                    </a:stretch>
                  </pic:blipFill>
                  <pic:spPr bwMode="auto">
                    <a:xfrm>
                      <a:off x="0" y="0"/>
                      <a:ext cx="7543800" cy="10668000"/>
                    </a:xfrm>
                    <a:prstGeom prst="rect">
                      <a:avLst/>
                    </a:prstGeom>
                  </pic:spPr>
                </pic:pic>
              </a:graphicData>
            </a:graphic>
          </wp:anchor>
        </w:drawing>
      </w:r>
      <w:r w:rsidR="00E5673B">
        <w:rPr>
          <w:noProof/>
        </w:rPr>
        <mc:AlternateContent>
          <mc:Choice Requires="wps">
            <w:drawing>
              <wp:anchor distT="45720" distB="45720" distL="114300" distR="114300" simplePos="0" relativeHeight="251658241" behindDoc="0" locked="0" layoutInCell="1" allowOverlap="1" wp14:anchorId="5EE89CB8" wp14:editId="5757E9BF">
                <wp:simplePos x="0" y="0"/>
                <wp:positionH relativeFrom="column">
                  <wp:posOffset>-323215</wp:posOffset>
                </wp:positionH>
                <wp:positionV relativeFrom="paragraph">
                  <wp:posOffset>5474335</wp:posOffset>
                </wp:positionV>
                <wp:extent cx="4298950" cy="1404620"/>
                <wp:effectExtent l="0" t="0" r="0" b="1905"/>
                <wp:wrapSquare wrapText="bothSides"/>
                <wp:docPr id="217" name="Tekstboks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98950" cy="1404620"/>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5D191A7B" w14:textId="77777777" w:rsidR="00E5673B" w:rsidRPr="003E7642" w:rsidRDefault="00E5673B" w:rsidP="00E5673B">
                            <w:pPr>
                              <w:pStyle w:val="Title"/>
                              <w:rPr>
                                <w:rFonts w:ascii="Oslo Sans Office" w:hAnsi="Oslo Sans Office"/>
                                <w:b/>
                                <w:bCs/>
                                <w:color w:val="FFFFFF" w:themeColor="background1"/>
                                <w:sz w:val="56"/>
                              </w:rPr>
                            </w:pPr>
                            <w:r w:rsidRPr="003E7642">
                              <w:rPr>
                                <w:rFonts w:ascii="Oslo Sans Office" w:hAnsi="Oslo Sans Office"/>
                                <w:b/>
                                <w:bCs/>
                                <w:color w:val="FFFFFF" w:themeColor="background1"/>
                                <w:sz w:val="56"/>
                              </w:rPr>
                              <w:t>Kravspesifikasjon</w:t>
                            </w:r>
                          </w:p>
                          <w:p w14:paraId="37FB62B6" w14:textId="793EF5A6" w:rsidR="004F62A8" w:rsidRPr="004F62A8" w:rsidRDefault="00E5673B" w:rsidP="004F62A8">
                            <w:pPr>
                              <w:pStyle w:val="NoSpacing"/>
                              <w:rPr>
                                <w:b/>
                                <w:bCs/>
                                <w:color w:val="FFFFFF" w:themeColor="background1"/>
                                <w:sz w:val="36"/>
                                <w:szCs w:val="36"/>
                              </w:rPr>
                            </w:pPr>
                            <w:r w:rsidRPr="00786EEC">
                              <w:br/>
                            </w:r>
                            <w:r w:rsidR="00E2671B" w:rsidRPr="004F62A8">
                              <w:rPr>
                                <w:b/>
                                <w:bCs/>
                                <w:color w:val="FFFFFF" w:themeColor="background1"/>
                                <w:sz w:val="36"/>
                                <w:szCs w:val="36"/>
                              </w:rPr>
                              <w:t xml:space="preserve">Deloppdrag </w:t>
                            </w:r>
                            <w:r w:rsidR="00555814">
                              <w:rPr>
                                <w:b/>
                                <w:bCs/>
                                <w:color w:val="FFFFFF" w:themeColor="background1"/>
                                <w:sz w:val="36"/>
                                <w:szCs w:val="36"/>
                              </w:rPr>
                              <w:t>1</w:t>
                            </w:r>
                          </w:p>
                          <w:p w14:paraId="2719BCD9" w14:textId="63994C4B" w:rsidR="00E5673B" w:rsidRPr="004F62A8" w:rsidRDefault="00BB3E09" w:rsidP="004F62A8">
                            <w:pPr>
                              <w:pStyle w:val="NoSpacing"/>
                              <w:rPr>
                                <w:color w:val="FFFFFF" w:themeColor="background1"/>
                                <w:sz w:val="36"/>
                                <w:szCs w:val="36"/>
                              </w:rPr>
                            </w:pPr>
                            <w:r>
                              <w:rPr>
                                <w:color w:val="FFFFFF" w:themeColor="background1"/>
                                <w:sz w:val="36"/>
                                <w:szCs w:val="36"/>
                              </w:rPr>
                              <w:t xml:space="preserve">Transport, mottak og sluttbehandling av </w:t>
                            </w:r>
                            <w:r w:rsidR="00DB0BEF">
                              <w:rPr>
                                <w:color w:val="FFFFFF" w:themeColor="background1"/>
                                <w:sz w:val="36"/>
                                <w:szCs w:val="36"/>
                              </w:rPr>
                              <w:t>stykkgods med farlig avfall</w:t>
                            </w:r>
                          </w:p>
                          <w:p w14:paraId="216E9FCF" w14:textId="77777777" w:rsidR="00E5673B" w:rsidRDefault="00E5673B" w:rsidP="00E5673B"/>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5EE89CB8" id="_x0000_t202" coordsize="21600,21600" o:spt="202" path="m,l,21600r21600,l21600,xe">
                <v:stroke joinstyle="miter"/>
                <v:path gradientshapeok="t" o:connecttype="rect"/>
              </v:shapetype>
              <v:shape id="Tekstboks 2" o:spid="_x0000_s1026" type="#_x0000_t202" style="position:absolute;margin-left:-25.45pt;margin-top:431.05pt;width:338.5pt;height:110.6pt;z-index:251658241;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" filled="f" stroked="f">
                <v:textbox style="mso-fit-shape-to-text:t">
                  <w:txbxContent>
                    <w:p w14:paraId="5D191A7B" w14:textId="77777777" w:rsidR="00E5673B" w:rsidRPr="003E7642" w:rsidRDefault="00E5673B" w:rsidP="00E5673B">
                      <w:pPr>
                        <w:pStyle w:val="Title"/>
                        <w:rPr>
                          <w:rFonts w:ascii="Oslo Sans Office" w:hAnsi="Oslo Sans Office"/>
                          <w:b/>
                          <w:bCs/>
                          <w:color w:val="FFFFFF" w:themeColor="background1"/>
                          <w:sz w:val="56"/>
                        </w:rPr>
                      </w:pPr>
                      <w:r w:rsidRPr="003E7642">
                        <w:rPr>
                          <w:rFonts w:ascii="Oslo Sans Office" w:hAnsi="Oslo Sans Office"/>
                          <w:b/>
                          <w:bCs/>
                          <w:color w:val="FFFFFF" w:themeColor="background1"/>
                          <w:sz w:val="56"/>
                        </w:rPr>
                        <w:t>Kravspesifikasjon</w:t>
                      </w:r>
                    </w:p>
                    <w:p w14:paraId="37FB62B6" w14:textId="793EF5A6" w:rsidR="004F62A8" w:rsidRPr="004F62A8" w:rsidRDefault="00E5673B" w:rsidP="004F62A8">
                      <w:pPr>
                        <w:pStyle w:val="NoSpacing"/>
                        <w:rPr>
                          <w:b/>
                          <w:bCs/>
                          <w:color w:val="FFFFFF" w:themeColor="background1"/>
                          <w:sz w:val="36"/>
                          <w:szCs w:val="36"/>
                        </w:rPr>
                      </w:pPr>
                      <w:r w:rsidRPr="00786EEC">
                        <w:br/>
                      </w:r>
                      <w:r w:rsidR="00E2671B" w:rsidRPr="004F62A8">
                        <w:rPr>
                          <w:b/>
                          <w:bCs/>
                          <w:color w:val="FFFFFF" w:themeColor="background1"/>
                          <w:sz w:val="36"/>
                          <w:szCs w:val="36"/>
                        </w:rPr>
                        <w:t xml:space="preserve">Deloppdrag </w:t>
                      </w:r>
                      <w:r w:rsidR="00555814">
                        <w:rPr>
                          <w:b/>
                          <w:bCs/>
                          <w:color w:val="FFFFFF" w:themeColor="background1"/>
                          <w:sz w:val="36"/>
                          <w:szCs w:val="36"/>
                        </w:rPr>
                        <w:t>1</w:t>
                      </w:r>
                    </w:p>
                    <w:p w14:paraId="2719BCD9" w14:textId="63994C4B" w:rsidR="00E5673B" w:rsidRPr="004F62A8" w:rsidRDefault="00BB3E09" w:rsidP="004F62A8">
                      <w:pPr>
                        <w:pStyle w:val="NoSpacing"/>
                        <w:rPr>
                          <w:color w:val="FFFFFF" w:themeColor="background1"/>
                          <w:sz w:val="36"/>
                          <w:szCs w:val="36"/>
                        </w:rPr>
                      </w:pPr>
                      <w:r>
                        <w:rPr>
                          <w:color w:val="FFFFFF" w:themeColor="background1"/>
                          <w:sz w:val="36"/>
                          <w:szCs w:val="36"/>
                        </w:rPr>
                        <w:t xml:space="preserve">Transport, mottak og sluttbehandling av </w:t>
                      </w:r>
                      <w:r w:rsidR="00DB0BEF">
                        <w:rPr>
                          <w:color w:val="FFFFFF" w:themeColor="background1"/>
                          <w:sz w:val="36"/>
                          <w:szCs w:val="36"/>
                        </w:rPr>
                        <w:t>stykkgods med farlig avfall</w:t>
                      </w:r>
                    </w:p>
                    <w:p w14:paraId="216E9FCF" w14:textId="77777777" w:rsidR="00E5673B" w:rsidRDefault="00E5673B" w:rsidP="00E5673B"/>
                  </w:txbxContent>
                </v:textbox>
                <w10:wrap type="square"/>
              </v:shape>
            </w:pict>
          </mc:Fallback>
        </mc:AlternateContent>
      </w:r>
      <w:r w:rsidR="00045A13">
        <w:br w:type="page"/>
      </w:r>
    </w:p>
    <w:p w14:paraId="1BE5B169" w14:textId="11A9F90E" w:rsidR="00EE643B" w:rsidRPr="00AB2701" w:rsidRDefault="00181AA8" w:rsidP="00AB2701">
      <w:pPr>
        <w:pStyle w:val="TOCHeading"/>
      </w:pPr>
      <w:bookmarkStart w:id="0" w:name="_Toc238036135"/>
      <w:r w:rsidRPr="00AB2701">
        <w:rPr>
          <w:rStyle w:val="Heading1Char"/>
          <w:b/>
          <w:sz w:val="38"/>
        </w:rPr>
        <w:t>Innledning</w:t>
      </w:r>
      <w:bookmarkEnd w:id="0"/>
    </w:p>
    <w:p w14:paraId="27407702" w14:textId="5EDB3DFB" w:rsidR="00E5673B" w:rsidRDefault="00EE643B" w:rsidP="00EE643B">
      <w:pPr>
        <w:spacing w:after="160" w:line="259" w:lineRule="auto"/>
        <w:jc w:val="both"/>
      </w:pPr>
      <w:r w:rsidRPr="00EE643B">
        <w:t>Denne kravspesifikasjonen er bygget opp i fire deler. Del 1 beskriver dagens drift og leveranse, og gir nødvendig bakgrunnsinformasjon for å forstå omfanget og dagens praksis. Del 2 inneholder kravene til leveransen i den nye kontrakten. Det er kravene i del 2 som ligger til grunn for leverandørens tilbud og den etterfølgende kontrakten. Del 3 beskriver hvilke dokumentasjonskrav som gjelder, hvilke vedlegg som skal leveres som dokumentasjon, og navnene på vedleggene. Del 4 inneholder vedlegg til kravspesifikasjonen.</w:t>
      </w:r>
    </w:p>
    <w:sdt>
      <w:sdtPr>
        <w:rPr>
          <w:rFonts w:asciiTheme="minorHAnsi" w:eastAsiaTheme="minorEastAsia" w:hAnsiTheme="minorHAnsi" w:cstheme="minorBidi"/>
          <w:b w:val="0"/>
          <w:color w:val="auto"/>
          <w:sz w:val="20"/>
          <w:szCs w:val="20"/>
          <w:lang w:eastAsia="en-US"/>
        </w:rPr>
        <w:id w:val="964625082"/>
        <w:docPartObj>
          <w:docPartGallery w:val="Table of Contents"/>
          <w:docPartUnique/>
        </w:docPartObj>
      </w:sdtPr>
      <w:sdtEndPr/>
      <w:sdtContent>
        <w:p w14:paraId="23FE7570" w14:textId="5FDF86AF" w:rsidR="00080E54" w:rsidRDefault="00080E54" w:rsidP="00080E54">
          <w:pPr>
            <w:pStyle w:val="TOCHeading"/>
          </w:pPr>
          <w:r>
            <w:t>Innholdsfortegnelse</w:t>
          </w:r>
        </w:p>
        <w:p w14:paraId="37461481" w14:textId="328CC5ED" w:rsidR="00902B3A" w:rsidRDefault="00080E54">
          <w:pPr>
            <w:pStyle w:val="TOC1"/>
            <w:tabs>
              <w:tab w:val="right" w:leader="dot" w:pos="9254"/>
            </w:tabs>
            <w:rPr>
              <w:rFonts w:eastAsiaTheme="minorEastAsia"/>
              <w:b w:val="0"/>
              <w:bCs w:val="0"/>
              <w:caps w:val="0"/>
              <w:noProof/>
              <w:kern w:val="2"/>
              <w:sz w:val="24"/>
              <w:szCs w:val="24"/>
              <w:lang w:eastAsia="nb-NO"/>
              <w14:ligatures w14:val="standardContextual"/>
            </w:rPr>
          </w:pPr>
          <w:r>
            <w:fldChar w:fldCharType="begin"/>
          </w:r>
          <w:r>
            <w:instrText xml:space="preserve"> TOC \o "1-3" \h \z \u </w:instrText>
          </w:r>
          <w:r>
            <w:fldChar w:fldCharType="separate"/>
          </w:r>
          <w:hyperlink w:anchor="_Toc238036135" w:history="1">
            <w:r w:rsidR="00902B3A" w:rsidRPr="00226B8C">
              <w:rPr>
                <w:rStyle w:val="Hyperlink"/>
                <w:noProof/>
                <w:lang w:eastAsia="nb-NO"/>
              </w:rPr>
              <w:t>Innledning</w:t>
            </w:r>
            <w:r w:rsidR="00902B3A">
              <w:rPr>
                <w:noProof/>
                <w:webHidden/>
              </w:rPr>
              <w:tab/>
            </w:r>
            <w:r w:rsidR="00902B3A">
              <w:rPr>
                <w:noProof/>
                <w:webHidden/>
              </w:rPr>
              <w:fldChar w:fldCharType="begin"/>
            </w:r>
            <w:r w:rsidR="00902B3A">
              <w:rPr>
                <w:noProof/>
                <w:webHidden/>
              </w:rPr>
              <w:instrText xml:space="preserve"> PAGEREF _Toc238036135 \h </w:instrText>
            </w:r>
            <w:r w:rsidR="00902B3A">
              <w:rPr>
                <w:noProof/>
                <w:webHidden/>
              </w:rPr>
            </w:r>
            <w:r w:rsidR="00902B3A">
              <w:rPr>
                <w:noProof/>
                <w:webHidden/>
              </w:rPr>
              <w:fldChar w:fldCharType="separate"/>
            </w:r>
            <w:r w:rsidR="00902B3A">
              <w:rPr>
                <w:noProof/>
                <w:webHidden/>
              </w:rPr>
              <w:t>2</w:t>
            </w:r>
            <w:r w:rsidR="00902B3A">
              <w:rPr>
                <w:noProof/>
                <w:webHidden/>
              </w:rPr>
              <w:fldChar w:fldCharType="end"/>
            </w:r>
          </w:hyperlink>
        </w:p>
        <w:p w14:paraId="168D6717" w14:textId="3E580F19" w:rsidR="00902B3A" w:rsidRDefault="00902B3A">
          <w:pPr>
            <w:pStyle w:val="TOC1"/>
            <w:tabs>
              <w:tab w:val="left" w:pos="400"/>
              <w:tab w:val="right" w:leader="dot" w:pos="9254"/>
            </w:tabs>
            <w:rPr>
              <w:rFonts w:eastAsiaTheme="minorEastAsia"/>
              <w:b w:val="0"/>
              <w:bCs w:val="0"/>
              <w:caps w:val="0"/>
              <w:noProof/>
              <w:kern w:val="2"/>
              <w:sz w:val="24"/>
              <w:szCs w:val="24"/>
              <w:lang w:eastAsia="nb-NO"/>
              <w14:ligatures w14:val="standardContextual"/>
            </w:rPr>
          </w:pPr>
          <w:hyperlink w:anchor="_Toc238036136" w:history="1">
            <w:r w:rsidRPr="00226B8C">
              <w:rPr>
                <w:rStyle w:val="Hyperlink"/>
                <w:noProof/>
              </w:rPr>
              <w:t>1</w:t>
            </w:r>
            <w:r>
              <w:rPr>
                <w:rFonts w:eastAsiaTheme="minorEastAsia"/>
                <w:b w:val="0"/>
                <w:bCs w:val="0"/>
                <w:caps w:val="0"/>
                <w:noProof/>
                <w:kern w:val="2"/>
                <w:sz w:val="24"/>
                <w:szCs w:val="24"/>
                <w:lang w:eastAsia="nb-NO"/>
                <w14:ligatures w14:val="standardContextual"/>
              </w:rPr>
              <w:tab/>
            </w:r>
            <w:r w:rsidRPr="00226B8C">
              <w:rPr>
                <w:rStyle w:val="Hyperlink"/>
                <w:noProof/>
              </w:rPr>
              <w:t>Omfang - Deloppdrag 1</w:t>
            </w:r>
            <w:r>
              <w:rPr>
                <w:noProof/>
                <w:webHidden/>
              </w:rPr>
              <w:tab/>
            </w:r>
            <w:r>
              <w:rPr>
                <w:noProof/>
                <w:webHidden/>
              </w:rPr>
              <w:fldChar w:fldCharType="begin"/>
            </w:r>
            <w:r>
              <w:rPr>
                <w:noProof/>
                <w:webHidden/>
              </w:rPr>
              <w:instrText xml:space="preserve"> PAGEREF _Toc238036136 \h </w:instrText>
            </w:r>
            <w:r>
              <w:rPr>
                <w:noProof/>
                <w:webHidden/>
              </w:rPr>
            </w:r>
            <w:r>
              <w:rPr>
                <w:noProof/>
                <w:webHidden/>
              </w:rPr>
              <w:fldChar w:fldCharType="separate"/>
            </w:r>
            <w:r>
              <w:rPr>
                <w:noProof/>
                <w:webHidden/>
              </w:rPr>
              <w:t>4</w:t>
            </w:r>
            <w:r>
              <w:rPr>
                <w:noProof/>
                <w:webHidden/>
              </w:rPr>
              <w:fldChar w:fldCharType="end"/>
            </w:r>
          </w:hyperlink>
        </w:p>
        <w:p w14:paraId="49B8A91C" w14:textId="0E518AA9" w:rsidR="00902B3A" w:rsidRDefault="00902B3A">
          <w:pPr>
            <w:pStyle w:val="TOC2"/>
            <w:rPr>
              <w:rFonts w:eastAsiaTheme="minorEastAsia"/>
              <w:smallCaps w:val="0"/>
              <w:noProof/>
              <w:kern w:val="2"/>
              <w:sz w:val="24"/>
              <w:szCs w:val="24"/>
              <w:lang w:eastAsia="nb-NO"/>
              <w14:ligatures w14:val="standardContextual"/>
            </w:rPr>
          </w:pPr>
          <w:hyperlink w:anchor="_Toc238036137" w:history="1">
            <w:r w:rsidRPr="00226B8C">
              <w:rPr>
                <w:rStyle w:val="Hyperlink"/>
                <w:noProof/>
              </w:rPr>
              <w:t>1.1</w:t>
            </w:r>
            <w:r>
              <w:rPr>
                <w:rFonts w:eastAsiaTheme="minorEastAsia"/>
                <w:smallCaps w:val="0"/>
                <w:noProof/>
                <w:kern w:val="2"/>
                <w:sz w:val="24"/>
                <w:szCs w:val="24"/>
                <w:lang w:eastAsia="nb-NO"/>
                <w14:ligatures w14:val="standardContextual"/>
              </w:rPr>
              <w:tab/>
            </w:r>
            <w:r w:rsidRPr="00226B8C">
              <w:rPr>
                <w:rStyle w:val="Hyperlink"/>
                <w:noProof/>
              </w:rPr>
              <w:t>Mengder</w:t>
            </w:r>
            <w:r>
              <w:rPr>
                <w:noProof/>
                <w:webHidden/>
              </w:rPr>
              <w:tab/>
            </w:r>
            <w:r>
              <w:rPr>
                <w:noProof/>
                <w:webHidden/>
              </w:rPr>
              <w:fldChar w:fldCharType="begin"/>
            </w:r>
            <w:r>
              <w:rPr>
                <w:noProof/>
                <w:webHidden/>
              </w:rPr>
              <w:instrText xml:space="preserve"> PAGEREF _Toc238036137 \h </w:instrText>
            </w:r>
            <w:r>
              <w:rPr>
                <w:noProof/>
                <w:webHidden/>
              </w:rPr>
            </w:r>
            <w:r>
              <w:rPr>
                <w:noProof/>
                <w:webHidden/>
              </w:rPr>
              <w:fldChar w:fldCharType="separate"/>
            </w:r>
            <w:r>
              <w:rPr>
                <w:noProof/>
                <w:webHidden/>
              </w:rPr>
              <w:t>4</w:t>
            </w:r>
            <w:r>
              <w:rPr>
                <w:noProof/>
                <w:webHidden/>
              </w:rPr>
              <w:fldChar w:fldCharType="end"/>
            </w:r>
          </w:hyperlink>
        </w:p>
        <w:p w14:paraId="4C3C6326" w14:textId="030EED18" w:rsidR="00902B3A" w:rsidRDefault="00902B3A">
          <w:pPr>
            <w:pStyle w:val="TOC2"/>
            <w:rPr>
              <w:rFonts w:eastAsiaTheme="minorEastAsia"/>
              <w:smallCaps w:val="0"/>
              <w:noProof/>
              <w:kern w:val="2"/>
              <w:sz w:val="24"/>
              <w:szCs w:val="24"/>
              <w:lang w:eastAsia="nb-NO"/>
              <w14:ligatures w14:val="standardContextual"/>
            </w:rPr>
          </w:pPr>
          <w:hyperlink w:anchor="_Toc238036138" w:history="1">
            <w:r w:rsidRPr="00226B8C">
              <w:rPr>
                <w:rStyle w:val="Hyperlink"/>
                <w:noProof/>
              </w:rPr>
              <w:t>1.2</w:t>
            </w:r>
            <w:r>
              <w:rPr>
                <w:rFonts w:eastAsiaTheme="minorEastAsia"/>
                <w:smallCaps w:val="0"/>
                <w:noProof/>
                <w:kern w:val="2"/>
                <w:sz w:val="24"/>
                <w:szCs w:val="24"/>
                <w:lang w:eastAsia="nb-NO"/>
                <w14:ligatures w14:val="standardContextual"/>
              </w:rPr>
              <w:tab/>
            </w:r>
            <w:r w:rsidRPr="00226B8C">
              <w:rPr>
                <w:rStyle w:val="Hyperlink"/>
                <w:noProof/>
              </w:rPr>
              <w:t>Oppdragsgivers innsamlings- og mottaksstruktur</w:t>
            </w:r>
            <w:r>
              <w:rPr>
                <w:noProof/>
                <w:webHidden/>
              </w:rPr>
              <w:tab/>
            </w:r>
            <w:r>
              <w:rPr>
                <w:noProof/>
                <w:webHidden/>
              </w:rPr>
              <w:fldChar w:fldCharType="begin"/>
            </w:r>
            <w:r>
              <w:rPr>
                <w:noProof/>
                <w:webHidden/>
              </w:rPr>
              <w:instrText xml:space="preserve"> PAGEREF _Toc238036138 \h </w:instrText>
            </w:r>
            <w:r>
              <w:rPr>
                <w:noProof/>
                <w:webHidden/>
              </w:rPr>
            </w:r>
            <w:r>
              <w:rPr>
                <w:noProof/>
                <w:webHidden/>
              </w:rPr>
              <w:fldChar w:fldCharType="separate"/>
            </w:r>
            <w:r>
              <w:rPr>
                <w:noProof/>
                <w:webHidden/>
              </w:rPr>
              <w:t>5</w:t>
            </w:r>
            <w:r>
              <w:rPr>
                <w:noProof/>
                <w:webHidden/>
              </w:rPr>
              <w:fldChar w:fldCharType="end"/>
            </w:r>
          </w:hyperlink>
        </w:p>
        <w:p w14:paraId="43B489B0" w14:textId="19CDE2C8" w:rsidR="00902B3A" w:rsidRDefault="00902B3A">
          <w:pPr>
            <w:pStyle w:val="TOC3"/>
            <w:tabs>
              <w:tab w:val="left" w:pos="1200"/>
              <w:tab w:val="right" w:leader="dot" w:pos="9254"/>
            </w:tabs>
            <w:rPr>
              <w:rFonts w:eastAsiaTheme="minorEastAsia"/>
              <w:i w:val="0"/>
              <w:iCs w:val="0"/>
              <w:noProof/>
              <w:kern w:val="2"/>
              <w:sz w:val="24"/>
              <w:szCs w:val="24"/>
              <w:lang w:eastAsia="nb-NO"/>
              <w14:ligatures w14:val="standardContextual"/>
            </w:rPr>
          </w:pPr>
          <w:hyperlink w:anchor="_Toc238036139" w:history="1">
            <w:r w:rsidRPr="00226B8C">
              <w:rPr>
                <w:rStyle w:val="Hyperlink"/>
                <w:noProof/>
              </w:rPr>
              <w:t>1.2.1</w:t>
            </w:r>
            <w:r>
              <w:rPr>
                <w:rFonts w:eastAsiaTheme="minorEastAsia"/>
                <w:i w:val="0"/>
                <w:iCs w:val="0"/>
                <w:noProof/>
                <w:kern w:val="2"/>
                <w:sz w:val="24"/>
                <w:szCs w:val="24"/>
                <w:lang w:eastAsia="nb-NO"/>
                <w14:ligatures w14:val="standardContextual"/>
              </w:rPr>
              <w:tab/>
            </w:r>
            <w:r w:rsidRPr="00226B8C">
              <w:rPr>
                <w:rStyle w:val="Hyperlink"/>
                <w:noProof/>
              </w:rPr>
              <w:t>Innsamling og mottak</w:t>
            </w:r>
            <w:r>
              <w:rPr>
                <w:noProof/>
                <w:webHidden/>
              </w:rPr>
              <w:tab/>
            </w:r>
            <w:r>
              <w:rPr>
                <w:noProof/>
                <w:webHidden/>
              </w:rPr>
              <w:fldChar w:fldCharType="begin"/>
            </w:r>
            <w:r>
              <w:rPr>
                <w:noProof/>
                <w:webHidden/>
              </w:rPr>
              <w:instrText xml:space="preserve"> PAGEREF _Toc238036139 \h </w:instrText>
            </w:r>
            <w:r>
              <w:rPr>
                <w:noProof/>
                <w:webHidden/>
              </w:rPr>
            </w:r>
            <w:r>
              <w:rPr>
                <w:noProof/>
                <w:webHidden/>
              </w:rPr>
              <w:fldChar w:fldCharType="separate"/>
            </w:r>
            <w:r>
              <w:rPr>
                <w:noProof/>
                <w:webHidden/>
              </w:rPr>
              <w:t>6</w:t>
            </w:r>
            <w:r>
              <w:rPr>
                <w:noProof/>
                <w:webHidden/>
              </w:rPr>
              <w:fldChar w:fldCharType="end"/>
            </w:r>
          </w:hyperlink>
        </w:p>
        <w:p w14:paraId="0012F976" w14:textId="30C00AD5" w:rsidR="00902B3A" w:rsidRDefault="00902B3A">
          <w:pPr>
            <w:pStyle w:val="TOC3"/>
            <w:tabs>
              <w:tab w:val="left" w:pos="1200"/>
              <w:tab w:val="right" w:leader="dot" w:pos="9254"/>
            </w:tabs>
            <w:rPr>
              <w:rFonts w:eastAsiaTheme="minorEastAsia"/>
              <w:i w:val="0"/>
              <w:iCs w:val="0"/>
              <w:noProof/>
              <w:kern w:val="2"/>
              <w:sz w:val="24"/>
              <w:szCs w:val="24"/>
              <w:lang w:eastAsia="nb-NO"/>
              <w14:ligatures w14:val="standardContextual"/>
            </w:rPr>
          </w:pPr>
          <w:hyperlink w:anchor="_Toc238036140" w:history="1">
            <w:r w:rsidRPr="00226B8C">
              <w:rPr>
                <w:rStyle w:val="Hyperlink"/>
                <w:noProof/>
              </w:rPr>
              <w:t>1.2.2</w:t>
            </w:r>
            <w:r>
              <w:rPr>
                <w:rFonts w:eastAsiaTheme="minorEastAsia"/>
                <w:i w:val="0"/>
                <w:iCs w:val="0"/>
                <w:noProof/>
                <w:kern w:val="2"/>
                <w:sz w:val="24"/>
                <w:szCs w:val="24"/>
                <w:lang w:eastAsia="nb-NO"/>
                <w14:ligatures w14:val="standardContextual"/>
              </w:rPr>
              <w:tab/>
            </w:r>
            <w:r w:rsidRPr="00226B8C">
              <w:rPr>
                <w:rStyle w:val="Hyperlink"/>
                <w:noProof/>
              </w:rPr>
              <w:t>Mellomlagring – Logistikksenter farlig avfall</w:t>
            </w:r>
            <w:r>
              <w:rPr>
                <w:noProof/>
                <w:webHidden/>
              </w:rPr>
              <w:tab/>
            </w:r>
            <w:r>
              <w:rPr>
                <w:noProof/>
                <w:webHidden/>
              </w:rPr>
              <w:fldChar w:fldCharType="begin"/>
            </w:r>
            <w:r>
              <w:rPr>
                <w:noProof/>
                <w:webHidden/>
              </w:rPr>
              <w:instrText xml:space="preserve"> PAGEREF _Toc238036140 \h </w:instrText>
            </w:r>
            <w:r>
              <w:rPr>
                <w:noProof/>
                <w:webHidden/>
              </w:rPr>
            </w:r>
            <w:r>
              <w:rPr>
                <w:noProof/>
                <w:webHidden/>
              </w:rPr>
              <w:fldChar w:fldCharType="separate"/>
            </w:r>
            <w:r>
              <w:rPr>
                <w:noProof/>
                <w:webHidden/>
              </w:rPr>
              <w:t>7</w:t>
            </w:r>
            <w:r>
              <w:rPr>
                <w:noProof/>
                <w:webHidden/>
              </w:rPr>
              <w:fldChar w:fldCharType="end"/>
            </w:r>
          </w:hyperlink>
        </w:p>
        <w:p w14:paraId="72F8D325" w14:textId="23EE9EF3" w:rsidR="00902B3A" w:rsidRDefault="00902B3A">
          <w:pPr>
            <w:pStyle w:val="TOC3"/>
            <w:tabs>
              <w:tab w:val="left" w:pos="1200"/>
              <w:tab w:val="right" w:leader="dot" w:pos="9254"/>
            </w:tabs>
            <w:rPr>
              <w:rFonts w:eastAsiaTheme="minorEastAsia"/>
              <w:i w:val="0"/>
              <w:iCs w:val="0"/>
              <w:noProof/>
              <w:kern w:val="2"/>
              <w:sz w:val="24"/>
              <w:szCs w:val="24"/>
              <w:lang w:eastAsia="nb-NO"/>
              <w14:ligatures w14:val="standardContextual"/>
            </w:rPr>
          </w:pPr>
          <w:hyperlink w:anchor="_Toc238036141" w:history="1">
            <w:r w:rsidRPr="00226B8C">
              <w:rPr>
                <w:rStyle w:val="Hyperlink"/>
                <w:noProof/>
              </w:rPr>
              <w:t>1.2.3</w:t>
            </w:r>
            <w:r>
              <w:rPr>
                <w:rFonts w:eastAsiaTheme="minorEastAsia"/>
                <w:i w:val="0"/>
                <w:iCs w:val="0"/>
                <w:noProof/>
                <w:kern w:val="2"/>
                <w:sz w:val="24"/>
                <w:szCs w:val="24"/>
                <w:lang w:eastAsia="nb-NO"/>
                <w14:ligatures w14:val="standardContextual"/>
              </w:rPr>
              <w:tab/>
            </w:r>
            <w:r w:rsidRPr="00226B8C">
              <w:rPr>
                <w:rStyle w:val="Hyperlink"/>
                <w:noProof/>
              </w:rPr>
              <w:t>Anlegg for henting av farlig avfall</w:t>
            </w:r>
            <w:r>
              <w:rPr>
                <w:noProof/>
                <w:webHidden/>
              </w:rPr>
              <w:tab/>
            </w:r>
            <w:r>
              <w:rPr>
                <w:noProof/>
                <w:webHidden/>
              </w:rPr>
              <w:fldChar w:fldCharType="begin"/>
            </w:r>
            <w:r>
              <w:rPr>
                <w:noProof/>
                <w:webHidden/>
              </w:rPr>
              <w:instrText xml:space="preserve"> PAGEREF _Toc238036141 \h </w:instrText>
            </w:r>
            <w:r>
              <w:rPr>
                <w:noProof/>
                <w:webHidden/>
              </w:rPr>
            </w:r>
            <w:r>
              <w:rPr>
                <w:noProof/>
                <w:webHidden/>
              </w:rPr>
              <w:fldChar w:fldCharType="separate"/>
            </w:r>
            <w:r>
              <w:rPr>
                <w:noProof/>
                <w:webHidden/>
              </w:rPr>
              <w:t>8</w:t>
            </w:r>
            <w:r>
              <w:rPr>
                <w:noProof/>
                <w:webHidden/>
              </w:rPr>
              <w:fldChar w:fldCharType="end"/>
            </w:r>
          </w:hyperlink>
        </w:p>
        <w:p w14:paraId="4EC923E2" w14:textId="0ADC02F1" w:rsidR="00902B3A" w:rsidRDefault="00902B3A">
          <w:pPr>
            <w:pStyle w:val="TOC2"/>
            <w:rPr>
              <w:rFonts w:eastAsiaTheme="minorEastAsia"/>
              <w:smallCaps w:val="0"/>
              <w:noProof/>
              <w:kern w:val="2"/>
              <w:sz w:val="24"/>
              <w:szCs w:val="24"/>
              <w:lang w:eastAsia="nb-NO"/>
              <w14:ligatures w14:val="standardContextual"/>
            </w:rPr>
          </w:pPr>
          <w:hyperlink w:anchor="_Toc238036142" w:history="1">
            <w:r w:rsidRPr="00226B8C">
              <w:rPr>
                <w:rStyle w:val="Hyperlink"/>
                <w:noProof/>
              </w:rPr>
              <w:t>1.3</w:t>
            </w:r>
            <w:r>
              <w:rPr>
                <w:rFonts w:eastAsiaTheme="minorEastAsia"/>
                <w:smallCaps w:val="0"/>
                <w:noProof/>
                <w:kern w:val="2"/>
                <w:sz w:val="24"/>
                <w:szCs w:val="24"/>
                <w:lang w:eastAsia="nb-NO"/>
                <w14:ligatures w14:val="standardContextual"/>
              </w:rPr>
              <w:tab/>
            </w:r>
            <w:r w:rsidRPr="00226B8C">
              <w:rPr>
                <w:rStyle w:val="Hyperlink"/>
                <w:noProof/>
              </w:rPr>
              <w:t>Emballasje, merking og oppsamlingsenheter</w:t>
            </w:r>
            <w:r>
              <w:rPr>
                <w:noProof/>
                <w:webHidden/>
              </w:rPr>
              <w:tab/>
            </w:r>
            <w:r>
              <w:rPr>
                <w:noProof/>
                <w:webHidden/>
              </w:rPr>
              <w:fldChar w:fldCharType="begin"/>
            </w:r>
            <w:r>
              <w:rPr>
                <w:noProof/>
                <w:webHidden/>
              </w:rPr>
              <w:instrText xml:space="preserve"> PAGEREF _Toc238036142 \h </w:instrText>
            </w:r>
            <w:r>
              <w:rPr>
                <w:noProof/>
                <w:webHidden/>
              </w:rPr>
            </w:r>
            <w:r>
              <w:rPr>
                <w:noProof/>
                <w:webHidden/>
              </w:rPr>
              <w:fldChar w:fldCharType="separate"/>
            </w:r>
            <w:r>
              <w:rPr>
                <w:noProof/>
                <w:webHidden/>
              </w:rPr>
              <w:t>8</w:t>
            </w:r>
            <w:r>
              <w:rPr>
                <w:noProof/>
                <w:webHidden/>
              </w:rPr>
              <w:fldChar w:fldCharType="end"/>
            </w:r>
          </w:hyperlink>
        </w:p>
        <w:p w14:paraId="15727CE1" w14:textId="2DF8D25A" w:rsidR="00902B3A" w:rsidRDefault="00902B3A">
          <w:pPr>
            <w:pStyle w:val="TOC3"/>
            <w:tabs>
              <w:tab w:val="left" w:pos="1200"/>
              <w:tab w:val="right" w:leader="dot" w:pos="9254"/>
            </w:tabs>
            <w:rPr>
              <w:rFonts w:eastAsiaTheme="minorEastAsia"/>
              <w:i w:val="0"/>
              <w:iCs w:val="0"/>
              <w:noProof/>
              <w:kern w:val="2"/>
              <w:sz w:val="24"/>
              <w:szCs w:val="24"/>
              <w:lang w:eastAsia="nb-NO"/>
              <w14:ligatures w14:val="standardContextual"/>
            </w:rPr>
          </w:pPr>
          <w:hyperlink w:anchor="_Toc238036143" w:history="1">
            <w:r w:rsidRPr="00226B8C">
              <w:rPr>
                <w:rStyle w:val="Hyperlink"/>
                <w:noProof/>
              </w:rPr>
              <w:t>1.3.1</w:t>
            </w:r>
            <w:r>
              <w:rPr>
                <w:rFonts w:eastAsiaTheme="minorEastAsia"/>
                <w:i w:val="0"/>
                <w:iCs w:val="0"/>
                <w:noProof/>
                <w:kern w:val="2"/>
                <w:sz w:val="24"/>
                <w:szCs w:val="24"/>
                <w:lang w:eastAsia="nb-NO"/>
                <w14:ligatures w14:val="standardContextual"/>
              </w:rPr>
              <w:tab/>
            </w:r>
            <w:r w:rsidRPr="00226B8C">
              <w:rPr>
                <w:rStyle w:val="Hyperlink"/>
                <w:noProof/>
              </w:rPr>
              <w:t>Merking</w:t>
            </w:r>
            <w:r>
              <w:rPr>
                <w:noProof/>
                <w:webHidden/>
              </w:rPr>
              <w:tab/>
            </w:r>
            <w:r>
              <w:rPr>
                <w:noProof/>
                <w:webHidden/>
              </w:rPr>
              <w:fldChar w:fldCharType="begin"/>
            </w:r>
            <w:r>
              <w:rPr>
                <w:noProof/>
                <w:webHidden/>
              </w:rPr>
              <w:instrText xml:space="preserve"> PAGEREF _Toc238036143 \h </w:instrText>
            </w:r>
            <w:r>
              <w:rPr>
                <w:noProof/>
                <w:webHidden/>
              </w:rPr>
            </w:r>
            <w:r>
              <w:rPr>
                <w:noProof/>
                <w:webHidden/>
              </w:rPr>
              <w:fldChar w:fldCharType="separate"/>
            </w:r>
            <w:r>
              <w:rPr>
                <w:noProof/>
                <w:webHidden/>
              </w:rPr>
              <w:t>9</w:t>
            </w:r>
            <w:r>
              <w:rPr>
                <w:noProof/>
                <w:webHidden/>
              </w:rPr>
              <w:fldChar w:fldCharType="end"/>
            </w:r>
          </w:hyperlink>
        </w:p>
        <w:p w14:paraId="642D8D2B" w14:textId="55A9BBC5" w:rsidR="00902B3A" w:rsidRDefault="00902B3A">
          <w:pPr>
            <w:pStyle w:val="TOC3"/>
            <w:tabs>
              <w:tab w:val="left" w:pos="1200"/>
              <w:tab w:val="right" w:leader="dot" w:pos="9254"/>
            </w:tabs>
            <w:rPr>
              <w:rFonts w:eastAsiaTheme="minorEastAsia"/>
              <w:i w:val="0"/>
              <w:iCs w:val="0"/>
              <w:noProof/>
              <w:kern w:val="2"/>
              <w:sz w:val="24"/>
              <w:szCs w:val="24"/>
              <w:lang w:eastAsia="nb-NO"/>
              <w14:ligatures w14:val="standardContextual"/>
            </w:rPr>
          </w:pPr>
          <w:hyperlink w:anchor="_Toc238036144" w:history="1">
            <w:r w:rsidRPr="00226B8C">
              <w:rPr>
                <w:rStyle w:val="Hyperlink"/>
                <w:noProof/>
              </w:rPr>
              <w:t>1.3.2</w:t>
            </w:r>
            <w:r>
              <w:rPr>
                <w:rFonts w:eastAsiaTheme="minorEastAsia"/>
                <w:i w:val="0"/>
                <w:iCs w:val="0"/>
                <w:noProof/>
                <w:kern w:val="2"/>
                <w:sz w:val="24"/>
                <w:szCs w:val="24"/>
                <w:lang w:eastAsia="nb-NO"/>
                <w14:ligatures w14:val="standardContextual"/>
              </w:rPr>
              <w:tab/>
            </w:r>
            <w:r w:rsidRPr="00226B8C">
              <w:rPr>
                <w:rStyle w:val="Hyperlink"/>
                <w:noProof/>
              </w:rPr>
              <w:t>Oppsamlingsenheter</w:t>
            </w:r>
            <w:r>
              <w:rPr>
                <w:noProof/>
                <w:webHidden/>
              </w:rPr>
              <w:tab/>
            </w:r>
            <w:r>
              <w:rPr>
                <w:noProof/>
                <w:webHidden/>
              </w:rPr>
              <w:fldChar w:fldCharType="begin"/>
            </w:r>
            <w:r>
              <w:rPr>
                <w:noProof/>
                <w:webHidden/>
              </w:rPr>
              <w:instrText xml:space="preserve"> PAGEREF _Toc238036144 \h </w:instrText>
            </w:r>
            <w:r>
              <w:rPr>
                <w:noProof/>
                <w:webHidden/>
              </w:rPr>
            </w:r>
            <w:r>
              <w:rPr>
                <w:noProof/>
                <w:webHidden/>
              </w:rPr>
              <w:fldChar w:fldCharType="separate"/>
            </w:r>
            <w:r>
              <w:rPr>
                <w:noProof/>
                <w:webHidden/>
              </w:rPr>
              <w:t>9</w:t>
            </w:r>
            <w:r>
              <w:rPr>
                <w:noProof/>
                <w:webHidden/>
              </w:rPr>
              <w:fldChar w:fldCharType="end"/>
            </w:r>
          </w:hyperlink>
        </w:p>
        <w:p w14:paraId="428D84C3" w14:textId="597AC2A0" w:rsidR="00902B3A" w:rsidRDefault="00902B3A">
          <w:pPr>
            <w:pStyle w:val="TOC2"/>
            <w:rPr>
              <w:rFonts w:eastAsiaTheme="minorEastAsia"/>
              <w:smallCaps w:val="0"/>
              <w:noProof/>
              <w:kern w:val="2"/>
              <w:sz w:val="24"/>
              <w:szCs w:val="24"/>
              <w:lang w:eastAsia="nb-NO"/>
              <w14:ligatures w14:val="standardContextual"/>
            </w:rPr>
          </w:pPr>
          <w:hyperlink w:anchor="_Toc238036145" w:history="1">
            <w:r w:rsidRPr="00226B8C">
              <w:rPr>
                <w:rStyle w:val="Hyperlink"/>
                <w:noProof/>
              </w:rPr>
              <w:t>1.4</w:t>
            </w:r>
            <w:r>
              <w:rPr>
                <w:rFonts w:eastAsiaTheme="minorEastAsia"/>
                <w:smallCaps w:val="0"/>
                <w:noProof/>
                <w:kern w:val="2"/>
                <w:sz w:val="24"/>
                <w:szCs w:val="24"/>
                <w:lang w:eastAsia="nb-NO"/>
                <w14:ligatures w14:val="standardContextual"/>
              </w:rPr>
              <w:tab/>
            </w:r>
            <w:r w:rsidRPr="00226B8C">
              <w:rPr>
                <w:rStyle w:val="Hyperlink"/>
                <w:noProof/>
              </w:rPr>
              <w:t>Beskrivelse av logistikk og transport</w:t>
            </w:r>
            <w:r>
              <w:rPr>
                <w:noProof/>
                <w:webHidden/>
              </w:rPr>
              <w:tab/>
            </w:r>
            <w:r>
              <w:rPr>
                <w:noProof/>
                <w:webHidden/>
              </w:rPr>
              <w:fldChar w:fldCharType="begin"/>
            </w:r>
            <w:r>
              <w:rPr>
                <w:noProof/>
                <w:webHidden/>
              </w:rPr>
              <w:instrText xml:space="preserve"> PAGEREF _Toc238036145 \h </w:instrText>
            </w:r>
            <w:r>
              <w:rPr>
                <w:noProof/>
                <w:webHidden/>
              </w:rPr>
            </w:r>
            <w:r>
              <w:rPr>
                <w:noProof/>
                <w:webHidden/>
              </w:rPr>
              <w:fldChar w:fldCharType="separate"/>
            </w:r>
            <w:r>
              <w:rPr>
                <w:noProof/>
                <w:webHidden/>
              </w:rPr>
              <w:t>11</w:t>
            </w:r>
            <w:r>
              <w:rPr>
                <w:noProof/>
                <w:webHidden/>
              </w:rPr>
              <w:fldChar w:fldCharType="end"/>
            </w:r>
          </w:hyperlink>
        </w:p>
        <w:p w14:paraId="4A2AF405" w14:textId="112A3B44" w:rsidR="00902B3A" w:rsidRDefault="00902B3A">
          <w:pPr>
            <w:pStyle w:val="TOC2"/>
            <w:rPr>
              <w:rFonts w:eastAsiaTheme="minorEastAsia"/>
              <w:smallCaps w:val="0"/>
              <w:noProof/>
              <w:kern w:val="2"/>
              <w:sz w:val="24"/>
              <w:szCs w:val="24"/>
              <w:lang w:eastAsia="nb-NO"/>
              <w14:ligatures w14:val="standardContextual"/>
            </w:rPr>
          </w:pPr>
          <w:hyperlink w:anchor="_Toc238036146" w:history="1">
            <w:r w:rsidRPr="00226B8C">
              <w:rPr>
                <w:rStyle w:val="Hyperlink"/>
                <w:noProof/>
              </w:rPr>
              <w:t>1.5</w:t>
            </w:r>
            <w:r>
              <w:rPr>
                <w:rFonts w:eastAsiaTheme="minorEastAsia"/>
                <w:smallCaps w:val="0"/>
                <w:noProof/>
                <w:kern w:val="2"/>
                <w:sz w:val="24"/>
                <w:szCs w:val="24"/>
                <w:lang w:eastAsia="nb-NO"/>
                <w14:ligatures w14:val="standardContextual"/>
              </w:rPr>
              <w:tab/>
            </w:r>
            <w:r w:rsidRPr="00226B8C">
              <w:rPr>
                <w:rStyle w:val="Hyperlink"/>
                <w:noProof/>
              </w:rPr>
              <w:t>Beskrivelse av noen avfallsaksjoner og sortering</w:t>
            </w:r>
            <w:r>
              <w:rPr>
                <w:noProof/>
                <w:webHidden/>
              </w:rPr>
              <w:tab/>
            </w:r>
            <w:r>
              <w:rPr>
                <w:noProof/>
                <w:webHidden/>
              </w:rPr>
              <w:fldChar w:fldCharType="begin"/>
            </w:r>
            <w:r>
              <w:rPr>
                <w:noProof/>
                <w:webHidden/>
              </w:rPr>
              <w:instrText xml:space="preserve"> PAGEREF _Toc238036146 \h </w:instrText>
            </w:r>
            <w:r>
              <w:rPr>
                <w:noProof/>
                <w:webHidden/>
              </w:rPr>
            </w:r>
            <w:r>
              <w:rPr>
                <w:noProof/>
                <w:webHidden/>
              </w:rPr>
              <w:fldChar w:fldCharType="separate"/>
            </w:r>
            <w:r>
              <w:rPr>
                <w:noProof/>
                <w:webHidden/>
              </w:rPr>
              <w:t>11</w:t>
            </w:r>
            <w:r>
              <w:rPr>
                <w:noProof/>
                <w:webHidden/>
              </w:rPr>
              <w:fldChar w:fldCharType="end"/>
            </w:r>
          </w:hyperlink>
        </w:p>
        <w:p w14:paraId="6CE05315" w14:textId="05781770" w:rsidR="00902B3A" w:rsidRDefault="00902B3A">
          <w:pPr>
            <w:pStyle w:val="TOC3"/>
            <w:tabs>
              <w:tab w:val="left" w:pos="1200"/>
              <w:tab w:val="right" w:leader="dot" w:pos="9254"/>
            </w:tabs>
            <w:rPr>
              <w:rFonts w:eastAsiaTheme="minorEastAsia"/>
              <w:i w:val="0"/>
              <w:iCs w:val="0"/>
              <w:noProof/>
              <w:kern w:val="2"/>
              <w:sz w:val="24"/>
              <w:szCs w:val="24"/>
              <w:lang w:eastAsia="nb-NO"/>
              <w14:ligatures w14:val="standardContextual"/>
            </w:rPr>
          </w:pPr>
          <w:hyperlink w:anchor="_Toc238036147" w:history="1">
            <w:r w:rsidRPr="00226B8C">
              <w:rPr>
                <w:rStyle w:val="Hyperlink"/>
                <w:noProof/>
              </w:rPr>
              <w:t>1.5.1</w:t>
            </w:r>
            <w:r>
              <w:rPr>
                <w:rFonts w:eastAsiaTheme="minorEastAsia"/>
                <w:i w:val="0"/>
                <w:iCs w:val="0"/>
                <w:noProof/>
                <w:kern w:val="2"/>
                <w:sz w:val="24"/>
                <w:szCs w:val="24"/>
                <w:lang w:eastAsia="nb-NO"/>
                <w14:ligatures w14:val="standardContextual"/>
              </w:rPr>
              <w:tab/>
            </w:r>
            <w:r w:rsidRPr="00226B8C">
              <w:rPr>
                <w:rStyle w:val="Hyperlink"/>
                <w:noProof/>
              </w:rPr>
              <w:t>Ukjent avfall</w:t>
            </w:r>
            <w:r>
              <w:rPr>
                <w:noProof/>
                <w:webHidden/>
              </w:rPr>
              <w:tab/>
            </w:r>
            <w:r>
              <w:rPr>
                <w:noProof/>
                <w:webHidden/>
              </w:rPr>
              <w:fldChar w:fldCharType="begin"/>
            </w:r>
            <w:r>
              <w:rPr>
                <w:noProof/>
                <w:webHidden/>
              </w:rPr>
              <w:instrText xml:space="preserve"> PAGEREF _Toc238036147 \h </w:instrText>
            </w:r>
            <w:r>
              <w:rPr>
                <w:noProof/>
                <w:webHidden/>
              </w:rPr>
            </w:r>
            <w:r>
              <w:rPr>
                <w:noProof/>
                <w:webHidden/>
              </w:rPr>
              <w:fldChar w:fldCharType="separate"/>
            </w:r>
            <w:r>
              <w:rPr>
                <w:noProof/>
                <w:webHidden/>
              </w:rPr>
              <w:t>12</w:t>
            </w:r>
            <w:r>
              <w:rPr>
                <w:noProof/>
                <w:webHidden/>
              </w:rPr>
              <w:fldChar w:fldCharType="end"/>
            </w:r>
          </w:hyperlink>
        </w:p>
        <w:p w14:paraId="74E042B7" w14:textId="72BB34D3" w:rsidR="00902B3A" w:rsidRDefault="00902B3A">
          <w:pPr>
            <w:pStyle w:val="TOC1"/>
            <w:tabs>
              <w:tab w:val="left" w:pos="400"/>
              <w:tab w:val="right" w:leader="dot" w:pos="9254"/>
            </w:tabs>
            <w:rPr>
              <w:rFonts w:eastAsiaTheme="minorEastAsia"/>
              <w:b w:val="0"/>
              <w:bCs w:val="0"/>
              <w:caps w:val="0"/>
              <w:noProof/>
              <w:kern w:val="2"/>
              <w:sz w:val="24"/>
              <w:szCs w:val="24"/>
              <w:lang w:eastAsia="nb-NO"/>
              <w14:ligatures w14:val="standardContextual"/>
            </w:rPr>
          </w:pPr>
          <w:hyperlink w:anchor="_Toc238036148" w:history="1">
            <w:r w:rsidRPr="00226B8C">
              <w:rPr>
                <w:rStyle w:val="Hyperlink"/>
                <w:noProof/>
              </w:rPr>
              <w:t>2</w:t>
            </w:r>
            <w:r>
              <w:rPr>
                <w:rFonts w:eastAsiaTheme="minorEastAsia"/>
                <w:b w:val="0"/>
                <w:bCs w:val="0"/>
                <w:caps w:val="0"/>
                <w:noProof/>
                <w:kern w:val="2"/>
                <w:sz w:val="24"/>
                <w:szCs w:val="24"/>
                <w:lang w:eastAsia="nb-NO"/>
                <w14:ligatures w14:val="standardContextual"/>
              </w:rPr>
              <w:tab/>
            </w:r>
            <w:r w:rsidRPr="00226B8C">
              <w:rPr>
                <w:rStyle w:val="Hyperlink"/>
                <w:noProof/>
              </w:rPr>
              <w:t>Krav til Leverandør</w:t>
            </w:r>
            <w:r>
              <w:rPr>
                <w:noProof/>
                <w:webHidden/>
              </w:rPr>
              <w:tab/>
            </w:r>
            <w:r>
              <w:rPr>
                <w:noProof/>
                <w:webHidden/>
              </w:rPr>
              <w:fldChar w:fldCharType="begin"/>
            </w:r>
            <w:r>
              <w:rPr>
                <w:noProof/>
                <w:webHidden/>
              </w:rPr>
              <w:instrText xml:space="preserve"> PAGEREF _Toc238036148 \h </w:instrText>
            </w:r>
            <w:r>
              <w:rPr>
                <w:noProof/>
                <w:webHidden/>
              </w:rPr>
            </w:r>
            <w:r>
              <w:rPr>
                <w:noProof/>
                <w:webHidden/>
              </w:rPr>
              <w:fldChar w:fldCharType="separate"/>
            </w:r>
            <w:r>
              <w:rPr>
                <w:noProof/>
                <w:webHidden/>
              </w:rPr>
              <w:t>12</w:t>
            </w:r>
            <w:r>
              <w:rPr>
                <w:noProof/>
                <w:webHidden/>
              </w:rPr>
              <w:fldChar w:fldCharType="end"/>
            </w:r>
          </w:hyperlink>
        </w:p>
        <w:p w14:paraId="5A6C4A82" w14:textId="2CD8841B" w:rsidR="00902B3A" w:rsidRDefault="00902B3A">
          <w:pPr>
            <w:pStyle w:val="TOC2"/>
            <w:rPr>
              <w:rFonts w:eastAsiaTheme="minorEastAsia"/>
              <w:smallCaps w:val="0"/>
              <w:noProof/>
              <w:kern w:val="2"/>
              <w:sz w:val="24"/>
              <w:szCs w:val="24"/>
              <w:lang w:eastAsia="nb-NO"/>
              <w14:ligatures w14:val="standardContextual"/>
            </w:rPr>
          </w:pPr>
          <w:hyperlink w:anchor="_Toc238036149" w:history="1">
            <w:r w:rsidRPr="00226B8C">
              <w:rPr>
                <w:rStyle w:val="Hyperlink"/>
                <w:noProof/>
              </w:rPr>
              <w:t>2.1</w:t>
            </w:r>
            <w:r>
              <w:rPr>
                <w:rFonts w:eastAsiaTheme="minorEastAsia"/>
                <w:smallCaps w:val="0"/>
                <w:noProof/>
                <w:kern w:val="2"/>
                <w:sz w:val="24"/>
                <w:szCs w:val="24"/>
                <w:lang w:eastAsia="nb-NO"/>
                <w14:ligatures w14:val="standardContextual"/>
              </w:rPr>
              <w:tab/>
            </w:r>
            <w:r w:rsidRPr="00226B8C">
              <w:rPr>
                <w:rStyle w:val="Hyperlink"/>
                <w:noProof/>
              </w:rPr>
              <w:t>Generelle krav</w:t>
            </w:r>
            <w:r>
              <w:rPr>
                <w:noProof/>
                <w:webHidden/>
              </w:rPr>
              <w:tab/>
            </w:r>
            <w:r>
              <w:rPr>
                <w:noProof/>
                <w:webHidden/>
              </w:rPr>
              <w:fldChar w:fldCharType="begin"/>
            </w:r>
            <w:r>
              <w:rPr>
                <w:noProof/>
                <w:webHidden/>
              </w:rPr>
              <w:instrText xml:space="preserve"> PAGEREF _Toc238036149 \h </w:instrText>
            </w:r>
            <w:r>
              <w:rPr>
                <w:noProof/>
                <w:webHidden/>
              </w:rPr>
            </w:r>
            <w:r>
              <w:rPr>
                <w:noProof/>
                <w:webHidden/>
              </w:rPr>
              <w:fldChar w:fldCharType="separate"/>
            </w:r>
            <w:r>
              <w:rPr>
                <w:noProof/>
                <w:webHidden/>
              </w:rPr>
              <w:t>13</w:t>
            </w:r>
            <w:r>
              <w:rPr>
                <w:noProof/>
                <w:webHidden/>
              </w:rPr>
              <w:fldChar w:fldCharType="end"/>
            </w:r>
          </w:hyperlink>
        </w:p>
        <w:p w14:paraId="077349F4" w14:textId="7A424EEF" w:rsidR="00902B3A" w:rsidRDefault="00902B3A">
          <w:pPr>
            <w:pStyle w:val="TOC2"/>
            <w:rPr>
              <w:rFonts w:eastAsiaTheme="minorEastAsia"/>
              <w:smallCaps w:val="0"/>
              <w:noProof/>
              <w:kern w:val="2"/>
              <w:sz w:val="24"/>
              <w:szCs w:val="24"/>
              <w:lang w:eastAsia="nb-NO"/>
              <w14:ligatures w14:val="standardContextual"/>
            </w:rPr>
          </w:pPr>
          <w:hyperlink w:anchor="_Toc238036150" w:history="1">
            <w:r w:rsidRPr="00226B8C">
              <w:rPr>
                <w:rStyle w:val="Hyperlink"/>
                <w:noProof/>
              </w:rPr>
              <w:t>2.2</w:t>
            </w:r>
            <w:r>
              <w:rPr>
                <w:rFonts w:eastAsiaTheme="minorEastAsia"/>
                <w:smallCaps w:val="0"/>
                <w:noProof/>
                <w:kern w:val="2"/>
                <w:sz w:val="24"/>
                <w:szCs w:val="24"/>
                <w:lang w:eastAsia="nb-NO"/>
                <w14:ligatures w14:val="standardContextual"/>
              </w:rPr>
              <w:tab/>
            </w:r>
            <w:r w:rsidRPr="00226B8C">
              <w:rPr>
                <w:rStyle w:val="Hyperlink"/>
                <w:noProof/>
              </w:rPr>
              <w:t>Krav til henting og transport av farlig avfall</w:t>
            </w:r>
            <w:r>
              <w:rPr>
                <w:noProof/>
                <w:webHidden/>
              </w:rPr>
              <w:tab/>
            </w:r>
            <w:r>
              <w:rPr>
                <w:noProof/>
                <w:webHidden/>
              </w:rPr>
              <w:fldChar w:fldCharType="begin"/>
            </w:r>
            <w:r>
              <w:rPr>
                <w:noProof/>
                <w:webHidden/>
              </w:rPr>
              <w:instrText xml:space="preserve"> PAGEREF _Toc238036150 \h </w:instrText>
            </w:r>
            <w:r>
              <w:rPr>
                <w:noProof/>
                <w:webHidden/>
              </w:rPr>
            </w:r>
            <w:r>
              <w:rPr>
                <w:noProof/>
                <w:webHidden/>
              </w:rPr>
              <w:fldChar w:fldCharType="separate"/>
            </w:r>
            <w:r>
              <w:rPr>
                <w:noProof/>
                <w:webHidden/>
              </w:rPr>
              <w:t>13</w:t>
            </w:r>
            <w:r>
              <w:rPr>
                <w:noProof/>
                <w:webHidden/>
              </w:rPr>
              <w:fldChar w:fldCharType="end"/>
            </w:r>
          </w:hyperlink>
        </w:p>
        <w:p w14:paraId="6CE8B841" w14:textId="5F805D30" w:rsidR="00902B3A" w:rsidRDefault="00902B3A">
          <w:pPr>
            <w:pStyle w:val="TOC3"/>
            <w:tabs>
              <w:tab w:val="left" w:pos="1200"/>
              <w:tab w:val="right" w:leader="dot" w:pos="9254"/>
            </w:tabs>
            <w:rPr>
              <w:rFonts w:eastAsiaTheme="minorEastAsia"/>
              <w:i w:val="0"/>
              <w:iCs w:val="0"/>
              <w:noProof/>
              <w:kern w:val="2"/>
              <w:sz w:val="24"/>
              <w:szCs w:val="24"/>
              <w:lang w:eastAsia="nb-NO"/>
              <w14:ligatures w14:val="standardContextual"/>
            </w:rPr>
          </w:pPr>
          <w:hyperlink w:anchor="_Toc238036151" w:history="1">
            <w:r w:rsidRPr="00226B8C">
              <w:rPr>
                <w:rStyle w:val="Hyperlink"/>
                <w:noProof/>
              </w:rPr>
              <w:t>2.2.1</w:t>
            </w:r>
            <w:r>
              <w:rPr>
                <w:rFonts w:eastAsiaTheme="minorEastAsia"/>
                <w:i w:val="0"/>
                <w:iCs w:val="0"/>
                <w:noProof/>
                <w:kern w:val="2"/>
                <w:sz w:val="24"/>
                <w:szCs w:val="24"/>
                <w:lang w:eastAsia="nb-NO"/>
                <w14:ligatures w14:val="standardContextual"/>
              </w:rPr>
              <w:tab/>
            </w:r>
            <w:r w:rsidRPr="00226B8C">
              <w:rPr>
                <w:rStyle w:val="Hyperlink"/>
                <w:noProof/>
              </w:rPr>
              <w:t>Transportfrekvens</w:t>
            </w:r>
            <w:r>
              <w:rPr>
                <w:noProof/>
                <w:webHidden/>
              </w:rPr>
              <w:tab/>
            </w:r>
            <w:r>
              <w:rPr>
                <w:noProof/>
                <w:webHidden/>
              </w:rPr>
              <w:fldChar w:fldCharType="begin"/>
            </w:r>
            <w:r>
              <w:rPr>
                <w:noProof/>
                <w:webHidden/>
              </w:rPr>
              <w:instrText xml:space="preserve"> PAGEREF _Toc238036151 \h </w:instrText>
            </w:r>
            <w:r>
              <w:rPr>
                <w:noProof/>
                <w:webHidden/>
              </w:rPr>
            </w:r>
            <w:r>
              <w:rPr>
                <w:noProof/>
                <w:webHidden/>
              </w:rPr>
              <w:fldChar w:fldCharType="separate"/>
            </w:r>
            <w:r>
              <w:rPr>
                <w:noProof/>
                <w:webHidden/>
              </w:rPr>
              <w:t>14</w:t>
            </w:r>
            <w:r>
              <w:rPr>
                <w:noProof/>
                <w:webHidden/>
              </w:rPr>
              <w:fldChar w:fldCharType="end"/>
            </w:r>
          </w:hyperlink>
        </w:p>
        <w:p w14:paraId="36F192AB" w14:textId="0E709999" w:rsidR="00902B3A" w:rsidRDefault="00902B3A">
          <w:pPr>
            <w:pStyle w:val="TOC3"/>
            <w:tabs>
              <w:tab w:val="left" w:pos="1200"/>
              <w:tab w:val="right" w:leader="dot" w:pos="9254"/>
            </w:tabs>
            <w:rPr>
              <w:rFonts w:eastAsiaTheme="minorEastAsia"/>
              <w:i w:val="0"/>
              <w:iCs w:val="0"/>
              <w:noProof/>
              <w:kern w:val="2"/>
              <w:sz w:val="24"/>
              <w:szCs w:val="24"/>
              <w:lang w:eastAsia="nb-NO"/>
              <w14:ligatures w14:val="standardContextual"/>
            </w:rPr>
          </w:pPr>
          <w:hyperlink w:anchor="_Toc238036152" w:history="1">
            <w:r w:rsidRPr="00226B8C">
              <w:rPr>
                <w:rStyle w:val="Hyperlink"/>
                <w:noProof/>
              </w:rPr>
              <w:t>2.2.2</w:t>
            </w:r>
            <w:r>
              <w:rPr>
                <w:rFonts w:eastAsiaTheme="minorEastAsia"/>
                <w:i w:val="0"/>
                <w:iCs w:val="0"/>
                <w:noProof/>
                <w:kern w:val="2"/>
                <w:sz w:val="24"/>
                <w:szCs w:val="24"/>
                <w:lang w:eastAsia="nb-NO"/>
                <w14:ligatures w14:val="standardContextual"/>
              </w:rPr>
              <w:tab/>
            </w:r>
            <w:r w:rsidRPr="00226B8C">
              <w:rPr>
                <w:rStyle w:val="Hyperlink"/>
                <w:noProof/>
              </w:rPr>
              <w:t>Krav til kjøretøy</w:t>
            </w:r>
            <w:r>
              <w:rPr>
                <w:noProof/>
                <w:webHidden/>
              </w:rPr>
              <w:tab/>
            </w:r>
            <w:r>
              <w:rPr>
                <w:noProof/>
                <w:webHidden/>
              </w:rPr>
              <w:fldChar w:fldCharType="begin"/>
            </w:r>
            <w:r>
              <w:rPr>
                <w:noProof/>
                <w:webHidden/>
              </w:rPr>
              <w:instrText xml:space="preserve"> PAGEREF _Toc238036152 \h </w:instrText>
            </w:r>
            <w:r>
              <w:rPr>
                <w:noProof/>
                <w:webHidden/>
              </w:rPr>
            </w:r>
            <w:r>
              <w:rPr>
                <w:noProof/>
                <w:webHidden/>
              </w:rPr>
              <w:fldChar w:fldCharType="separate"/>
            </w:r>
            <w:r>
              <w:rPr>
                <w:noProof/>
                <w:webHidden/>
              </w:rPr>
              <w:t>15</w:t>
            </w:r>
            <w:r>
              <w:rPr>
                <w:noProof/>
                <w:webHidden/>
              </w:rPr>
              <w:fldChar w:fldCharType="end"/>
            </w:r>
          </w:hyperlink>
        </w:p>
        <w:p w14:paraId="6C948A1A" w14:textId="5FD088C8" w:rsidR="00902B3A" w:rsidRDefault="00902B3A">
          <w:pPr>
            <w:pStyle w:val="TOC3"/>
            <w:tabs>
              <w:tab w:val="left" w:pos="1200"/>
              <w:tab w:val="right" w:leader="dot" w:pos="9254"/>
            </w:tabs>
            <w:rPr>
              <w:rFonts w:eastAsiaTheme="minorEastAsia"/>
              <w:i w:val="0"/>
              <w:iCs w:val="0"/>
              <w:noProof/>
              <w:kern w:val="2"/>
              <w:sz w:val="24"/>
              <w:szCs w:val="24"/>
              <w:lang w:eastAsia="nb-NO"/>
              <w14:ligatures w14:val="standardContextual"/>
            </w:rPr>
          </w:pPr>
          <w:hyperlink w:anchor="_Toc238036153" w:history="1">
            <w:r w:rsidRPr="00226B8C">
              <w:rPr>
                <w:rStyle w:val="Hyperlink"/>
                <w:noProof/>
              </w:rPr>
              <w:t>2.2.3</w:t>
            </w:r>
            <w:r>
              <w:rPr>
                <w:rFonts w:eastAsiaTheme="minorEastAsia"/>
                <w:i w:val="0"/>
                <w:iCs w:val="0"/>
                <w:noProof/>
                <w:kern w:val="2"/>
                <w:sz w:val="24"/>
                <w:szCs w:val="24"/>
                <w:lang w:eastAsia="nb-NO"/>
                <w14:ligatures w14:val="standardContextual"/>
              </w:rPr>
              <w:tab/>
            </w:r>
            <w:r w:rsidRPr="00226B8C">
              <w:rPr>
                <w:rStyle w:val="Hyperlink"/>
                <w:noProof/>
              </w:rPr>
              <w:t>Krav til personell/sjåfør</w:t>
            </w:r>
            <w:r>
              <w:rPr>
                <w:noProof/>
                <w:webHidden/>
              </w:rPr>
              <w:tab/>
            </w:r>
            <w:r>
              <w:rPr>
                <w:noProof/>
                <w:webHidden/>
              </w:rPr>
              <w:fldChar w:fldCharType="begin"/>
            </w:r>
            <w:r>
              <w:rPr>
                <w:noProof/>
                <w:webHidden/>
              </w:rPr>
              <w:instrText xml:space="preserve"> PAGEREF _Toc238036153 \h </w:instrText>
            </w:r>
            <w:r>
              <w:rPr>
                <w:noProof/>
                <w:webHidden/>
              </w:rPr>
            </w:r>
            <w:r>
              <w:rPr>
                <w:noProof/>
                <w:webHidden/>
              </w:rPr>
              <w:fldChar w:fldCharType="separate"/>
            </w:r>
            <w:r>
              <w:rPr>
                <w:noProof/>
                <w:webHidden/>
              </w:rPr>
              <w:t>15</w:t>
            </w:r>
            <w:r>
              <w:rPr>
                <w:noProof/>
                <w:webHidden/>
              </w:rPr>
              <w:fldChar w:fldCharType="end"/>
            </w:r>
          </w:hyperlink>
        </w:p>
        <w:p w14:paraId="1982FB70" w14:textId="00275BD5" w:rsidR="00902B3A" w:rsidRDefault="00902B3A">
          <w:pPr>
            <w:pStyle w:val="TOC3"/>
            <w:tabs>
              <w:tab w:val="left" w:pos="1200"/>
              <w:tab w:val="right" w:leader="dot" w:pos="9254"/>
            </w:tabs>
            <w:rPr>
              <w:rFonts w:eastAsiaTheme="minorEastAsia"/>
              <w:i w:val="0"/>
              <w:iCs w:val="0"/>
              <w:noProof/>
              <w:kern w:val="2"/>
              <w:sz w:val="24"/>
              <w:szCs w:val="24"/>
              <w:lang w:eastAsia="nb-NO"/>
              <w14:ligatures w14:val="standardContextual"/>
            </w:rPr>
          </w:pPr>
          <w:hyperlink w:anchor="_Toc238036154" w:history="1">
            <w:r w:rsidRPr="00226B8C">
              <w:rPr>
                <w:rStyle w:val="Hyperlink"/>
                <w:noProof/>
              </w:rPr>
              <w:t>2.2.4</w:t>
            </w:r>
            <w:r>
              <w:rPr>
                <w:rFonts w:eastAsiaTheme="minorEastAsia"/>
                <w:i w:val="0"/>
                <w:iCs w:val="0"/>
                <w:noProof/>
                <w:kern w:val="2"/>
                <w:sz w:val="24"/>
                <w:szCs w:val="24"/>
                <w:lang w:eastAsia="nb-NO"/>
                <w14:ligatures w14:val="standardContextual"/>
              </w:rPr>
              <w:tab/>
            </w:r>
            <w:r w:rsidRPr="00226B8C">
              <w:rPr>
                <w:rStyle w:val="Hyperlink"/>
                <w:noProof/>
              </w:rPr>
              <w:t>Andre særskilte krav som gjelder transport</w:t>
            </w:r>
            <w:r>
              <w:rPr>
                <w:noProof/>
                <w:webHidden/>
              </w:rPr>
              <w:tab/>
            </w:r>
            <w:r>
              <w:rPr>
                <w:noProof/>
                <w:webHidden/>
              </w:rPr>
              <w:fldChar w:fldCharType="begin"/>
            </w:r>
            <w:r>
              <w:rPr>
                <w:noProof/>
                <w:webHidden/>
              </w:rPr>
              <w:instrText xml:space="preserve"> PAGEREF _Toc238036154 \h </w:instrText>
            </w:r>
            <w:r>
              <w:rPr>
                <w:noProof/>
                <w:webHidden/>
              </w:rPr>
            </w:r>
            <w:r>
              <w:rPr>
                <w:noProof/>
                <w:webHidden/>
              </w:rPr>
              <w:fldChar w:fldCharType="separate"/>
            </w:r>
            <w:r>
              <w:rPr>
                <w:noProof/>
                <w:webHidden/>
              </w:rPr>
              <w:t>15</w:t>
            </w:r>
            <w:r>
              <w:rPr>
                <w:noProof/>
                <w:webHidden/>
              </w:rPr>
              <w:fldChar w:fldCharType="end"/>
            </w:r>
          </w:hyperlink>
        </w:p>
        <w:p w14:paraId="50F4B20E" w14:textId="2CB2D34F" w:rsidR="00902B3A" w:rsidRDefault="00902B3A">
          <w:pPr>
            <w:pStyle w:val="TOC2"/>
            <w:rPr>
              <w:rFonts w:eastAsiaTheme="minorEastAsia"/>
              <w:smallCaps w:val="0"/>
              <w:noProof/>
              <w:kern w:val="2"/>
              <w:sz w:val="24"/>
              <w:szCs w:val="24"/>
              <w:lang w:eastAsia="nb-NO"/>
              <w14:ligatures w14:val="standardContextual"/>
            </w:rPr>
          </w:pPr>
          <w:hyperlink w:anchor="_Toc238036155" w:history="1">
            <w:r w:rsidRPr="00226B8C">
              <w:rPr>
                <w:rStyle w:val="Hyperlink"/>
                <w:noProof/>
              </w:rPr>
              <w:t>2.3</w:t>
            </w:r>
            <w:r>
              <w:rPr>
                <w:rFonts w:eastAsiaTheme="minorEastAsia"/>
                <w:smallCaps w:val="0"/>
                <w:noProof/>
                <w:kern w:val="2"/>
                <w:sz w:val="24"/>
                <w:szCs w:val="24"/>
                <w:lang w:eastAsia="nb-NO"/>
                <w14:ligatures w14:val="standardContextual"/>
              </w:rPr>
              <w:tab/>
            </w:r>
            <w:r w:rsidRPr="00226B8C">
              <w:rPr>
                <w:rStyle w:val="Hyperlink"/>
                <w:noProof/>
              </w:rPr>
              <w:t>Krav til emballasje og oppsamlingsenheter</w:t>
            </w:r>
            <w:r>
              <w:rPr>
                <w:noProof/>
                <w:webHidden/>
              </w:rPr>
              <w:tab/>
            </w:r>
            <w:r>
              <w:rPr>
                <w:noProof/>
                <w:webHidden/>
              </w:rPr>
              <w:fldChar w:fldCharType="begin"/>
            </w:r>
            <w:r>
              <w:rPr>
                <w:noProof/>
                <w:webHidden/>
              </w:rPr>
              <w:instrText xml:space="preserve"> PAGEREF _Toc238036155 \h </w:instrText>
            </w:r>
            <w:r>
              <w:rPr>
                <w:noProof/>
                <w:webHidden/>
              </w:rPr>
            </w:r>
            <w:r>
              <w:rPr>
                <w:noProof/>
                <w:webHidden/>
              </w:rPr>
              <w:fldChar w:fldCharType="separate"/>
            </w:r>
            <w:r>
              <w:rPr>
                <w:noProof/>
                <w:webHidden/>
              </w:rPr>
              <w:t>16</w:t>
            </w:r>
            <w:r>
              <w:rPr>
                <w:noProof/>
                <w:webHidden/>
              </w:rPr>
              <w:fldChar w:fldCharType="end"/>
            </w:r>
          </w:hyperlink>
        </w:p>
        <w:p w14:paraId="565FB008" w14:textId="281FBF90" w:rsidR="00902B3A" w:rsidRDefault="00902B3A">
          <w:pPr>
            <w:pStyle w:val="TOC3"/>
            <w:tabs>
              <w:tab w:val="left" w:pos="1200"/>
              <w:tab w:val="right" w:leader="dot" w:pos="9254"/>
            </w:tabs>
            <w:rPr>
              <w:rFonts w:eastAsiaTheme="minorEastAsia"/>
              <w:i w:val="0"/>
              <w:iCs w:val="0"/>
              <w:noProof/>
              <w:kern w:val="2"/>
              <w:sz w:val="24"/>
              <w:szCs w:val="24"/>
              <w:lang w:eastAsia="nb-NO"/>
              <w14:ligatures w14:val="standardContextual"/>
            </w:rPr>
          </w:pPr>
          <w:hyperlink w:anchor="_Toc238036156" w:history="1">
            <w:r w:rsidRPr="00226B8C">
              <w:rPr>
                <w:rStyle w:val="Hyperlink"/>
                <w:noProof/>
              </w:rPr>
              <w:t>2.3.1</w:t>
            </w:r>
            <w:r>
              <w:rPr>
                <w:rFonts w:eastAsiaTheme="minorEastAsia"/>
                <w:i w:val="0"/>
                <w:iCs w:val="0"/>
                <w:noProof/>
                <w:kern w:val="2"/>
                <w:sz w:val="24"/>
                <w:szCs w:val="24"/>
                <w:lang w:eastAsia="nb-NO"/>
                <w14:ligatures w14:val="standardContextual"/>
              </w:rPr>
              <w:tab/>
            </w:r>
            <w:r w:rsidRPr="00226B8C">
              <w:rPr>
                <w:rStyle w:val="Hyperlink"/>
                <w:noProof/>
              </w:rPr>
              <w:t>Ombruk av emballasje</w:t>
            </w:r>
            <w:r>
              <w:rPr>
                <w:noProof/>
                <w:webHidden/>
              </w:rPr>
              <w:tab/>
            </w:r>
            <w:r>
              <w:rPr>
                <w:noProof/>
                <w:webHidden/>
              </w:rPr>
              <w:fldChar w:fldCharType="begin"/>
            </w:r>
            <w:r>
              <w:rPr>
                <w:noProof/>
                <w:webHidden/>
              </w:rPr>
              <w:instrText xml:space="preserve"> PAGEREF _Toc238036156 \h </w:instrText>
            </w:r>
            <w:r>
              <w:rPr>
                <w:noProof/>
                <w:webHidden/>
              </w:rPr>
            </w:r>
            <w:r>
              <w:rPr>
                <w:noProof/>
                <w:webHidden/>
              </w:rPr>
              <w:fldChar w:fldCharType="separate"/>
            </w:r>
            <w:r>
              <w:rPr>
                <w:noProof/>
                <w:webHidden/>
              </w:rPr>
              <w:t>17</w:t>
            </w:r>
            <w:r>
              <w:rPr>
                <w:noProof/>
                <w:webHidden/>
              </w:rPr>
              <w:fldChar w:fldCharType="end"/>
            </w:r>
          </w:hyperlink>
        </w:p>
        <w:p w14:paraId="2FF100CB" w14:textId="7F77B4C9" w:rsidR="00902B3A" w:rsidRDefault="00902B3A">
          <w:pPr>
            <w:pStyle w:val="TOC2"/>
            <w:rPr>
              <w:rFonts w:eastAsiaTheme="minorEastAsia"/>
              <w:smallCaps w:val="0"/>
              <w:noProof/>
              <w:kern w:val="2"/>
              <w:sz w:val="24"/>
              <w:szCs w:val="24"/>
              <w:lang w:eastAsia="nb-NO"/>
              <w14:ligatures w14:val="standardContextual"/>
            </w:rPr>
          </w:pPr>
          <w:hyperlink w:anchor="_Toc238036157" w:history="1">
            <w:r w:rsidRPr="00226B8C">
              <w:rPr>
                <w:rStyle w:val="Hyperlink"/>
                <w:noProof/>
              </w:rPr>
              <w:t>2.4</w:t>
            </w:r>
            <w:r>
              <w:rPr>
                <w:rFonts w:eastAsiaTheme="minorEastAsia"/>
                <w:smallCaps w:val="0"/>
                <w:noProof/>
                <w:kern w:val="2"/>
                <w:sz w:val="24"/>
                <w:szCs w:val="24"/>
                <w:lang w:eastAsia="nb-NO"/>
                <w14:ligatures w14:val="standardContextual"/>
              </w:rPr>
              <w:tab/>
            </w:r>
            <w:r w:rsidRPr="00226B8C">
              <w:rPr>
                <w:rStyle w:val="Hyperlink"/>
                <w:noProof/>
              </w:rPr>
              <w:t>Krav til sortering, mottak og mottakssted</w:t>
            </w:r>
            <w:r>
              <w:rPr>
                <w:noProof/>
                <w:webHidden/>
              </w:rPr>
              <w:tab/>
            </w:r>
            <w:r>
              <w:rPr>
                <w:noProof/>
                <w:webHidden/>
              </w:rPr>
              <w:fldChar w:fldCharType="begin"/>
            </w:r>
            <w:r>
              <w:rPr>
                <w:noProof/>
                <w:webHidden/>
              </w:rPr>
              <w:instrText xml:space="preserve"> PAGEREF _Toc238036157 \h </w:instrText>
            </w:r>
            <w:r>
              <w:rPr>
                <w:noProof/>
                <w:webHidden/>
              </w:rPr>
            </w:r>
            <w:r>
              <w:rPr>
                <w:noProof/>
                <w:webHidden/>
              </w:rPr>
              <w:fldChar w:fldCharType="separate"/>
            </w:r>
            <w:r>
              <w:rPr>
                <w:noProof/>
                <w:webHidden/>
              </w:rPr>
              <w:t>18</w:t>
            </w:r>
            <w:r>
              <w:rPr>
                <w:noProof/>
                <w:webHidden/>
              </w:rPr>
              <w:fldChar w:fldCharType="end"/>
            </w:r>
          </w:hyperlink>
        </w:p>
        <w:p w14:paraId="4BB83613" w14:textId="1E06B864" w:rsidR="00902B3A" w:rsidRDefault="00902B3A">
          <w:pPr>
            <w:pStyle w:val="TOC3"/>
            <w:tabs>
              <w:tab w:val="left" w:pos="1200"/>
              <w:tab w:val="right" w:leader="dot" w:pos="9254"/>
            </w:tabs>
            <w:rPr>
              <w:rFonts w:eastAsiaTheme="minorEastAsia"/>
              <w:i w:val="0"/>
              <w:iCs w:val="0"/>
              <w:noProof/>
              <w:kern w:val="2"/>
              <w:sz w:val="24"/>
              <w:szCs w:val="24"/>
              <w:lang w:eastAsia="nb-NO"/>
              <w14:ligatures w14:val="standardContextual"/>
            </w:rPr>
          </w:pPr>
          <w:hyperlink w:anchor="_Toc238036158" w:history="1">
            <w:r w:rsidRPr="00226B8C">
              <w:rPr>
                <w:rStyle w:val="Hyperlink"/>
                <w:noProof/>
              </w:rPr>
              <w:t>2.4.1</w:t>
            </w:r>
            <w:r>
              <w:rPr>
                <w:rFonts w:eastAsiaTheme="minorEastAsia"/>
                <w:i w:val="0"/>
                <w:iCs w:val="0"/>
                <w:noProof/>
                <w:kern w:val="2"/>
                <w:sz w:val="24"/>
                <w:szCs w:val="24"/>
                <w:lang w:eastAsia="nb-NO"/>
                <w14:ligatures w14:val="standardContextual"/>
              </w:rPr>
              <w:tab/>
            </w:r>
            <w:r w:rsidRPr="00226B8C">
              <w:rPr>
                <w:rStyle w:val="Hyperlink"/>
                <w:noProof/>
              </w:rPr>
              <w:t>Tillatelser</w:t>
            </w:r>
            <w:r>
              <w:rPr>
                <w:noProof/>
                <w:webHidden/>
              </w:rPr>
              <w:tab/>
            </w:r>
            <w:r>
              <w:rPr>
                <w:noProof/>
                <w:webHidden/>
              </w:rPr>
              <w:fldChar w:fldCharType="begin"/>
            </w:r>
            <w:r>
              <w:rPr>
                <w:noProof/>
                <w:webHidden/>
              </w:rPr>
              <w:instrText xml:space="preserve"> PAGEREF _Toc238036158 \h </w:instrText>
            </w:r>
            <w:r>
              <w:rPr>
                <w:noProof/>
                <w:webHidden/>
              </w:rPr>
            </w:r>
            <w:r>
              <w:rPr>
                <w:noProof/>
                <w:webHidden/>
              </w:rPr>
              <w:fldChar w:fldCharType="separate"/>
            </w:r>
            <w:r>
              <w:rPr>
                <w:noProof/>
                <w:webHidden/>
              </w:rPr>
              <w:t>18</w:t>
            </w:r>
            <w:r>
              <w:rPr>
                <w:noProof/>
                <w:webHidden/>
              </w:rPr>
              <w:fldChar w:fldCharType="end"/>
            </w:r>
          </w:hyperlink>
        </w:p>
        <w:p w14:paraId="74FF57EE" w14:textId="6121DDB4" w:rsidR="00902B3A" w:rsidRDefault="00902B3A">
          <w:pPr>
            <w:pStyle w:val="TOC3"/>
            <w:tabs>
              <w:tab w:val="left" w:pos="1200"/>
              <w:tab w:val="right" w:leader="dot" w:pos="9254"/>
            </w:tabs>
            <w:rPr>
              <w:rFonts w:eastAsiaTheme="minorEastAsia"/>
              <w:i w:val="0"/>
              <w:iCs w:val="0"/>
              <w:noProof/>
              <w:kern w:val="2"/>
              <w:sz w:val="24"/>
              <w:szCs w:val="24"/>
              <w:lang w:eastAsia="nb-NO"/>
              <w14:ligatures w14:val="standardContextual"/>
            </w:rPr>
          </w:pPr>
          <w:hyperlink w:anchor="_Toc238036159" w:history="1">
            <w:r w:rsidRPr="00226B8C">
              <w:rPr>
                <w:rStyle w:val="Hyperlink"/>
                <w:noProof/>
              </w:rPr>
              <w:t>2.4.2</w:t>
            </w:r>
            <w:r>
              <w:rPr>
                <w:rFonts w:eastAsiaTheme="minorEastAsia"/>
                <w:i w:val="0"/>
                <w:iCs w:val="0"/>
                <w:noProof/>
                <w:kern w:val="2"/>
                <w:sz w:val="24"/>
                <w:szCs w:val="24"/>
                <w:lang w:eastAsia="nb-NO"/>
                <w14:ligatures w14:val="standardContextual"/>
              </w:rPr>
              <w:tab/>
            </w:r>
            <w:r w:rsidRPr="00226B8C">
              <w:rPr>
                <w:rStyle w:val="Hyperlink"/>
                <w:noProof/>
              </w:rPr>
              <w:t>Krav til beredskapsplan og alternativt mottakssted</w:t>
            </w:r>
            <w:r>
              <w:rPr>
                <w:noProof/>
                <w:webHidden/>
              </w:rPr>
              <w:tab/>
            </w:r>
            <w:r>
              <w:rPr>
                <w:noProof/>
                <w:webHidden/>
              </w:rPr>
              <w:fldChar w:fldCharType="begin"/>
            </w:r>
            <w:r>
              <w:rPr>
                <w:noProof/>
                <w:webHidden/>
              </w:rPr>
              <w:instrText xml:space="preserve"> PAGEREF _Toc238036159 \h </w:instrText>
            </w:r>
            <w:r>
              <w:rPr>
                <w:noProof/>
                <w:webHidden/>
              </w:rPr>
            </w:r>
            <w:r>
              <w:rPr>
                <w:noProof/>
                <w:webHidden/>
              </w:rPr>
              <w:fldChar w:fldCharType="separate"/>
            </w:r>
            <w:r>
              <w:rPr>
                <w:noProof/>
                <w:webHidden/>
              </w:rPr>
              <w:t>18</w:t>
            </w:r>
            <w:r>
              <w:rPr>
                <w:noProof/>
                <w:webHidden/>
              </w:rPr>
              <w:fldChar w:fldCharType="end"/>
            </w:r>
          </w:hyperlink>
        </w:p>
        <w:p w14:paraId="02DD4E49" w14:textId="0D4D962F" w:rsidR="00902B3A" w:rsidRDefault="00902B3A">
          <w:pPr>
            <w:pStyle w:val="TOC3"/>
            <w:tabs>
              <w:tab w:val="left" w:pos="1200"/>
              <w:tab w:val="right" w:leader="dot" w:pos="9254"/>
            </w:tabs>
            <w:rPr>
              <w:rFonts w:eastAsiaTheme="minorEastAsia"/>
              <w:i w:val="0"/>
              <w:iCs w:val="0"/>
              <w:noProof/>
              <w:kern w:val="2"/>
              <w:sz w:val="24"/>
              <w:szCs w:val="24"/>
              <w:lang w:eastAsia="nb-NO"/>
              <w14:ligatures w14:val="standardContextual"/>
            </w:rPr>
          </w:pPr>
          <w:hyperlink w:anchor="_Toc238036160" w:history="1">
            <w:r w:rsidRPr="00226B8C">
              <w:rPr>
                <w:rStyle w:val="Hyperlink"/>
                <w:noProof/>
              </w:rPr>
              <w:t>2.4.3</w:t>
            </w:r>
            <w:r>
              <w:rPr>
                <w:rFonts w:eastAsiaTheme="minorEastAsia"/>
                <w:i w:val="0"/>
                <w:iCs w:val="0"/>
                <w:noProof/>
                <w:kern w:val="2"/>
                <w:sz w:val="24"/>
                <w:szCs w:val="24"/>
                <w:lang w:eastAsia="nb-NO"/>
                <w14:ligatures w14:val="standardContextual"/>
              </w:rPr>
              <w:tab/>
            </w:r>
            <w:r w:rsidRPr="00226B8C">
              <w:rPr>
                <w:rStyle w:val="Hyperlink"/>
                <w:noProof/>
              </w:rPr>
              <w:t>Klassifisering og sortering av avfall</w:t>
            </w:r>
            <w:r>
              <w:rPr>
                <w:noProof/>
                <w:webHidden/>
              </w:rPr>
              <w:tab/>
            </w:r>
            <w:r>
              <w:rPr>
                <w:noProof/>
                <w:webHidden/>
              </w:rPr>
              <w:fldChar w:fldCharType="begin"/>
            </w:r>
            <w:r>
              <w:rPr>
                <w:noProof/>
                <w:webHidden/>
              </w:rPr>
              <w:instrText xml:space="preserve"> PAGEREF _Toc238036160 \h </w:instrText>
            </w:r>
            <w:r>
              <w:rPr>
                <w:noProof/>
                <w:webHidden/>
              </w:rPr>
            </w:r>
            <w:r>
              <w:rPr>
                <w:noProof/>
                <w:webHidden/>
              </w:rPr>
              <w:fldChar w:fldCharType="separate"/>
            </w:r>
            <w:r>
              <w:rPr>
                <w:noProof/>
                <w:webHidden/>
              </w:rPr>
              <w:t>19</w:t>
            </w:r>
            <w:r>
              <w:rPr>
                <w:noProof/>
                <w:webHidden/>
              </w:rPr>
              <w:fldChar w:fldCharType="end"/>
            </w:r>
          </w:hyperlink>
        </w:p>
        <w:p w14:paraId="7F10EDB4" w14:textId="02F1417C" w:rsidR="00902B3A" w:rsidRDefault="00902B3A">
          <w:pPr>
            <w:pStyle w:val="TOC3"/>
            <w:tabs>
              <w:tab w:val="left" w:pos="1200"/>
              <w:tab w:val="right" w:leader="dot" w:pos="9254"/>
            </w:tabs>
            <w:rPr>
              <w:rFonts w:eastAsiaTheme="minorEastAsia"/>
              <w:i w:val="0"/>
              <w:iCs w:val="0"/>
              <w:noProof/>
              <w:kern w:val="2"/>
              <w:sz w:val="24"/>
              <w:szCs w:val="24"/>
              <w:lang w:eastAsia="nb-NO"/>
              <w14:ligatures w14:val="standardContextual"/>
            </w:rPr>
          </w:pPr>
          <w:hyperlink w:anchor="_Toc238036161" w:history="1">
            <w:r w:rsidRPr="00226B8C">
              <w:rPr>
                <w:rStyle w:val="Hyperlink"/>
                <w:noProof/>
              </w:rPr>
              <w:t>2.4.4</w:t>
            </w:r>
            <w:r>
              <w:rPr>
                <w:rFonts w:eastAsiaTheme="minorEastAsia"/>
                <w:i w:val="0"/>
                <w:iCs w:val="0"/>
                <w:noProof/>
                <w:kern w:val="2"/>
                <w:sz w:val="24"/>
                <w:szCs w:val="24"/>
                <w:lang w:eastAsia="nb-NO"/>
                <w14:ligatures w14:val="standardContextual"/>
              </w:rPr>
              <w:tab/>
            </w:r>
            <w:r w:rsidRPr="00226B8C">
              <w:rPr>
                <w:rStyle w:val="Hyperlink"/>
                <w:noProof/>
              </w:rPr>
              <w:t>Ukurant farlig avfall</w:t>
            </w:r>
            <w:r>
              <w:rPr>
                <w:noProof/>
                <w:webHidden/>
              </w:rPr>
              <w:tab/>
            </w:r>
            <w:r>
              <w:rPr>
                <w:noProof/>
                <w:webHidden/>
              </w:rPr>
              <w:fldChar w:fldCharType="begin"/>
            </w:r>
            <w:r>
              <w:rPr>
                <w:noProof/>
                <w:webHidden/>
              </w:rPr>
              <w:instrText xml:space="preserve"> PAGEREF _Toc238036161 \h </w:instrText>
            </w:r>
            <w:r>
              <w:rPr>
                <w:noProof/>
                <w:webHidden/>
              </w:rPr>
            </w:r>
            <w:r>
              <w:rPr>
                <w:noProof/>
                <w:webHidden/>
              </w:rPr>
              <w:fldChar w:fldCharType="separate"/>
            </w:r>
            <w:r>
              <w:rPr>
                <w:noProof/>
                <w:webHidden/>
              </w:rPr>
              <w:t>20</w:t>
            </w:r>
            <w:r>
              <w:rPr>
                <w:noProof/>
                <w:webHidden/>
              </w:rPr>
              <w:fldChar w:fldCharType="end"/>
            </w:r>
          </w:hyperlink>
        </w:p>
        <w:p w14:paraId="477C1285" w14:textId="06660E0C" w:rsidR="00902B3A" w:rsidRDefault="00902B3A">
          <w:pPr>
            <w:pStyle w:val="TOC3"/>
            <w:tabs>
              <w:tab w:val="left" w:pos="1200"/>
              <w:tab w:val="right" w:leader="dot" w:pos="9254"/>
            </w:tabs>
            <w:rPr>
              <w:rFonts w:eastAsiaTheme="minorEastAsia"/>
              <w:i w:val="0"/>
              <w:iCs w:val="0"/>
              <w:noProof/>
              <w:kern w:val="2"/>
              <w:sz w:val="24"/>
              <w:szCs w:val="24"/>
              <w:lang w:eastAsia="nb-NO"/>
              <w14:ligatures w14:val="standardContextual"/>
            </w:rPr>
          </w:pPr>
          <w:hyperlink w:anchor="_Toc238036162" w:history="1">
            <w:r w:rsidRPr="00226B8C">
              <w:rPr>
                <w:rStyle w:val="Hyperlink"/>
                <w:noProof/>
              </w:rPr>
              <w:t>2.4.5</w:t>
            </w:r>
            <w:r>
              <w:rPr>
                <w:rFonts w:eastAsiaTheme="minorEastAsia"/>
                <w:i w:val="0"/>
                <w:iCs w:val="0"/>
                <w:noProof/>
                <w:kern w:val="2"/>
                <w:sz w:val="24"/>
                <w:szCs w:val="24"/>
                <w:lang w:eastAsia="nb-NO"/>
                <w14:ligatures w14:val="standardContextual"/>
              </w:rPr>
              <w:tab/>
            </w:r>
            <w:r w:rsidRPr="00226B8C">
              <w:rPr>
                <w:rStyle w:val="Hyperlink"/>
                <w:noProof/>
              </w:rPr>
              <w:t>Krav til behandling og destruksjon</w:t>
            </w:r>
            <w:r>
              <w:rPr>
                <w:noProof/>
                <w:webHidden/>
              </w:rPr>
              <w:tab/>
            </w:r>
            <w:r>
              <w:rPr>
                <w:noProof/>
                <w:webHidden/>
              </w:rPr>
              <w:fldChar w:fldCharType="begin"/>
            </w:r>
            <w:r>
              <w:rPr>
                <w:noProof/>
                <w:webHidden/>
              </w:rPr>
              <w:instrText xml:space="preserve"> PAGEREF _Toc238036162 \h </w:instrText>
            </w:r>
            <w:r>
              <w:rPr>
                <w:noProof/>
                <w:webHidden/>
              </w:rPr>
            </w:r>
            <w:r>
              <w:rPr>
                <w:noProof/>
                <w:webHidden/>
              </w:rPr>
              <w:fldChar w:fldCharType="separate"/>
            </w:r>
            <w:r>
              <w:rPr>
                <w:noProof/>
                <w:webHidden/>
              </w:rPr>
              <w:t>20</w:t>
            </w:r>
            <w:r>
              <w:rPr>
                <w:noProof/>
                <w:webHidden/>
              </w:rPr>
              <w:fldChar w:fldCharType="end"/>
            </w:r>
          </w:hyperlink>
        </w:p>
        <w:p w14:paraId="7DDF5A18" w14:textId="65ED4DFB" w:rsidR="00902B3A" w:rsidRDefault="00902B3A">
          <w:pPr>
            <w:pStyle w:val="TOC3"/>
            <w:tabs>
              <w:tab w:val="left" w:pos="1200"/>
              <w:tab w:val="right" w:leader="dot" w:pos="9254"/>
            </w:tabs>
            <w:rPr>
              <w:rFonts w:eastAsiaTheme="minorEastAsia"/>
              <w:i w:val="0"/>
              <w:iCs w:val="0"/>
              <w:noProof/>
              <w:kern w:val="2"/>
              <w:sz w:val="24"/>
              <w:szCs w:val="24"/>
              <w:lang w:eastAsia="nb-NO"/>
              <w14:ligatures w14:val="standardContextual"/>
            </w:rPr>
          </w:pPr>
          <w:hyperlink w:anchor="_Toc238036163" w:history="1">
            <w:r w:rsidRPr="00226B8C">
              <w:rPr>
                <w:rStyle w:val="Hyperlink"/>
                <w:noProof/>
              </w:rPr>
              <w:t>2.4.6</w:t>
            </w:r>
            <w:r>
              <w:rPr>
                <w:rFonts w:eastAsiaTheme="minorEastAsia"/>
                <w:i w:val="0"/>
                <w:iCs w:val="0"/>
                <w:noProof/>
                <w:kern w:val="2"/>
                <w:sz w:val="24"/>
                <w:szCs w:val="24"/>
                <w:lang w:eastAsia="nb-NO"/>
                <w14:ligatures w14:val="standardContextual"/>
              </w:rPr>
              <w:tab/>
            </w:r>
            <w:r w:rsidRPr="00226B8C">
              <w:rPr>
                <w:rStyle w:val="Hyperlink"/>
                <w:noProof/>
              </w:rPr>
              <w:t>Krav til gjenvinning av avfall</w:t>
            </w:r>
            <w:r>
              <w:rPr>
                <w:noProof/>
                <w:webHidden/>
              </w:rPr>
              <w:tab/>
            </w:r>
            <w:r>
              <w:rPr>
                <w:noProof/>
                <w:webHidden/>
              </w:rPr>
              <w:fldChar w:fldCharType="begin"/>
            </w:r>
            <w:r>
              <w:rPr>
                <w:noProof/>
                <w:webHidden/>
              </w:rPr>
              <w:instrText xml:space="preserve"> PAGEREF _Toc238036163 \h </w:instrText>
            </w:r>
            <w:r>
              <w:rPr>
                <w:noProof/>
                <w:webHidden/>
              </w:rPr>
            </w:r>
            <w:r>
              <w:rPr>
                <w:noProof/>
                <w:webHidden/>
              </w:rPr>
              <w:fldChar w:fldCharType="separate"/>
            </w:r>
            <w:r>
              <w:rPr>
                <w:noProof/>
                <w:webHidden/>
              </w:rPr>
              <w:t>20</w:t>
            </w:r>
            <w:r>
              <w:rPr>
                <w:noProof/>
                <w:webHidden/>
              </w:rPr>
              <w:fldChar w:fldCharType="end"/>
            </w:r>
          </w:hyperlink>
        </w:p>
        <w:p w14:paraId="7C904C7E" w14:textId="2B9B29C7" w:rsidR="00902B3A" w:rsidRDefault="00902B3A">
          <w:pPr>
            <w:pStyle w:val="TOC3"/>
            <w:tabs>
              <w:tab w:val="left" w:pos="1200"/>
              <w:tab w:val="right" w:leader="dot" w:pos="9254"/>
            </w:tabs>
            <w:rPr>
              <w:rFonts w:eastAsiaTheme="minorEastAsia"/>
              <w:i w:val="0"/>
              <w:iCs w:val="0"/>
              <w:noProof/>
              <w:kern w:val="2"/>
              <w:sz w:val="24"/>
              <w:szCs w:val="24"/>
              <w:lang w:eastAsia="nb-NO"/>
              <w14:ligatures w14:val="standardContextual"/>
            </w:rPr>
          </w:pPr>
          <w:hyperlink w:anchor="_Toc238036164" w:history="1">
            <w:r w:rsidRPr="00226B8C">
              <w:rPr>
                <w:rStyle w:val="Hyperlink"/>
                <w:noProof/>
              </w:rPr>
              <w:t>2.4.7</w:t>
            </w:r>
            <w:r>
              <w:rPr>
                <w:rFonts w:eastAsiaTheme="minorEastAsia"/>
                <w:i w:val="0"/>
                <w:iCs w:val="0"/>
                <w:noProof/>
                <w:kern w:val="2"/>
                <w:sz w:val="24"/>
                <w:szCs w:val="24"/>
                <w:lang w:eastAsia="nb-NO"/>
                <w14:ligatures w14:val="standardContextual"/>
              </w:rPr>
              <w:tab/>
            </w:r>
            <w:r w:rsidRPr="00226B8C">
              <w:rPr>
                <w:rStyle w:val="Hyperlink"/>
                <w:noProof/>
              </w:rPr>
              <w:t>Krav til ombruk av avfall</w:t>
            </w:r>
            <w:r>
              <w:rPr>
                <w:noProof/>
                <w:webHidden/>
              </w:rPr>
              <w:tab/>
            </w:r>
            <w:r>
              <w:rPr>
                <w:noProof/>
                <w:webHidden/>
              </w:rPr>
              <w:fldChar w:fldCharType="begin"/>
            </w:r>
            <w:r>
              <w:rPr>
                <w:noProof/>
                <w:webHidden/>
              </w:rPr>
              <w:instrText xml:space="preserve"> PAGEREF _Toc238036164 \h </w:instrText>
            </w:r>
            <w:r>
              <w:rPr>
                <w:noProof/>
                <w:webHidden/>
              </w:rPr>
            </w:r>
            <w:r>
              <w:rPr>
                <w:noProof/>
                <w:webHidden/>
              </w:rPr>
              <w:fldChar w:fldCharType="separate"/>
            </w:r>
            <w:r>
              <w:rPr>
                <w:noProof/>
                <w:webHidden/>
              </w:rPr>
              <w:t>21</w:t>
            </w:r>
            <w:r>
              <w:rPr>
                <w:noProof/>
                <w:webHidden/>
              </w:rPr>
              <w:fldChar w:fldCharType="end"/>
            </w:r>
          </w:hyperlink>
        </w:p>
        <w:p w14:paraId="46D36EB1" w14:textId="2CE57D0C" w:rsidR="00902B3A" w:rsidRDefault="00902B3A">
          <w:pPr>
            <w:pStyle w:val="TOC3"/>
            <w:tabs>
              <w:tab w:val="left" w:pos="1200"/>
              <w:tab w:val="right" w:leader="dot" w:pos="9254"/>
            </w:tabs>
            <w:rPr>
              <w:rFonts w:eastAsiaTheme="minorEastAsia"/>
              <w:i w:val="0"/>
              <w:iCs w:val="0"/>
              <w:noProof/>
              <w:kern w:val="2"/>
              <w:sz w:val="24"/>
              <w:szCs w:val="24"/>
              <w:lang w:eastAsia="nb-NO"/>
              <w14:ligatures w14:val="standardContextual"/>
            </w:rPr>
          </w:pPr>
          <w:hyperlink w:anchor="_Toc238036165" w:history="1">
            <w:r w:rsidRPr="00226B8C">
              <w:rPr>
                <w:rStyle w:val="Hyperlink"/>
                <w:noProof/>
              </w:rPr>
              <w:t>2.4.8</w:t>
            </w:r>
            <w:r>
              <w:rPr>
                <w:rFonts w:eastAsiaTheme="minorEastAsia"/>
                <w:i w:val="0"/>
                <w:iCs w:val="0"/>
                <w:noProof/>
                <w:kern w:val="2"/>
                <w:sz w:val="24"/>
                <w:szCs w:val="24"/>
                <w:lang w:eastAsia="nb-NO"/>
                <w14:ligatures w14:val="standardContextual"/>
              </w:rPr>
              <w:tab/>
            </w:r>
            <w:r w:rsidRPr="00226B8C">
              <w:rPr>
                <w:rStyle w:val="Hyperlink"/>
                <w:noProof/>
              </w:rPr>
              <w:t>Dokumentasjon og prising av avvik</w:t>
            </w:r>
            <w:r>
              <w:rPr>
                <w:noProof/>
                <w:webHidden/>
              </w:rPr>
              <w:tab/>
            </w:r>
            <w:r>
              <w:rPr>
                <w:noProof/>
                <w:webHidden/>
              </w:rPr>
              <w:fldChar w:fldCharType="begin"/>
            </w:r>
            <w:r>
              <w:rPr>
                <w:noProof/>
                <w:webHidden/>
              </w:rPr>
              <w:instrText xml:space="preserve"> PAGEREF _Toc238036165 \h </w:instrText>
            </w:r>
            <w:r>
              <w:rPr>
                <w:noProof/>
                <w:webHidden/>
              </w:rPr>
            </w:r>
            <w:r>
              <w:rPr>
                <w:noProof/>
                <w:webHidden/>
              </w:rPr>
              <w:fldChar w:fldCharType="separate"/>
            </w:r>
            <w:r>
              <w:rPr>
                <w:noProof/>
                <w:webHidden/>
              </w:rPr>
              <w:t>21</w:t>
            </w:r>
            <w:r>
              <w:rPr>
                <w:noProof/>
                <w:webHidden/>
              </w:rPr>
              <w:fldChar w:fldCharType="end"/>
            </w:r>
          </w:hyperlink>
        </w:p>
        <w:p w14:paraId="384A4BF3" w14:textId="0A0A85A8" w:rsidR="00902B3A" w:rsidRDefault="00902B3A">
          <w:pPr>
            <w:pStyle w:val="TOC2"/>
            <w:rPr>
              <w:rFonts w:eastAsiaTheme="minorEastAsia"/>
              <w:smallCaps w:val="0"/>
              <w:noProof/>
              <w:kern w:val="2"/>
              <w:sz w:val="24"/>
              <w:szCs w:val="24"/>
              <w:lang w:eastAsia="nb-NO"/>
              <w14:ligatures w14:val="standardContextual"/>
            </w:rPr>
          </w:pPr>
          <w:hyperlink w:anchor="_Toc238036166" w:history="1">
            <w:r w:rsidRPr="00226B8C">
              <w:rPr>
                <w:rStyle w:val="Hyperlink"/>
                <w:noProof/>
              </w:rPr>
              <w:t>2.5</w:t>
            </w:r>
            <w:r>
              <w:rPr>
                <w:rFonts w:eastAsiaTheme="minorEastAsia"/>
                <w:smallCaps w:val="0"/>
                <w:noProof/>
                <w:kern w:val="2"/>
                <w:sz w:val="24"/>
                <w:szCs w:val="24"/>
                <w:lang w:eastAsia="nb-NO"/>
                <w14:ligatures w14:val="standardContextual"/>
              </w:rPr>
              <w:tab/>
            </w:r>
            <w:r w:rsidRPr="00226B8C">
              <w:rPr>
                <w:rStyle w:val="Hyperlink"/>
                <w:noProof/>
              </w:rPr>
              <w:t>Krav til kompetanse og kjemikerbistand</w:t>
            </w:r>
            <w:r>
              <w:rPr>
                <w:noProof/>
                <w:webHidden/>
              </w:rPr>
              <w:tab/>
            </w:r>
            <w:r>
              <w:rPr>
                <w:noProof/>
                <w:webHidden/>
              </w:rPr>
              <w:fldChar w:fldCharType="begin"/>
            </w:r>
            <w:r>
              <w:rPr>
                <w:noProof/>
                <w:webHidden/>
              </w:rPr>
              <w:instrText xml:space="preserve"> PAGEREF _Toc238036166 \h </w:instrText>
            </w:r>
            <w:r>
              <w:rPr>
                <w:noProof/>
                <w:webHidden/>
              </w:rPr>
            </w:r>
            <w:r>
              <w:rPr>
                <w:noProof/>
                <w:webHidden/>
              </w:rPr>
              <w:fldChar w:fldCharType="separate"/>
            </w:r>
            <w:r>
              <w:rPr>
                <w:noProof/>
                <w:webHidden/>
              </w:rPr>
              <w:t>23</w:t>
            </w:r>
            <w:r>
              <w:rPr>
                <w:noProof/>
                <w:webHidden/>
              </w:rPr>
              <w:fldChar w:fldCharType="end"/>
            </w:r>
          </w:hyperlink>
        </w:p>
        <w:p w14:paraId="15508657" w14:textId="766E32BA" w:rsidR="00902B3A" w:rsidRDefault="00902B3A">
          <w:pPr>
            <w:pStyle w:val="TOC2"/>
            <w:rPr>
              <w:rFonts w:eastAsiaTheme="minorEastAsia"/>
              <w:smallCaps w:val="0"/>
              <w:noProof/>
              <w:kern w:val="2"/>
              <w:sz w:val="24"/>
              <w:szCs w:val="24"/>
              <w:lang w:eastAsia="nb-NO"/>
              <w14:ligatures w14:val="standardContextual"/>
            </w:rPr>
          </w:pPr>
          <w:hyperlink w:anchor="_Toc238036167" w:history="1">
            <w:r w:rsidRPr="00226B8C">
              <w:rPr>
                <w:rStyle w:val="Hyperlink"/>
                <w:noProof/>
              </w:rPr>
              <w:t>2.6</w:t>
            </w:r>
            <w:r>
              <w:rPr>
                <w:rFonts w:eastAsiaTheme="minorEastAsia"/>
                <w:smallCaps w:val="0"/>
                <w:noProof/>
                <w:kern w:val="2"/>
                <w:sz w:val="24"/>
                <w:szCs w:val="24"/>
                <w:lang w:eastAsia="nb-NO"/>
                <w14:ligatures w14:val="standardContextual"/>
              </w:rPr>
              <w:tab/>
            </w:r>
            <w:r w:rsidRPr="00226B8C">
              <w:rPr>
                <w:rStyle w:val="Hyperlink"/>
                <w:noProof/>
              </w:rPr>
              <w:t>Administrative krav</w:t>
            </w:r>
            <w:r>
              <w:rPr>
                <w:noProof/>
                <w:webHidden/>
              </w:rPr>
              <w:tab/>
            </w:r>
            <w:r>
              <w:rPr>
                <w:noProof/>
                <w:webHidden/>
              </w:rPr>
              <w:fldChar w:fldCharType="begin"/>
            </w:r>
            <w:r>
              <w:rPr>
                <w:noProof/>
                <w:webHidden/>
              </w:rPr>
              <w:instrText xml:space="preserve"> PAGEREF _Toc238036167 \h </w:instrText>
            </w:r>
            <w:r>
              <w:rPr>
                <w:noProof/>
                <w:webHidden/>
              </w:rPr>
            </w:r>
            <w:r>
              <w:rPr>
                <w:noProof/>
                <w:webHidden/>
              </w:rPr>
              <w:fldChar w:fldCharType="separate"/>
            </w:r>
            <w:r>
              <w:rPr>
                <w:noProof/>
                <w:webHidden/>
              </w:rPr>
              <w:t>23</w:t>
            </w:r>
            <w:r>
              <w:rPr>
                <w:noProof/>
                <w:webHidden/>
              </w:rPr>
              <w:fldChar w:fldCharType="end"/>
            </w:r>
          </w:hyperlink>
        </w:p>
        <w:p w14:paraId="4D3E8202" w14:textId="2D539C49" w:rsidR="00902B3A" w:rsidRDefault="00902B3A">
          <w:pPr>
            <w:pStyle w:val="TOC3"/>
            <w:tabs>
              <w:tab w:val="left" w:pos="1200"/>
              <w:tab w:val="right" w:leader="dot" w:pos="9254"/>
            </w:tabs>
            <w:rPr>
              <w:rFonts w:eastAsiaTheme="minorEastAsia"/>
              <w:i w:val="0"/>
              <w:iCs w:val="0"/>
              <w:noProof/>
              <w:kern w:val="2"/>
              <w:sz w:val="24"/>
              <w:szCs w:val="24"/>
              <w:lang w:eastAsia="nb-NO"/>
              <w14:ligatures w14:val="standardContextual"/>
            </w:rPr>
          </w:pPr>
          <w:hyperlink w:anchor="_Toc238036168" w:history="1">
            <w:r w:rsidRPr="00226B8C">
              <w:rPr>
                <w:rStyle w:val="Hyperlink"/>
                <w:noProof/>
              </w:rPr>
              <w:t>2.6.1</w:t>
            </w:r>
            <w:r>
              <w:rPr>
                <w:rFonts w:eastAsiaTheme="minorEastAsia"/>
                <w:i w:val="0"/>
                <w:iCs w:val="0"/>
                <w:noProof/>
                <w:kern w:val="2"/>
                <w:sz w:val="24"/>
                <w:szCs w:val="24"/>
                <w:lang w:eastAsia="nb-NO"/>
                <w14:ligatures w14:val="standardContextual"/>
              </w:rPr>
              <w:tab/>
            </w:r>
            <w:r w:rsidRPr="00226B8C">
              <w:rPr>
                <w:rStyle w:val="Hyperlink"/>
                <w:noProof/>
              </w:rPr>
              <w:t>Rapportering</w:t>
            </w:r>
            <w:r>
              <w:rPr>
                <w:noProof/>
                <w:webHidden/>
              </w:rPr>
              <w:tab/>
            </w:r>
            <w:r>
              <w:rPr>
                <w:noProof/>
                <w:webHidden/>
              </w:rPr>
              <w:fldChar w:fldCharType="begin"/>
            </w:r>
            <w:r>
              <w:rPr>
                <w:noProof/>
                <w:webHidden/>
              </w:rPr>
              <w:instrText xml:space="preserve"> PAGEREF _Toc238036168 \h </w:instrText>
            </w:r>
            <w:r>
              <w:rPr>
                <w:noProof/>
                <w:webHidden/>
              </w:rPr>
            </w:r>
            <w:r>
              <w:rPr>
                <w:noProof/>
                <w:webHidden/>
              </w:rPr>
              <w:fldChar w:fldCharType="separate"/>
            </w:r>
            <w:r>
              <w:rPr>
                <w:noProof/>
                <w:webHidden/>
              </w:rPr>
              <w:t>23</w:t>
            </w:r>
            <w:r>
              <w:rPr>
                <w:noProof/>
                <w:webHidden/>
              </w:rPr>
              <w:fldChar w:fldCharType="end"/>
            </w:r>
          </w:hyperlink>
        </w:p>
        <w:p w14:paraId="720E6EB9" w14:textId="2C565E15" w:rsidR="00902B3A" w:rsidRDefault="00902B3A">
          <w:pPr>
            <w:pStyle w:val="TOC3"/>
            <w:tabs>
              <w:tab w:val="left" w:pos="1200"/>
              <w:tab w:val="right" w:leader="dot" w:pos="9254"/>
            </w:tabs>
            <w:rPr>
              <w:rFonts w:eastAsiaTheme="minorEastAsia"/>
              <w:i w:val="0"/>
              <w:iCs w:val="0"/>
              <w:noProof/>
              <w:kern w:val="2"/>
              <w:sz w:val="24"/>
              <w:szCs w:val="24"/>
              <w:lang w:eastAsia="nb-NO"/>
              <w14:ligatures w14:val="standardContextual"/>
            </w:rPr>
          </w:pPr>
          <w:hyperlink w:anchor="_Toc238036169" w:history="1">
            <w:r w:rsidRPr="00226B8C">
              <w:rPr>
                <w:rStyle w:val="Hyperlink"/>
                <w:noProof/>
              </w:rPr>
              <w:t>2.6.2</w:t>
            </w:r>
            <w:r>
              <w:rPr>
                <w:rFonts w:eastAsiaTheme="minorEastAsia"/>
                <w:i w:val="0"/>
                <w:iCs w:val="0"/>
                <w:noProof/>
                <w:kern w:val="2"/>
                <w:sz w:val="24"/>
                <w:szCs w:val="24"/>
                <w:lang w:eastAsia="nb-NO"/>
                <w14:ligatures w14:val="standardContextual"/>
              </w:rPr>
              <w:tab/>
            </w:r>
            <w:r w:rsidRPr="00226B8C">
              <w:rPr>
                <w:rStyle w:val="Hyperlink"/>
                <w:noProof/>
              </w:rPr>
              <w:t>Krav til fakturering</w:t>
            </w:r>
            <w:r>
              <w:rPr>
                <w:noProof/>
                <w:webHidden/>
              </w:rPr>
              <w:tab/>
            </w:r>
            <w:r>
              <w:rPr>
                <w:noProof/>
                <w:webHidden/>
              </w:rPr>
              <w:fldChar w:fldCharType="begin"/>
            </w:r>
            <w:r>
              <w:rPr>
                <w:noProof/>
                <w:webHidden/>
              </w:rPr>
              <w:instrText xml:space="preserve"> PAGEREF _Toc238036169 \h </w:instrText>
            </w:r>
            <w:r>
              <w:rPr>
                <w:noProof/>
                <w:webHidden/>
              </w:rPr>
            </w:r>
            <w:r>
              <w:rPr>
                <w:noProof/>
                <w:webHidden/>
              </w:rPr>
              <w:fldChar w:fldCharType="separate"/>
            </w:r>
            <w:r>
              <w:rPr>
                <w:noProof/>
                <w:webHidden/>
              </w:rPr>
              <w:t>24</w:t>
            </w:r>
            <w:r>
              <w:rPr>
                <w:noProof/>
                <w:webHidden/>
              </w:rPr>
              <w:fldChar w:fldCharType="end"/>
            </w:r>
          </w:hyperlink>
        </w:p>
        <w:p w14:paraId="2EBAB3E8" w14:textId="0354D169" w:rsidR="00902B3A" w:rsidRDefault="00902B3A">
          <w:pPr>
            <w:pStyle w:val="TOC3"/>
            <w:tabs>
              <w:tab w:val="left" w:pos="1200"/>
              <w:tab w:val="right" w:leader="dot" w:pos="9254"/>
            </w:tabs>
            <w:rPr>
              <w:rFonts w:eastAsiaTheme="minorEastAsia"/>
              <w:i w:val="0"/>
              <w:iCs w:val="0"/>
              <w:noProof/>
              <w:kern w:val="2"/>
              <w:sz w:val="24"/>
              <w:szCs w:val="24"/>
              <w:lang w:eastAsia="nb-NO"/>
              <w14:ligatures w14:val="standardContextual"/>
            </w:rPr>
          </w:pPr>
          <w:hyperlink w:anchor="_Toc238036170" w:history="1">
            <w:r w:rsidRPr="00226B8C">
              <w:rPr>
                <w:rStyle w:val="Hyperlink"/>
                <w:rFonts w:ascii="Oslo Sans Office" w:eastAsia="Oslo Sans Office" w:hAnsi="Oslo Sans Office" w:cs="Oslo Sans Office"/>
                <w:noProof/>
              </w:rPr>
              <w:t>2.6.3</w:t>
            </w:r>
            <w:r>
              <w:rPr>
                <w:rFonts w:eastAsiaTheme="minorEastAsia"/>
                <w:i w:val="0"/>
                <w:iCs w:val="0"/>
                <w:noProof/>
                <w:kern w:val="2"/>
                <w:sz w:val="24"/>
                <w:szCs w:val="24"/>
                <w:lang w:eastAsia="nb-NO"/>
                <w14:ligatures w14:val="standardContextual"/>
              </w:rPr>
              <w:tab/>
            </w:r>
            <w:r w:rsidRPr="00226B8C">
              <w:rPr>
                <w:rStyle w:val="Hyperlink"/>
                <w:rFonts w:ascii="Oslo Sans Office" w:eastAsia="Oslo Sans Office" w:hAnsi="Oslo Sans Office" w:cs="Oslo Sans Office"/>
                <w:noProof/>
              </w:rPr>
              <w:t>Gebyr for avvik i leveransen</w:t>
            </w:r>
            <w:r>
              <w:rPr>
                <w:noProof/>
                <w:webHidden/>
              </w:rPr>
              <w:tab/>
            </w:r>
            <w:r>
              <w:rPr>
                <w:noProof/>
                <w:webHidden/>
              </w:rPr>
              <w:fldChar w:fldCharType="begin"/>
            </w:r>
            <w:r>
              <w:rPr>
                <w:noProof/>
                <w:webHidden/>
              </w:rPr>
              <w:instrText xml:space="preserve"> PAGEREF _Toc238036170 \h </w:instrText>
            </w:r>
            <w:r>
              <w:rPr>
                <w:noProof/>
                <w:webHidden/>
              </w:rPr>
            </w:r>
            <w:r>
              <w:rPr>
                <w:noProof/>
                <w:webHidden/>
              </w:rPr>
              <w:fldChar w:fldCharType="separate"/>
            </w:r>
            <w:r>
              <w:rPr>
                <w:noProof/>
                <w:webHidden/>
              </w:rPr>
              <w:t>25</w:t>
            </w:r>
            <w:r>
              <w:rPr>
                <w:noProof/>
                <w:webHidden/>
              </w:rPr>
              <w:fldChar w:fldCharType="end"/>
            </w:r>
          </w:hyperlink>
        </w:p>
        <w:p w14:paraId="4B949922" w14:textId="573158F0" w:rsidR="00902B3A" w:rsidRDefault="00902B3A">
          <w:pPr>
            <w:pStyle w:val="TOC3"/>
            <w:tabs>
              <w:tab w:val="left" w:pos="1200"/>
              <w:tab w:val="right" w:leader="dot" w:pos="9254"/>
            </w:tabs>
            <w:rPr>
              <w:rFonts w:eastAsiaTheme="minorEastAsia"/>
              <w:i w:val="0"/>
              <w:iCs w:val="0"/>
              <w:noProof/>
              <w:kern w:val="2"/>
              <w:sz w:val="24"/>
              <w:szCs w:val="24"/>
              <w:lang w:eastAsia="nb-NO"/>
              <w14:ligatures w14:val="standardContextual"/>
            </w:rPr>
          </w:pPr>
          <w:hyperlink w:anchor="_Toc238036171" w:history="1">
            <w:r w:rsidRPr="00226B8C">
              <w:rPr>
                <w:rStyle w:val="Hyperlink"/>
                <w:noProof/>
              </w:rPr>
              <w:t>2.6.4</w:t>
            </w:r>
            <w:r>
              <w:rPr>
                <w:rFonts w:eastAsiaTheme="minorEastAsia"/>
                <w:i w:val="0"/>
                <w:iCs w:val="0"/>
                <w:noProof/>
                <w:kern w:val="2"/>
                <w:sz w:val="24"/>
                <w:szCs w:val="24"/>
                <w:lang w:eastAsia="nb-NO"/>
                <w14:ligatures w14:val="standardContextual"/>
              </w:rPr>
              <w:tab/>
            </w:r>
            <w:r w:rsidRPr="00226B8C">
              <w:rPr>
                <w:rStyle w:val="Hyperlink"/>
                <w:noProof/>
              </w:rPr>
              <w:t>Kontraktsoppfølging og nøkkelpersoner</w:t>
            </w:r>
            <w:r>
              <w:rPr>
                <w:noProof/>
                <w:webHidden/>
              </w:rPr>
              <w:tab/>
            </w:r>
            <w:r>
              <w:rPr>
                <w:noProof/>
                <w:webHidden/>
              </w:rPr>
              <w:fldChar w:fldCharType="begin"/>
            </w:r>
            <w:r>
              <w:rPr>
                <w:noProof/>
                <w:webHidden/>
              </w:rPr>
              <w:instrText xml:space="preserve"> PAGEREF _Toc238036171 \h </w:instrText>
            </w:r>
            <w:r>
              <w:rPr>
                <w:noProof/>
                <w:webHidden/>
              </w:rPr>
            </w:r>
            <w:r>
              <w:rPr>
                <w:noProof/>
                <w:webHidden/>
              </w:rPr>
              <w:fldChar w:fldCharType="separate"/>
            </w:r>
            <w:r>
              <w:rPr>
                <w:noProof/>
                <w:webHidden/>
              </w:rPr>
              <w:t>25</w:t>
            </w:r>
            <w:r>
              <w:rPr>
                <w:noProof/>
                <w:webHidden/>
              </w:rPr>
              <w:fldChar w:fldCharType="end"/>
            </w:r>
          </w:hyperlink>
        </w:p>
        <w:p w14:paraId="1EC37CA1" w14:textId="457A8F3E" w:rsidR="00902B3A" w:rsidRDefault="00902B3A">
          <w:pPr>
            <w:pStyle w:val="TOC2"/>
            <w:rPr>
              <w:rFonts w:eastAsiaTheme="minorEastAsia"/>
              <w:smallCaps w:val="0"/>
              <w:noProof/>
              <w:kern w:val="2"/>
              <w:sz w:val="24"/>
              <w:szCs w:val="24"/>
              <w:lang w:eastAsia="nb-NO"/>
              <w14:ligatures w14:val="standardContextual"/>
            </w:rPr>
          </w:pPr>
          <w:hyperlink w:anchor="_Toc238036172" w:history="1">
            <w:r w:rsidRPr="00226B8C">
              <w:rPr>
                <w:rStyle w:val="Hyperlink"/>
                <w:noProof/>
              </w:rPr>
              <w:t>2.7</w:t>
            </w:r>
            <w:r>
              <w:rPr>
                <w:rFonts w:eastAsiaTheme="minorEastAsia"/>
                <w:smallCaps w:val="0"/>
                <w:noProof/>
                <w:kern w:val="2"/>
                <w:sz w:val="24"/>
                <w:szCs w:val="24"/>
                <w:lang w:eastAsia="nb-NO"/>
                <w14:ligatures w14:val="standardContextual"/>
              </w:rPr>
              <w:tab/>
            </w:r>
            <w:r w:rsidRPr="00226B8C">
              <w:rPr>
                <w:rStyle w:val="Hyperlink"/>
                <w:noProof/>
              </w:rPr>
              <w:t>Andre krav</w:t>
            </w:r>
            <w:r>
              <w:rPr>
                <w:noProof/>
                <w:webHidden/>
              </w:rPr>
              <w:tab/>
            </w:r>
            <w:r>
              <w:rPr>
                <w:noProof/>
                <w:webHidden/>
              </w:rPr>
              <w:fldChar w:fldCharType="begin"/>
            </w:r>
            <w:r>
              <w:rPr>
                <w:noProof/>
                <w:webHidden/>
              </w:rPr>
              <w:instrText xml:space="preserve"> PAGEREF _Toc238036172 \h </w:instrText>
            </w:r>
            <w:r>
              <w:rPr>
                <w:noProof/>
                <w:webHidden/>
              </w:rPr>
            </w:r>
            <w:r>
              <w:rPr>
                <w:noProof/>
                <w:webHidden/>
              </w:rPr>
              <w:fldChar w:fldCharType="separate"/>
            </w:r>
            <w:r>
              <w:rPr>
                <w:noProof/>
                <w:webHidden/>
              </w:rPr>
              <w:t>25</w:t>
            </w:r>
            <w:r>
              <w:rPr>
                <w:noProof/>
                <w:webHidden/>
              </w:rPr>
              <w:fldChar w:fldCharType="end"/>
            </w:r>
          </w:hyperlink>
        </w:p>
        <w:p w14:paraId="4C90E6B5" w14:textId="752B7DE0" w:rsidR="00902B3A" w:rsidRDefault="00902B3A">
          <w:pPr>
            <w:pStyle w:val="TOC3"/>
            <w:tabs>
              <w:tab w:val="left" w:pos="1200"/>
              <w:tab w:val="right" w:leader="dot" w:pos="9254"/>
            </w:tabs>
            <w:rPr>
              <w:rFonts w:eastAsiaTheme="minorEastAsia"/>
              <w:i w:val="0"/>
              <w:iCs w:val="0"/>
              <w:noProof/>
              <w:kern w:val="2"/>
              <w:sz w:val="24"/>
              <w:szCs w:val="24"/>
              <w:lang w:eastAsia="nb-NO"/>
              <w14:ligatures w14:val="standardContextual"/>
            </w:rPr>
          </w:pPr>
          <w:hyperlink w:anchor="_Toc238036173" w:history="1">
            <w:r w:rsidRPr="00226B8C">
              <w:rPr>
                <w:rStyle w:val="Hyperlink"/>
                <w:noProof/>
              </w:rPr>
              <w:t>2.7.1</w:t>
            </w:r>
            <w:r>
              <w:rPr>
                <w:rFonts w:eastAsiaTheme="minorEastAsia"/>
                <w:i w:val="0"/>
                <w:iCs w:val="0"/>
                <w:noProof/>
                <w:kern w:val="2"/>
                <w:sz w:val="24"/>
                <w:szCs w:val="24"/>
                <w:lang w:eastAsia="nb-NO"/>
                <w14:ligatures w14:val="standardContextual"/>
              </w:rPr>
              <w:tab/>
            </w:r>
            <w:r w:rsidRPr="00226B8C">
              <w:rPr>
                <w:rStyle w:val="Hyperlink"/>
                <w:noProof/>
              </w:rPr>
              <w:t>Enhetspris</w:t>
            </w:r>
            <w:r>
              <w:rPr>
                <w:noProof/>
                <w:webHidden/>
              </w:rPr>
              <w:tab/>
            </w:r>
            <w:r>
              <w:rPr>
                <w:noProof/>
                <w:webHidden/>
              </w:rPr>
              <w:fldChar w:fldCharType="begin"/>
            </w:r>
            <w:r>
              <w:rPr>
                <w:noProof/>
                <w:webHidden/>
              </w:rPr>
              <w:instrText xml:space="preserve"> PAGEREF _Toc238036173 \h </w:instrText>
            </w:r>
            <w:r>
              <w:rPr>
                <w:noProof/>
                <w:webHidden/>
              </w:rPr>
            </w:r>
            <w:r>
              <w:rPr>
                <w:noProof/>
                <w:webHidden/>
              </w:rPr>
              <w:fldChar w:fldCharType="separate"/>
            </w:r>
            <w:r>
              <w:rPr>
                <w:noProof/>
                <w:webHidden/>
              </w:rPr>
              <w:t>25</w:t>
            </w:r>
            <w:r>
              <w:rPr>
                <w:noProof/>
                <w:webHidden/>
              </w:rPr>
              <w:fldChar w:fldCharType="end"/>
            </w:r>
          </w:hyperlink>
        </w:p>
        <w:p w14:paraId="6DEF8CC3" w14:textId="42FBE656" w:rsidR="00902B3A" w:rsidRDefault="00902B3A">
          <w:pPr>
            <w:pStyle w:val="TOC3"/>
            <w:tabs>
              <w:tab w:val="left" w:pos="1200"/>
              <w:tab w:val="right" w:leader="dot" w:pos="9254"/>
            </w:tabs>
            <w:rPr>
              <w:rFonts w:eastAsiaTheme="minorEastAsia"/>
              <w:i w:val="0"/>
              <w:iCs w:val="0"/>
              <w:noProof/>
              <w:kern w:val="2"/>
              <w:sz w:val="24"/>
              <w:szCs w:val="24"/>
              <w:lang w:eastAsia="nb-NO"/>
              <w14:ligatures w14:val="standardContextual"/>
            </w:rPr>
          </w:pPr>
          <w:hyperlink w:anchor="_Toc238036174" w:history="1">
            <w:r w:rsidRPr="00226B8C">
              <w:rPr>
                <w:rStyle w:val="Hyperlink"/>
                <w:noProof/>
              </w:rPr>
              <w:t>2.7.2</w:t>
            </w:r>
            <w:r>
              <w:rPr>
                <w:rFonts w:eastAsiaTheme="minorEastAsia"/>
                <w:i w:val="0"/>
                <w:iCs w:val="0"/>
                <w:noProof/>
                <w:kern w:val="2"/>
                <w:sz w:val="24"/>
                <w:szCs w:val="24"/>
                <w:lang w:eastAsia="nb-NO"/>
                <w14:ligatures w14:val="standardContextual"/>
              </w:rPr>
              <w:tab/>
            </w:r>
            <w:r w:rsidRPr="00226B8C">
              <w:rPr>
                <w:rStyle w:val="Hyperlink"/>
                <w:noProof/>
              </w:rPr>
              <w:t>Felles risikovurdering</w:t>
            </w:r>
            <w:r>
              <w:rPr>
                <w:noProof/>
                <w:webHidden/>
              </w:rPr>
              <w:tab/>
            </w:r>
            <w:r>
              <w:rPr>
                <w:noProof/>
                <w:webHidden/>
              </w:rPr>
              <w:fldChar w:fldCharType="begin"/>
            </w:r>
            <w:r>
              <w:rPr>
                <w:noProof/>
                <w:webHidden/>
              </w:rPr>
              <w:instrText xml:space="preserve"> PAGEREF _Toc238036174 \h </w:instrText>
            </w:r>
            <w:r>
              <w:rPr>
                <w:noProof/>
                <w:webHidden/>
              </w:rPr>
            </w:r>
            <w:r>
              <w:rPr>
                <w:noProof/>
                <w:webHidden/>
              </w:rPr>
              <w:fldChar w:fldCharType="separate"/>
            </w:r>
            <w:r>
              <w:rPr>
                <w:noProof/>
                <w:webHidden/>
              </w:rPr>
              <w:t>26</w:t>
            </w:r>
            <w:r>
              <w:rPr>
                <w:noProof/>
                <w:webHidden/>
              </w:rPr>
              <w:fldChar w:fldCharType="end"/>
            </w:r>
          </w:hyperlink>
        </w:p>
        <w:p w14:paraId="19F7FAF8" w14:textId="7015D5E9" w:rsidR="00902B3A" w:rsidRDefault="00902B3A">
          <w:pPr>
            <w:pStyle w:val="TOC3"/>
            <w:tabs>
              <w:tab w:val="left" w:pos="1200"/>
              <w:tab w:val="right" w:leader="dot" w:pos="9254"/>
            </w:tabs>
            <w:rPr>
              <w:rFonts w:eastAsiaTheme="minorEastAsia"/>
              <w:i w:val="0"/>
              <w:iCs w:val="0"/>
              <w:noProof/>
              <w:kern w:val="2"/>
              <w:sz w:val="24"/>
              <w:szCs w:val="24"/>
              <w:lang w:eastAsia="nb-NO"/>
              <w14:ligatures w14:val="standardContextual"/>
            </w:rPr>
          </w:pPr>
          <w:hyperlink w:anchor="_Toc238036175" w:history="1">
            <w:r w:rsidRPr="00226B8C">
              <w:rPr>
                <w:rStyle w:val="Hyperlink"/>
                <w:noProof/>
              </w:rPr>
              <w:t>2.7.3</w:t>
            </w:r>
            <w:r>
              <w:rPr>
                <w:rFonts w:eastAsiaTheme="minorEastAsia"/>
                <w:i w:val="0"/>
                <w:iCs w:val="0"/>
                <w:noProof/>
                <w:kern w:val="2"/>
                <w:sz w:val="24"/>
                <w:szCs w:val="24"/>
                <w:lang w:eastAsia="nb-NO"/>
                <w14:ligatures w14:val="standardContextual"/>
              </w:rPr>
              <w:tab/>
            </w:r>
            <w:r w:rsidRPr="00226B8C">
              <w:rPr>
                <w:rStyle w:val="Hyperlink"/>
                <w:noProof/>
              </w:rPr>
              <w:t>Adgang til anlegg og fasiliteter</w:t>
            </w:r>
            <w:r>
              <w:rPr>
                <w:noProof/>
                <w:webHidden/>
              </w:rPr>
              <w:tab/>
            </w:r>
            <w:r>
              <w:rPr>
                <w:noProof/>
                <w:webHidden/>
              </w:rPr>
              <w:fldChar w:fldCharType="begin"/>
            </w:r>
            <w:r>
              <w:rPr>
                <w:noProof/>
                <w:webHidden/>
              </w:rPr>
              <w:instrText xml:space="preserve"> PAGEREF _Toc238036175 \h </w:instrText>
            </w:r>
            <w:r>
              <w:rPr>
                <w:noProof/>
                <w:webHidden/>
              </w:rPr>
            </w:r>
            <w:r>
              <w:rPr>
                <w:noProof/>
                <w:webHidden/>
              </w:rPr>
              <w:fldChar w:fldCharType="separate"/>
            </w:r>
            <w:r>
              <w:rPr>
                <w:noProof/>
                <w:webHidden/>
              </w:rPr>
              <w:t>26</w:t>
            </w:r>
            <w:r>
              <w:rPr>
                <w:noProof/>
                <w:webHidden/>
              </w:rPr>
              <w:fldChar w:fldCharType="end"/>
            </w:r>
          </w:hyperlink>
        </w:p>
        <w:p w14:paraId="5963C5BF" w14:textId="20CB0B9F" w:rsidR="00902B3A" w:rsidRDefault="00902B3A">
          <w:pPr>
            <w:pStyle w:val="TOC3"/>
            <w:tabs>
              <w:tab w:val="left" w:pos="1200"/>
              <w:tab w:val="right" w:leader="dot" w:pos="9254"/>
            </w:tabs>
            <w:rPr>
              <w:rFonts w:eastAsiaTheme="minorEastAsia"/>
              <w:i w:val="0"/>
              <w:iCs w:val="0"/>
              <w:noProof/>
              <w:kern w:val="2"/>
              <w:sz w:val="24"/>
              <w:szCs w:val="24"/>
              <w:lang w:eastAsia="nb-NO"/>
              <w14:ligatures w14:val="standardContextual"/>
            </w:rPr>
          </w:pPr>
          <w:hyperlink w:anchor="_Toc238036176" w:history="1">
            <w:r w:rsidRPr="00226B8C">
              <w:rPr>
                <w:rStyle w:val="Hyperlink"/>
                <w:noProof/>
              </w:rPr>
              <w:t>2.7.4</w:t>
            </w:r>
            <w:r>
              <w:rPr>
                <w:rFonts w:eastAsiaTheme="minorEastAsia"/>
                <w:i w:val="0"/>
                <w:iCs w:val="0"/>
                <w:noProof/>
                <w:kern w:val="2"/>
                <w:sz w:val="24"/>
                <w:szCs w:val="24"/>
                <w:lang w:eastAsia="nb-NO"/>
                <w14:ligatures w14:val="standardContextual"/>
              </w:rPr>
              <w:tab/>
            </w:r>
            <w:r w:rsidRPr="00226B8C">
              <w:rPr>
                <w:rStyle w:val="Hyperlink"/>
                <w:noProof/>
              </w:rPr>
              <w:t>Krav til oppdragsbeskrivelse</w:t>
            </w:r>
            <w:r>
              <w:rPr>
                <w:noProof/>
                <w:webHidden/>
              </w:rPr>
              <w:tab/>
            </w:r>
            <w:r>
              <w:rPr>
                <w:noProof/>
                <w:webHidden/>
              </w:rPr>
              <w:fldChar w:fldCharType="begin"/>
            </w:r>
            <w:r>
              <w:rPr>
                <w:noProof/>
                <w:webHidden/>
              </w:rPr>
              <w:instrText xml:space="preserve"> PAGEREF _Toc238036176 \h </w:instrText>
            </w:r>
            <w:r>
              <w:rPr>
                <w:noProof/>
                <w:webHidden/>
              </w:rPr>
            </w:r>
            <w:r>
              <w:rPr>
                <w:noProof/>
                <w:webHidden/>
              </w:rPr>
              <w:fldChar w:fldCharType="separate"/>
            </w:r>
            <w:r>
              <w:rPr>
                <w:noProof/>
                <w:webHidden/>
              </w:rPr>
              <w:t>26</w:t>
            </w:r>
            <w:r>
              <w:rPr>
                <w:noProof/>
                <w:webHidden/>
              </w:rPr>
              <w:fldChar w:fldCharType="end"/>
            </w:r>
          </w:hyperlink>
        </w:p>
        <w:p w14:paraId="63A61F6E" w14:textId="40FDAC2A" w:rsidR="00902B3A" w:rsidRDefault="00902B3A">
          <w:pPr>
            <w:pStyle w:val="TOC1"/>
            <w:tabs>
              <w:tab w:val="left" w:pos="400"/>
              <w:tab w:val="right" w:leader="dot" w:pos="9254"/>
            </w:tabs>
            <w:rPr>
              <w:rFonts w:eastAsiaTheme="minorEastAsia"/>
              <w:b w:val="0"/>
              <w:bCs w:val="0"/>
              <w:caps w:val="0"/>
              <w:noProof/>
              <w:kern w:val="2"/>
              <w:sz w:val="24"/>
              <w:szCs w:val="24"/>
              <w:lang w:eastAsia="nb-NO"/>
              <w14:ligatures w14:val="standardContextual"/>
            </w:rPr>
          </w:pPr>
          <w:hyperlink w:anchor="_Toc238036177" w:history="1">
            <w:r w:rsidRPr="00226B8C">
              <w:rPr>
                <w:rStyle w:val="Hyperlink"/>
                <w:noProof/>
              </w:rPr>
              <w:t>3</w:t>
            </w:r>
            <w:r>
              <w:rPr>
                <w:rFonts w:eastAsiaTheme="minorEastAsia"/>
                <w:b w:val="0"/>
                <w:bCs w:val="0"/>
                <w:caps w:val="0"/>
                <w:noProof/>
                <w:kern w:val="2"/>
                <w:sz w:val="24"/>
                <w:szCs w:val="24"/>
                <w:lang w:eastAsia="nb-NO"/>
                <w14:ligatures w14:val="standardContextual"/>
              </w:rPr>
              <w:tab/>
            </w:r>
            <w:r w:rsidRPr="00226B8C">
              <w:rPr>
                <w:rStyle w:val="Hyperlink"/>
                <w:noProof/>
              </w:rPr>
              <w:t>Dokumentasjonskrav</w:t>
            </w:r>
            <w:r>
              <w:rPr>
                <w:noProof/>
                <w:webHidden/>
              </w:rPr>
              <w:tab/>
            </w:r>
            <w:r>
              <w:rPr>
                <w:noProof/>
                <w:webHidden/>
              </w:rPr>
              <w:fldChar w:fldCharType="begin"/>
            </w:r>
            <w:r>
              <w:rPr>
                <w:noProof/>
                <w:webHidden/>
              </w:rPr>
              <w:instrText xml:space="preserve"> PAGEREF _Toc238036177 \h </w:instrText>
            </w:r>
            <w:r>
              <w:rPr>
                <w:noProof/>
                <w:webHidden/>
              </w:rPr>
            </w:r>
            <w:r>
              <w:rPr>
                <w:noProof/>
                <w:webHidden/>
              </w:rPr>
              <w:fldChar w:fldCharType="separate"/>
            </w:r>
            <w:r>
              <w:rPr>
                <w:noProof/>
                <w:webHidden/>
              </w:rPr>
              <w:t>28</w:t>
            </w:r>
            <w:r>
              <w:rPr>
                <w:noProof/>
                <w:webHidden/>
              </w:rPr>
              <w:fldChar w:fldCharType="end"/>
            </w:r>
          </w:hyperlink>
        </w:p>
        <w:p w14:paraId="7710A024" w14:textId="6D90D7E5" w:rsidR="00902B3A" w:rsidRDefault="00902B3A">
          <w:pPr>
            <w:pStyle w:val="TOC1"/>
            <w:tabs>
              <w:tab w:val="left" w:pos="400"/>
              <w:tab w:val="right" w:leader="dot" w:pos="9254"/>
            </w:tabs>
            <w:rPr>
              <w:rFonts w:eastAsiaTheme="minorEastAsia"/>
              <w:b w:val="0"/>
              <w:bCs w:val="0"/>
              <w:caps w:val="0"/>
              <w:noProof/>
              <w:kern w:val="2"/>
              <w:sz w:val="24"/>
              <w:szCs w:val="24"/>
              <w:lang w:eastAsia="nb-NO"/>
              <w14:ligatures w14:val="standardContextual"/>
            </w:rPr>
          </w:pPr>
          <w:hyperlink w:anchor="_Toc238036178" w:history="1">
            <w:r w:rsidRPr="00226B8C">
              <w:rPr>
                <w:rStyle w:val="Hyperlink"/>
                <w:noProof/>
              </w:rPr>
              <w:t>4</w:t>
            </w:r>
            <w:r>
              <w:rPr>
                <w:rFonts w:eastAsiaTheme="minorEastAsia"/>
                <w:b w:val="0"/>
                <w:bCs w:val="0"/>
                <w:caps w:val="0"/>
                <w:noProof/>
                <w:kern w:val="2"/>
                <w:sz w:val="24"/>
                <w:szCs w:val="24"/>
                <w:lang w:eastAsia="nb-NO"/>
                <w14:ligatures w14:val="standardContextual"/>
              </w:rPr>
              <w:tab/>
            </w:r>
            <w:r w:rsidRPr="00226B8C">
              <w:rPr>
                <w:rStyle w:val="Hyperlink"/>
                <w:noProof/>
              </w:rPr>
              <w:t>Vedlegg 1 – Farlig avfallsfraksjoner, emballasje og mengde 2025</w:t>
            </w:r>
            <w:r>
              <w:rPr>
                <w:noProof/>
                <w:webHidden/>
              </w:rPr>
              <w:tab/>
            </w:r>
            <w:r>
              <w:rPr>
                <w:noProof/>
                <w:webHidden/>
              </w:rPr>
              <w:fldChar w:fldCharType="begin"/>
            </w:r>
            <w:r>
              <w:rPr>
                <w:noProof/>
                <w:webHidden/>
              </w:rPr>
              <w:instrText xml:space="preserve"> PAGEREF _Toc238036178 \h </w:instrText>
            </w:r>
            <w:r>
              <w:rPr>
                <w:noProof/>
                <w:webHidden/>
              </w:rPr>
            </w:r>
            <w:r>
              <w:rPr>
                <w:noProof/>
                <w:webHidden/>
              </w:rPr>
              <w:fldChar w:fldCharType="separate"/>
            </w:r>
            <w:r>
              <w:rPr>
                <w:noProof/>
                <w:webHidden/>
              </w:rPr>
              <w:t>29</w:t>
            </w:r>
            <w:r>
              <w:rPr>
                <w:noProof/>
                <w:webHidden/>
              </w:rPr>
              <w:fldChar w:fldCharType="end"/>
            </w:r>
          </w:hyperlink>
        </w:p>
        <w:p w14:paraId="30958813" w14:textId="53DC7578" w:rsidR="00BE7864" w:rsidRDefault="00080E54" w:rsidP="00BE7864">
          <w:pPr>
            <w:rPr>
              <w:rFonts w:eastAsiaTheme="minorEastAsia"/>
              <w:szCs w:val="20"/>
            </w:rPr>
          </w:pPr>
          <w:r>
            <w:rPr>
              <w:b/>
              <w:bCs/>
            </w:rPr>
            <w:fldChar w:fldCharType="end"/>
          </w:r>
        </w:p>
      </w:sdtContent>
    </w:sdt>
    <w:p w14:paraId="14FEF2A8" w14:textId="13AFDB5E" w:rsidR="002D4410" w:rsidRDefault="002D4410">
      <w:pPr>
        <w:spacing w:after="160" w:line="259" w:lineRule="auto"/>
        <w:rPr>
          <w:rFonts w:asciiTheme="majorHAnsi" w:eastAsiaTheme="majorEastAsia" w:hAnsiTheme="majorHAnsi" w:cstheme="majorBidi"/>
          <w:b/>
          <w:color w:val="000000" w:themeColor="text1"/>
          <w:sz w:val="32"/>
          <w:szCs w:val="32"/>
        </w:rPr>
      </w:pPr>
      <w:bookmarkStart w:id="1" w:name="_Toc224745077"/>
      <w:r>
        <w:br w:type="page"/>
      </w:r>
    </w:p>
    <w:p w14:paraId="4ED88C51" w14:textId="53A5A6DB" w:rsidR="00E5673B" w:rsidRPr="00FA1DDD" w:rsidRDefault="002C0D25" w:rsidP="00BF7B39">
      <w:pPr>
        <w:pStyle w:val="Heading1"/>
      </w:pPr>
      <w:bookmarkStart w:id="2" w:name="_Toc238036136"/>
      <w:r w:rsidRPr="00FA1DDD">
        <w:t xml:space="preserve">Omfang </w:t>
      </w:r>
      <w:r w:rsidR="004C5C5F">
        <w:t>- Deloppdrag</w:t>
      </w:r>
      <w:r w:rsidRPr="00FA1DDD">
        <w:t xml:space="preserve"> </w:t>
      </w:r>
      <w:bookmarkEnd w:id="1"/>
      <w:r w:rsidR="00555814">
        <w:t>1</w:t>
      </w:r>
      <w:bookmarkEnd w:id="2"/>
      <w:r w:rsidR="00E2671B">
        <w:t xml:space="preserve"> </w:t>
      </w:r>
    </w:p>
    <w:p w14:paraId="27927D48" w14:textId="7857BE4D" w:rsidR="00806A23" w:rsidRPr="00745F47" w:rsidRDefault="009B4DCE" w:rsidP="006F0441">
      <w:pPr>
        <w:rPr>
          <w:b/>
          <w:bCs/>
          <w:i/>
          <w:iCs/>
        </w:rPr>
      </w:pPr>
      <w:r w:rsidRPr="009B4DCE">
        <w:t xml:space="preserve">Oppdraget er ett av flere deloppdrag i anskaffelsen av transport, mottak og sluttbehandling av farlig avfall. Dette deloppdraget omfatter mottak, transport og sluttbehandling/destruksjon av </w:t>
      </w:r>
      <w:r w:rsidR="00A00C87">
        <w:t xml:space="preserve">stykkgods med farlig </w:t>
      </w:r>
      <w:r w:rsidR="00EF4F0E">
        <w:t>avfall.</w:t>
      </w:r>
      <w:r w:rsidR="00077662">
        <w:t xml:space="preserve"> </w:t>
      </w:r>
      <w:r w:rsidRPr="009B4DCE">
        <w:t xml:space="preserve">Deloppdraget omfatter </w:t>
      </w:r>
      <w:r w:rsidR="00EF4F0E">
        <w:t>flere fraksjoner</w:t>
      </w:r>
      <w:r w:rsidR="00530308">
        <w:t xml:space="preserve"> og </w:t>
      </w:r>
      <w:r w:rsidR="00F21353">
        <w:t>inkluderer</w:t>
      </w:r>
      <w:r w:rsidR="00F60B83">
        <w:t xml:space="preserve"> både </w:t>
      </w:r>
      <w:r w:rsidR="00AA63A7">
        <w:t>husholdningsavfall</w:t>
      </w:r>
      <w:r w:rsidR="00F60B83">
        <w:t xml:space="preserve"> og næringsavfall</w:t>
      </w:r>
      <w:r w:rsidR="00F21353">
        <w:t>. D</w:t>
      </w:r>
      <w:r w:rsidR="00FC2BF8">
        <w:t>e</w:t>
      </w:r>
      <w:r w:rsidR="007E061F">
        <w:t>n</w:t>
      </w:r>
      <w:r w:rsidR="00FC2BF8">
        <w:t xml:space="preserve"> største fraksjonen er</w:t>
      </w:r>
      <w:r w:rsidR="00E6674A">
        <w:t xml:space="preserve"> </w:t>
      </w:r>
      <w:r w:rsidR="00806A23" w:rsidRPr="00BF3F22">
        <w:t>7051 – Maling, lakk og lim</w:t>
      </w:r>
      <w:r w:rsidR="007E061F">
        <w:t xml:space="preserve">. </w:t>
      </w:r>
    </w:p>
    <w:p w14:paraId="27AF2861" w14:textId="066476D9" w:rsidR="009B4DCE" w:rsidRPr="00DD6385" w:rsidRDefault="00831AFC" w:rsidP="006F0441">
      <w:r>
        <w:t>Fullstendig liste me</w:t>
      </w:r>
      <w:r w:rsidR="007707A0">
        <w:t>d</w:t>
      </w:r>
      <w:r>
        <w:t xml:space="preserve"> avfallsfraksjoner finnes i </w:t>
      </w:r>
      <w:r w:rsidR="000D798F">
        <w:t>vedlegg 1.</w:t>
      </w:r>
      <w:r w:rsidR="00DD6385">
        <w:rPr>
          <w:color w:val="FF0000"/>
        </w:rPr>
        <w:t xml:space="preserve"> </w:t>
      </w:r>
      <w:r w:rsidR="006454A3">
        <w:rPr>
          <w:color w:val="FF0000"/>
        </w:rPr>
        <w:t xml:space="preserve"> </w:t>
      </w:r>
      <w:r w:rsidR="00936690" w:rsidRPr="006454A3">
        <w:t>Oppdraget inkluderer</w:t>
      </w:r>
      <w:r w:rsidR="00647C34">
        <w:t xml:space="preserve"> </w:t>
      </w:r>
      <w:r w:rsidR="00936690" w:rsidRPr="006454A3">
        <w:t>ikke batterier</w:t>
      </w:r>
      <w:r w:rsidR="006B5962">
        <w:t xml:space="preserve">, </w:t>
      </w:r>
      <w:r w:rsidR="00176DE9">
        <w:t>flyveaske</w:t>
      </w:r>
      <w:r w:rsidR="006B5962">
        <w:t xml:space="preserve"> fra </w:t>
      </w:r>
      <w:r w:rsidR="00176DE9">
        <w:t>forbrenningsanlegget</w:t>
      </w:r>
      <w:r w:rsidR="002A47BA">
        <w:t>, 7086</w:t>
      </w:r>
      <w:r w:rsidR="00936690" w:rsidRPr="006454A3">
        <w:t xml:space="preserve"> og </w:t>
      </w:r>
      <w:r w:rsidR="006454A3" w:rsidRPr="006454A3">
        <w:t>laboratoriekjemikalier fra Osloskolene</w:t>
      </w:r>
      <w:r w:rsidR="00F61FEA">
        <w:t>, d</w:t>
      </w:r>
      <w:r w:rsidR="006454A3">
        <w:t>a dette er på egne avtaler.</w:t>
      </w:r>
    </w:p>
    <w:p w14:paraId="05ACDBF2" w14:textId="1C396D07" w:rsidR="009B4DCE" w:rsidRPr="009B4DCE" w:rsidRDefault="009B4DCE" w:rsidP="006F0441">
      <w:r w:rsidRPr="009B4DCE">
        <w:t>Dersom det i avtaleperioden skjer endringer i regelverket, herunder utvidelse av produsent</w:t>
      </w:r>
      <w:r w:rsidR="00B97039">
        <w:t>-</w:t>
      </w:r>
      <w:r w:rsidRPr="009B4DCE">
        <w:t>ansvarsordninge</w:t>
      </w:r>
      <w:r w:rsidR="00022C02">
        <w:t xml:space="preserve">r, vil </w:t>
      </w:r>
      <w:r w:rsidR="00DD6385">
        <w:t xml:space="preserve">Oppdragsgiver forbeholde seg </w:t>
      </w:r>
      <w:r w:rsidRPr="009B4DCE">
        <w:t>retten til å justere deloppdragets omfang</w:t>
      </w:r>
      <w:r w:rsidR="000326CB">
        <w:t>.</w:t>
      </w:r>
      <w:r w:rsidR="009141B3">
        <w:t xml:space="preserve"> </w:t>
      </w:r>
    </w:p>
    <w:p w14:paraId="6C836709" w14:textId="7B0CB684" w:rsidR="00BF7B39" w:rsidRPr="00FA1DDD" w:rsidRDefault="0082238E" w:rsidP="00BF7B39">
      <w:pPr>
        <w:pStyle w:val="Heading2"/>
      </w:pPr>
      <w:bookmarkStart w:id="3" w:name="_Toc238036137"/>
      <w:r>
        <w:t>Mengder</w:t>
      </w:r>
      <w:bookmarkEnd w:id="3"/>
    </w:p>
    <w:p w14:paraId="173CF13D" w14:textId="15D51901" w:rsidR="00092D42" w:rsidRPr="00386CAD" w:rsidRDefault="00092D42" w:rsidP="00EE56C9">
      <w:pPr>
        <w:jc w:val="both"/>
      </w:pPr>
      <w:r w:rsidRPr="00386CAD">
        <w:t>Mengden avfall som omfattes av oppdraget vil variere gjennom kontraktsperioden. Variasjonene påvirkes blant annet av samfunnsutvikling, sesongvariasjoner,</w:t>
      </w:r>
      <w:r>
        <w:t xml:space="preserve"> </w:t>
      </w:r>
      <w:r w:rsidRPr="00386CAD">
        <w:t>endringer i regelverk og bruker</w:t>
      </w:r>
      <w:r w:rsidR="00F52002">
        <w:t>-</w:t>
      </w:r>
      <w:r w:rsidRPr="00386CAD">
        <w:t>atferd.</w:t>
      </w:r>
      <w:r>
        <w:t xml:space="preserve"> </w:t>
      </w:r>
      <w:r w:rsidRPr="00386CAD">
        <w:t xml:space="preserve">Oppdragsgiver kan ikke garantere spesifikke mengder, verken totalt eller fordelt på de ulike avfallsfraksjonene. </w:t>
      </w:r>
      <w:r>
        <w:t>Leverandør</w:t>
      </w:r>
      <w:r w:rsidRPr="00386CAD">
        <w:t xml:space="preserve"> må derfor dimensjonere kapasitet og fleksibilitet for å kunne håndtere både økninger og reduksjoner i volum.</w:t>
      </w:r>
    </w:p>
    <w:p w14:paraId="0DE19C80" w14:textId="2E846858" w:rsidR="00245D1D" w:rsidRPr="00386CAD" w:rsidRDefault="00245D1D" w:rsidP="006F0441">
      <w:r>
        <w:t xml:space="preserve">Oppdragsgiver har egen utsortering av farlig avfall som egner seg til ombruk. </w:t>
      </w:r>
      <w:r w:rsidR="00F44286">
        <w:t>Leverandør</w:t>
      </w:r>
      <w:r>
        <w:t xml:space="preserve"> må være oppmerksom på at </w:t>
      </w:r>
      <w:r w:rsidR="0058391F">
        <w:t>utsortering av enkelte fraksjoner til ombruk vil forekomme, eksempelvis maling, løsemidler og rengjøringsprodukter.</w:t>
      </w:r>
    </w:p>
    <w:p w14:paraId="24A5CB50" w14:textId="667A322E" w:rsidR="001F0059" w:rsidRDefault="002E5B40" w:rsidP="00EE56C9">
      <w:pPr>
        <w:jc w:val="both"/>
      </w:pPr>
      <w:r w:rsidRPr="00293F28">
        <w:t xml:space="preserve">Historisk data </w:t>
      </w:r>
      <w:r w:rsidR="00525EE9" w:rsidRPr="00293F28">
        <w:t xml:space="preserve">fra 2024-2025 er gitt i tabell </w:t>
      </w:r>
      <w:r w:rsidR="00293F28" w:rsidRPr="00293F28">
        <w:t>1</w:t>
      </w:r>
      <w:r w:rsidR="00525EE9" w:rsidRPr="00293F28">
        <w:t xml:space="preserve"> og figur </w:t>
      </w:r>
      <w:r w:rsidR="00293F28" w:rsidRPr="00293F28">
        <w:t>1</w:t>
      </w:r>
      <w:r w:rsidR="00525EE9" w:rsidRPr="00293F28">
        <w:t xml:space="preserve">. </w:t>
      </w:r>
    </w:p>
    <w:p w14:paraId="77FB0330" w14:textId="6A2C13C6" w:rsidR="00BF7B39" w:rsidRPr="00533DB0" w:rsidRDefault="00BF7B39" w:rsidP="00BF7B39">
      <w:pPr>
        <w:pStyle w:val="Caption"/>
        <w:rPr>
          <w:szCs w:val="16"/>
        </w:rPr>
      </w:pPr>
      <w:r w:rsidRPr="00533DB0">
        <w:rPr>
          <w:szCs w:val="16"/>
        </w:rPr>
        <w:t xml:space="preserve">Tabell </w:t>
      </w:r>
      <w:r w:rsidRPr="00533DB0">
        <w:rPr>
          <w:szCs w:val="16"/>
        </w:rPr>
        <w:fldChar w:fldCharType="begin"/>
      </w:r>
      <w:r w:rsidRPr="00533DB0">
        <w:rPr>
          <w:szCs w:val="16"/>
        </w:rPr>
        <w:instrText xml:space="preserve"> SEQ Tabell \* ARABIC </w:instrText>
      </w:r>
      <w:r w:rsidRPr="00533DB0">
        <w:rPr>
          <w:szCs w:val="16"/>
        </w:rPr>
        <w:fldChar w:fldCharType="separate"/>
      </w:r>
      <w:r w:rsidR="00D821A6">
        <w:rPr>
          <w:noProof/>
          <w:szCs w:val="16"/>
        </w:rPr>
        <w:t>1</w:t>
      </w:r>
      <w:r w:rsidRPr="00533DB0">
        <w:rPr>
          <w:szCs w:val="16"/>
        </w:rPr>
        <w:fldChar w:fldCharType="end"/>
      </w:r>
      <w:r w:rsidRPr="00533DB0">
        <w:rPr>
          <w:szCs w:val="16"/>
        </w:rPr>
        <w:t xml:space="preserve"> </w:t>
      </w:r>
      <w:r w:rsidR="009C122E" w:rsidRPr="00533DB0">
        <w:rPr>
          <w:szCs w:val="16"/>
        </w:rPr>
        <w:t>–</w:t>
      </w:r>
      <w:r w:rsidRPr="00533DB0">
        <w:rPr>
          <w:szCs w:val="16"/>
        </w:rPr>
        <w:t xml:space="preserve"> </w:t>
      </w:r>
      <w:r w:rsidR="009C122E" w:rsidRPr="00533DB0">
        <w:rPr>
          <w:szCs w:val="16"/>
        </w:rPr>
        <w:t>Utvalgte menger per</w:t>
      </w:r>
      <w:r w:rsidR="00FA67A4" w:rsidRPr="00533DB0">
        <w:rPr>
          <w:szCs w:val="16"/>
        </w:rPr>
        <w:t xml:space="preserve"> år</w:t>
      </w:r>
      <w:r w:rsidR="002D2DA7" w:rsidRPr="00533DB0">
        <w:rPr>
          <w:szCs w:val="16"/>
        </w:rPr>
        <w:t xml:space="preserve"> (</w:t>
      </w:r>
      <w:r w:rsidR="002D4410">
        <w:rPr>
          <w:szCs w:val="16"/>
        </w:rPr>
        <w:t>t</w:t>
      </w:r>
      <w:r w:rsidR="00235CC2" w:rsidRPr="00533DB0">
        <w:rPr>
          <w:szCs w:val="16"/>
        </w:rPr>
        <w:t>onn</w:t>
      </w:r>
      <w:r w:rsidR="002D2DA7" w:rsidRPr="00533DB0">
        <w:rPr>
          <w:szCs w:val="16"/>
        </w:rPr>
        <w:t>)</w:t>
      </w:r>
      <w:r w:rsidR="00576B4C" w:rsidRPr="00533DB0">
        <w:rPr>
          <w:szCs w:val="16"/>
        </w:rPr>
        <w:t xml:space="preserve">. </w:t>
      </w:r>
    </w:p>
    <w:tbl>
      <w:tblPr>
        <w:tblStyle w:val="GridTable5Dark-Accent3"/>
        <w:tblW w:w="0" w:type="auto"/>
        <w:jc w:val="center"/>
        <w:tblLook w:val="04A0" w:firstRow="1" w:lastRow="0" w:firstColumn="1" w:lastColumn="0" w:noHBand="0" w:noVBand="1"/>
      </w:tblPr>
      <w:tblGrid>
        <w:gridCol w:w="3970"/>
        <w:gridCol w:w="1533"/>
        <w:gridCol w:w="1160"/>
      </w:tblGrid>
      <w:tr w:rsidR="00DF6E3B" w:rsidRPr="00FA1DDD" w14:paraId="225B53FC" w14:textId="2C884067" w:rsidTr="00DF6E3B">
        <w:trPr>
          <w:cnfStyle w:val="100000000000" w:firstRow="1" w:lastRow="0" w:firstColumn="0" w:lastColumn="0" w:oddVBand="0" w:evenVBand="0" w:oddHBand="0" w:evenHBand="0" w:firstRowFirstColumn="0" w:firstRowLastColumn="0" w:lastRowFirstColumn="0" w:lastRowLastColumn="0"/>
          <w:trHeight w:val="588"/>
          <w:jc w:val="center"/>
        </w:trPr>
        <w:tc>
          <w:tcPr>
            <w:cnfStyle w:val="001000000000" w:firstRow="0" w:lastRow="0" w:firstColumn="1" w:lastColumn="0" w:oddVBand="0" w:evenVBand="0" w:oddHBand="0" w:evenHBand="0" w:firstRowFirstColumn="0" w:firstRowLastColumn="0" w:lastRowFirstColumn="0" w:lastRowLastColumn="0"/>
            <w:tcW w:w="3970" w:type="dxa"/>
            <w:vAlign w:val="center"/>
          </w:tcPr>
          <w:p w14:paraId="71E386F6" w14:textId="0BD84158" w:rsidR="00DF6E3B" w:rsidRPr="00E30A48" w:rsidRDefault="00DF6E3B" w:rsidP="00E30A48">
            <w:pPr>
              <w:pStyle w:val="NoSpacing"/>
              <w:rPr>
                <w:i/>
                <w:iCs/>
                <w:color w:val="000000" w:themeColor="text1"/>
              </w:rPr>
            </w:pPr>
            <w:r w:rsidRPr="00E30A48">
              <w:rPr>
                <w:i/>
                <w:iCs/>
                <w:color w:val="000000" w:themeColor="text1"/>
              </w:rPr>
              <w:t>Anlegg</w:t>
            </w:r>
          </w:p>
        </w:tc>
        <w:tc>
          <w:tcPr>
            <w:tcW w:w="1533" w:type="dxa"/>
            <w:vAlign w:val="center"/>
          </w:tcPr>
          <w:p w14:paraId="2862120C" w14:textId="683F1BBD" w:rsidR="00DF6E3B" w:rsidRPr="00E30A48" w:rsidRDefault="00DF6E3B" w:rsidP="004305A2">
            <w:pPr>
              <w:pStyle w:val="NoSpacing"/>
              <w:jc w:val="center"/>
              <w:cnfStyle w:val="100000000000" w:firstRow="1" w:lastRow="0" w:firstColumn="0" w:lastColumn="0" w:oddVBand="0" w:evenVBand="0" w:oddHBand="0" w:evenHBand="0" w:firstRowFirstColumn="0" w:firstRowLastColumn="0" w:lastRowFirstColumn="0" w:lastRowLastColumn="0"/>
              <w:rPr>
                <w:i/>
                <w:iCs/>
                <w:color w:val="000000" w:themeColor="text1"/>
              </w:rPr>
            </w:pPr>
            <w:r w:rsidRPr="00E30A48">
              <w:rPr>
                <w:i/>
                <w:iCs/>
                <w:color w:val="000000" w:themeColor="text1"/>
              </w:rPr>
              <w:t>2024</w:t>
            </w:r>
          </w:p>
        </w:tc>
        <w:tc>
          <w:tcPr>
            <w:tcW w:w="1160" w:type="dxa"/>
            <w:vAlign w:val="center"/>
          </w:tcPr>
          <w:p w14:paraId="555B15AC" w14:textId="741E48BD" w:rsidR="00DF6E3B" w:rsidRPr="00E30A48" w:rsidRDefault="00DF6E3B" w:rsidP="004305A2">
            <w:pPr>
              <w:pStyle w:val="NoSpacing"/>
              <w:jc w:val="center"/>
              <w:cnfStyle w:val="100000000000" w:firstRow="1" w:lastRow="0" w:firstColumn="0" w:lastColumn="0" w:oddVBand="0" w:evenVBand="0" w:oddHBand="0" w:evenHBand="0" w:firstRowFirstColumn="0" w:firstRowLastColumn="0" w:lastRowFirstColumn="0" w:lastRowLastColumn="0"/>
              <w:rPr>
                <w:i/>
                <w:iCs/>
                <w:color w:val="000000" w:themeColor="text1"/>
              </w:rPr>
            </w:pPr>
            <w:r w:rsidRPr="00E30A48">
              <w:rPr>
                <w:i/>
                <w:iCs/>
                <w:color w:val="000000" w:themeColor="text1"/>
              </w:rPr>
              <w:t>2025</w:t>
            </w:r>
          </w:p>
        </w:tc>
      </w:tr>
      <w:tr w:rsidR="00DF6E3B" w:rsidRPr="00FA1DDD" w14:paraId="737513EB" w14:textId="77777777" w:rsidTr="00DF6E3B">
        <w:trPr>
          <w:cnfStyle w:val="000000100000" w:firstRow="0" w:lastRow="0" w:firstColumn="0" w:lastColumn="0" w:oddVBand="0" w:evenVBand="0" w:oddHBand="1" w:evenHBand="0" w:firstRowFirstColumn="0" w:firstRowLastColumn="0" w:lastRowFirstColumn="0" w:lastRowLastColumn="0"/>
          <w:trHeight w:val="463"/>
          <w:jc w:val="center"/>
        </w:trPr>
        <w:tc>
          <w:tcPr>
            <w:cnfStyle w:val="001000000000" w:firstRow="0" w:lastRow="0" w:firstColumn="1" w:lastColumn="0" w:oddVBand="0" w:evenVBand="0" w:oddHBand="0" w:evenHBand="0" w:firstRowFirstColumn="0" w:firstRowLastColumn="0" w:lastRowFirstColumn="0" w:lastRowLastColumn="0"/>
            <w:tcW w:w="3970" w:type="dxa"/>
            <w:vAlign w:val="center"/>
          </w:tcPr>
          <w:p w14:paraId="6DD5B762" w14:textId="1A9D859C" w:rsidR="00DF6E3B" w:rsidRPr="00E30A48" w:rsidRDefault="00DF6E3B" w:rsidP="00E30A48">
            <w:pPr>
              <w:pStyle w:val="NoSpacing"/>
              <w:rPr>
                <w:i/>
                <w:iCs/>
                <w:color w:val="000000" w:themeColor="text1"/>
              </w:rPr>
            </w:pPr>
            <w:r>
              <w:rPr>
                <w:i/>
                <w:iCs/>
                <w:color w:val="000000" w:themeColor="text1"/>
              </w:rPr>
              <w:t>Stykkgods</w:t>
            </w:r>
          </w:p>
        </w:tc>
        <w:tc>
          <w:tcPr>
            <w:tcW w:w="1533" w:type="dxa"/>
            <w:vAlign w:val="center"/>
          </w:tcPr>
          <w:p w14:paraId="19422A74" w14:textId="7A14E301" w:rsidR="00DF6E3B" w:rsidRPr="00E30A48" w:rsidRDefault="004667A3" w:rsidP="00E30A48">
            <w:pPr>
              <w:pStyle w:val="NoSpacing"/>
              <w:jc w:val="center"/>
              <w:cnfStyle w:val="000000100000" w:firstRow="0" w:lastRow="0" w:firstColumn="0" w:lastColumn="0" w:oddVBand="0" w:evenVBand="0" w:oddHBand="1" w:evenHBand="0" w:firstRowFirstColumn="0" w:firstRowLastColumn="0" w:lastRowFirstColumn="0" w:lastRowLastColumn="0"/>
              <w:rPr>
                <w:color w:val="000000" w:themeColor="text1"/>
              </w:rPr>
            </w:pPr>
            <w:r>
              <w:rPr>
                <w:color w:val="000000" w:themeColor="text1"/>
              </w:rPr>
              <w:t>259</w:t>
            </w:r>
          </w:p>
        </w:tc>
        <w:tc>
          <w:tcPr>
            <w:tcW w:w="1160" w:type="dxa"/>
            <w:vAlign w:val="center"/>
          </w:tcPr>
          <w:p w14:paraId="1A636DB9" w14:textId="1179AD56" w:rsidR="00BA3386" w:rsidRPr="00E30A48" w:rsidRDefault="00BA3386" w:rsidP="00BA3386">
            <w:pPr>
              <w:pStyle w:val="NoSpacing"/>
              <w:jc w:val="center"/>
              <w:cnfStyle w:val="000000100000" w:firstRow="0" w:lastRow="0" w:firstColumn="0" w:lastColumn="0" w:oddVBand="0" w:evenVBand="0" w:oddHBand="1" w:evenHBand="0" w:firstRowFirstColumn="0" w:firstRowLastColumn="0" w:lastRowFirstColumn="0" w:lastRowLastColumn="0"/>
              <w:rPr>
                <w:color w:val="000000" w:themeColor="text1"/>
              </w:rPr>
            </w:pPr>
            <w:r>
              <w:rPr>
                <w:color w:val="000000" w:themeColor="text1"/>
              </w:rPr>
              <w:t>300</w:t>
            </w:r>
          </w:p>
        </w:tc>
      </w:tr>
      <w:tr w:rsidR="00DF6E3B" w:rsidRPr="00FA1DDD" w14:paraId="05A36CDD" w14:textId="77777777" w:rsidTr="00DF6E3B">
        <w:trPr>
          <w:trHeight w:val="463"/>
          <w:jc w:val="center"/>
        </w:trPr>
        <w:tc>
          <w:tcPr>
            <w:cnfStyle w:val="001000000000" w:firstRow="0" w:lastRow="0" w:firstColumn="1" w:lastColumn="0" w:oddVBand="0" w:evenVBand="0" w:oddHBand="0" w:evenHBand="0" w:firstRowFirstColumn="0" w:firstRowLastColumn="0" w:lastRowFirstColumn="0" w:lastRowLastColumn="0"/>
            <w:tcW w:w="3970" w:type="dxa"/>
            <w:vAlign w:val="center"/>
          </w:tcPr>
          <w:p w14:paraId="6793E35D" w14:textId="02060BCB" w:rsidR="00DF6E3B" w:rsidRPr="00BC6993" w:rsidRDefault="00DF6E3B" w:rsidP="00E30A48">
            <w:pPr>
              <w:pStyle w:val="NoSpacing"/>
              <w:rPr>
                <w:b w:val="0"/>
                <w:bCs w:val="0"/>
                <w:i/>
                <w:iCs/>
                <w:color w:val="000000" w:themeColor="text1"/>
              </w:rPr>
            </w:pPr>
            <w:r>
              <w:rPr>
                <w:i/>
                <w:iCs/>
                <w:color w:val="000000" w:themeColor="text1"/>
              </w:rPr>
              <w:t>7051 – Maling, lakk og lim</w:t>
            </w:r>
          </w:p>
        </w:tc>
        <w:tc>
          <w:tcPr>
            <w:tcW w:w="1533" w:type="dxa"/>
            <w:vAlign w:val="center"/>
          </w:tcPr>
          <w:p w14:paraId="50063241" w14:textId="0FC1160A" w:rsidR="00DF6E3B" w:rsidRPr="00E30A48" w:rsidRDefault="00C5376A" w:rsidP="00E30A48">
            <w:pPr>
              <w:pStyle w:val="NoSpacing"/>
              <w:jc w:val="center"/>
              <w:cnfStyle w:val="000000000000" w:firstRow="0" w:lastRow="0" w:firstColumn="0" w:lastColumn="0" w:oddVBand="0" w:evenVBand="0" w:oddHBand="0" w:evenHBand="0" w:firstRowFirstColumn="0" w:firstRowLastColumn="0" w:lastRowFirstColumn="0" w:lastRowLastColumn="0"/>
              <w:rPr>
                <w:color w:val="000000" w:themeColor="text1"/>
              </w:rPr>
            </w:pPr>
            <w:r>
              <w:rPr>
                <w:color w:val="000000" w:themeColor="text1"/>
              </w:rPr>
              <w:t>8</w:t>
            </w:r>
            <w:r w:rsidR="00D24789">
              <w:rPr>
                <w:color w:val="000000" w:themeColor="text1"/>
              </w:rPr>
              <w:t>67</w:t>
            </w:r>
          </w:p>
        </w:tc>
        <w:tc>
          <w:tcPr>
            <w:tcW w:w="1160" w:type="dxa"/>
            <w:vAlign w:val="center"/>
          </w:tcPr>
          <w:p w14:paraId="18C2D649" w14:textId="08699B91" w:rsidR="00DF6E3B" w:rsidRPr="00E30A48" w:rsidRDefault="003E567E" w:rsidP="00E30A48">
            <w:pPr>
              <w:pStyle w:val="NoSpacing"/>
              <w:jc w:val="center"/>
              <w:cnfStyle w:val="000000000000" w:firstRow="0" w:lastRow="0" w:firstColumn="0" w:lastColumn="0" w:oddVBand="0" w:evenVBand="0" w:oddHBand="0" w:evenHBand="0" w:firstRowFirstColumn="0" w:firstRowLastColumn="0" w:lastRowFirstColumn="0" w:lastRowLastColumn="0"/>
              <w:rPr>
                <w:color w:val="000000" w:themeColor="text1"/>
              </w:rPr>
            </w:pPr>
            <w:r>
              <w:rPr>
                <w:color w:val="000000" w:themeColor="text1"/>
              </w:rPr>
              <w:t>9</w:t>
            </w:r>
            <w:r w:rsidR="00BA3386">
              <w:rPr>
                <w:color w:val="000000" w:themeColor="text1"/>
              </w:rPr>
              <w:t>30</w:t>
            </w:r>
          </w:p>
        </w:tc>
      </w:tr>
      <w:tr w:rsidR="00C57729" w:rsidRPr="00FA1DDD" w14:paraId="1774DAE7" w14:textId="77777777" w:rsidTr="00DF6E3B">
        <w:trPr>
          <w:cnfStyle w:val="000000100000" w:firstRow="0" w:lastRow="0" w:firstColumn="0" w:lastColumn="0" w:oddVBand="0" w:evenVBand="0" w:oddHBand="1" w:evenHBand="0" w:firstRowFirstColumn="0" w:firstRowLastColumn="0" w:lastRowFirstColumn="0" w:lastRowLastColumn="0"/>
          <w:trHeight w:val="463"/>
          <w:jc w:val="center"/>
        </w:trPr>
        <w:tc>
          <w:tcPr>
            <w:cnfStyle w:val="001000000000" w:firstRow="0" w:lastRow="0" w:firstColumn="1" w:lastColumn="0" w:oddVBand="0" w:evenVBand="0" w:oddHBand="0" w:evenHBand="0" w:firstRowFirstColumn="0" w:firstRowLastColumn="0" w:lastRowFirstColumn="0" w:lastRowLastColumn="0"/>
            <w:tcW w:w="3970" w:type="dxa"/>
            <w:vAlign w:val="center"/>
          </w:tcPr>
          <w:p w14:paraId="555927E4" w14:textId="19F32D26" w:rsidR="00C57729" w:rsidRDefault="00C57729" w:rsidP="00E30A48">
            <w:pPr>
              <w:pStyle w:val="NoSpacing"/>
              <w:rPr>
                <w:i/>
                <w:iCs/>
                <w:color w:val="000000" w:themeColor="text1"/>
              </w:rPr>
            </w:pPr>
            <w:r>
              <w:rPr>
                <w:i/>
                <w:iCs/>
                <w:color w:val="000000" w:themeColor="text1"/>
              </w:rPr>
              <w:t xml:space="preserve">7011 </w:t>
            </w:r>
            <w:r w:rsidR="007E584D">
              <w:rPr>
                <w:i/>
                <w:iCs/>
                <w:color w:val="000000" w:themeColor="text1"/>
              </w:rPr>
              <w:t>–</w:t>
            </w:r>
            <w:r>
              <w:rPr>
                <w:i/>
                <w:iCs/>
                <w:color w:val="000000" w:themeColor="text1"/>
              </w:rPr>
              <w:t xml:space="preserve"> </w:t>
            </w:r>
            <w:r w:rsidR="007E584D">
              <w:rPr>
                <w:i/>
                <w:iCs/>
                <w:color w:val="000000" w:themeColor="text1"/>
              </w:rPr>
              <w:t xml:space="preserve">Spillolje </w:t>
            </w:r>
          </w:p>
        </w:tc>
        <w:tc>
          <w:tcPr>
            <w:tcW w:w="1533" w:type="dxa"/>
            <w:vAlign w:val="center"/>
          </w:tcPr>
          <w:p w14:paraId="585C2A59" w14:textId="56DBB0BF" w:rsidR="00C57729" w:rsidRDefault="003D2892" w:rsidP="00E30A48">
            <w:pPr>
              <w:pStyle w:val="NoSpacing"/>
              <w:jc w:val="center"/>
              <w:cnfStyle w:val="000000100000" w:firstRow="0" w:lastRow="0" w:firstColumn="0" w:lastColumn="0" w:oddVBand="0" w:evenVBand="0" w:oddHBand="1" w:evenHBand="0" w:firstRowFirstColumn="0" w:firstRowLastColumn="0" w:lastRowFirstColumn="0" w:lastRowLastColumn="0"/>
              <w:rPr>
                <w:color w:val="000000" w:themeColor="text1"/>
              </w:rPr>
            </w:pPr>
            <w:r>
              <w:rPr>
                <w:color w:val="000000" w:themeColor="text1"/>
              </w:rPr>
              <w:t>34</w:t>
            </w:r>
          </w:p>
        </w:tc>
        <w:tc>
          <w:tcPr>
            <w:tcW w:w="1160" w:type="dxa"/>
            <w:vAlign w:val="center"/>
          </w:tcPr>
          <w:p w14:paraId="62D16DF9" w14:textId="6363F5A6" w:rsidR="00C57729" w:rsidRPr="00E30A48" w:rsidRDefault="00BA3386" w:rsidP="00E30A48">
            <w:pPr>
              <w:pStyle w:val="NoSpacing"/>
              <w:jc w:val="center"/>
              <w:cnfStyle w:val="000000100000" w:firstRow="0" w:lastRow="0" w:firstColumn="0" w:lastColumn="0" w:oddVBand="0" w:evenVBand="0" w:oddHBand="1" w:evenHBand="0" w:firstRowFirstColumn="0" w:firstRowLastColumn="0" w:lastRowFirstColumn="0" w:lastRowLastColumn="0"/>
              <w:rPr>
                <w:color w:val="000000" w:themeColor="text1"/>
              </w:rPr>
            </w:pPr>
            <w:r>
              <w:rPr>
                <w:color w:val="000000" w:themeColor="text1"/>
              </w:rPr>
              <w:t>40</w:t>
            </w:r>
          </w:p>
        </w:tc>
      </w:tr>
      <w:tr w:rsidR="00C57729" w:rsidRPr="00FA1DDD" w14:paraId="7D126D6A" w14:textId="77777777" w:rsidTr="00DF6E3B">
        <w:trPr>
          <w:trHeight w:val="463"/>
          <w:jc w:val="center"/>
        </w:trPr>
        <w:tc>
          <w:tcPr>
            <w:cnfStyle w:val="001000000000" w:firstRow="0" w:lastRow="0" w:firstColumn="1" w:lastColumn="0" w:oddVBand="0" w:evenVBand="0" w:oddHBand="0" w:evenHBand="0" w:firstRowFirstColumn="0" w:firstRowLastColumn="0" w:lastRowFirstColumn="0" w:lastRowLastColumn="0"/>
            <w:tcW w:w="3970" w:type="dxa"/>
            <w:vAlign w:val="center"/>
          </w:tcPr>
          <w:p w14:paraId="18A454FB" w14:textId="4DE1C9E1" w:rsidR="00C57729" w:rsidRDefault="007E584D" w:rsidP="00E30A48">
            <w:pPr>
              <w:pStyle w:val="NoSpacing"/>
              <w:rPr>
                <w:i/>
                <w:iCs/>
                <w:color w:val="000000" w:themeColor="text1"/>
              </w:rPr>
            </w:pPr>
            <w:r>
              <w:rPr>
                <w:i/>
                <w:iCs/>
                <w:color w:val="000000" w:themeColor="text1"/>
              </w:rPr>
              <w:t>7261 – Gasser i trykkbeholdere</w:t>
            </w:r>
          </w:p>
        </w:tc>
        <w:tc>
          <w:tcPr>
            <w:tcW w:w="1533" w:type="dxa"/>
            <w:vAlign w:val="center"/>
          </w:tcPr>
          <w:p w14:paraId="735CE5E4" w14:textId="1F07E7DD" w:rsidR="00C57729" w:rsidRDefault="002E22D4" w:rsidP="00E30A48">
            <w:pPr>
              <w:pStyle w:val="NoSpacing"/>
              <w:jc w:val="center"/>
              <w:cnfStyle w:val="000000000000" w:firstRow="0" w:lastRow="0" w:firstColumn="0" w:lastColumn="0" w:oddVBand="0" w:evenVBand="0" w:oddHBand="0" w:evenHBand="0" w:firstRowFirstColumn="0" w:firstRowLastColumn="0" w:lastRowFirstColumn="0" w:lastRowLastColumn="0"/>
              <w:rPr>
                <w:color w:val="000000" w:themeColor="text1"/>
              </w:rPr>
            </w:pPr>
            <w:r>
              <w:rPr>
                <w:color w:val="000000" w:themeColor="text1"/>
              </w:rPr>
              <w:t>1</w:t>
            </w:r>
            <w:r w:rsidR="003D2892">
              <w:rPr>
                <w:color w:val="000000" w:themeColor="text1"/>
              </w:rPr>
              <w:t>40</w:t>
            </w:r>
          </w:p>
        </w:tc>
        <w:tc>
          <w:tcPr>
            <w:tcW w:w="1160" w:type="dxa"/>
            <w:vAlign w:val="center"/>
          </w:tcPr>
          <w:p w14:paraId="4DEC4B52" w14:textId="680763B7" w:rsidR="00C57729" w:rsidRPr="00E30A48" w:rsidRDefault="00F13C0F" w:rsidP="00E30A48">
            <w:pPr>
              <w:pStyle w:val="NoSpacing"/>
              <w:jc w:val="center"/>
              <w:cnfStyle w:val="000000000000" w:firstRow="0" w:lastRow="0" w:firstColumn="0" w:lastColumn="0" w:oddVBand="0" w:evenVBand="0" w:oddHBand="0" w:evenHBand="0" w:firstRowFirstColumn="0" w:firstRowLastColumn="0" w:lastRowFirstColumn="0" w:lastRowLastColumn="0"/>
              <w:rPr>
                <w:color w:val="000000" w:themeColor="text1"/>
              </w:rPr>
            </w:pPr>
            <w:r>
              <w:rPr>
                <w:color w:val="000000" w:themeColor="text1"/>
              </w:rPr>
              <w:t>1</w:t>
            </w:r>
            <w:r w:rsidR="00BA3386">
              <w:rPr>
                <w:color w:val="000000" w:themeColor="text1"/>
              </w:rPr>
              <w:t>80</w:t>
            </w:r>
          </w:p>
        </w:tc>
      </w:tr>
      <w:tr w:rsidR="00DF6E3B" w:rsidRPr="00FA1DDD" w14:paraId="6D5A907D" w14:textId="77777777" w:rsidTr="00366ADB">
        <w:trPr>
          <w:cnfStyle w:val="000000100000" w:firstRow="0" w:lastRow="0" w:firstColumn="0" w:lastColumn="0" w:oddVBand="0" w:evenVBand="0" w:oddHBand="1" w:evenHBand="0" w:firstRowFirstColumn="0" w:firstRowLastColumn="0" w:lastRowFirstColumn="0" w:lastRowLastColumn="0"/>
          <w:trHeight w:val="463"/>
          <w:jc w:val="center"/>
        </w:trPr>
        <w:tc>
          <w:tcPr>
            <w:cnfStyle w:val="001000000000" w:firstRow="0" w:lastRow="0" w:firstColumn="1" w:lastColumn="0" w:oddVBand="0" w:evenVBand="0" w:oddHBand="0" w:evenHBand="0" w:firstRowFirstColumn="0" w:firstRowLastColumn="0" w:lastRowFirstColumn="0" w:lastRowLastColumn="0"/>
            <w:tcW w:w="3970" w:type="dxa"/>
            <w:tcBorders>
              <w:bottom w:val="double" w:sz="4" w:space="0" w:color="C7F6C9" w:themeColor="accent3"/>
            </w:tcBorders>
            <w:vAlign w:val="center"/>
          </w:tcPr>
          <w:p w14:paraId="5A2A3614" w14:textId="0E5FB89D" w:rsidR="00DF6E3B" w:rsidRPr="00E30A48" w:rsidRDefault="00DF6E3B" w:rsidP="00E30A48">
            <w:pPr>
              <w:pStyle w:val="NoSpacing"/>
              <w:rPr>
                <w:i/>
                <w:iCs/>
                <w:color w:val="000000" w:themeColor="text1"/>
              </w:rPr>
            </w:pPr>
            <w:r>
              <w:rPr>
                <w:i/>
                <w:iCs/>
                <w:color w:val="000000" w:themeColor="text1"/>
              </w:rPr>
              <w:t xml:space="preserve">7132 - Sement i </w:t>
            </w:r>
            <w:r w:rsidR="006E5345">
              <w:rPr>
                <w:i/>
                <w:iCs/>
                <w:color w:val="000000" w:themeColor="text1"/>
              </w:rPr>
              <w:t>c</w:t>
            </w:r>
            <w:r>
              <w:rPr>
                <w:i/>
                <w:iCs/>
                <w:color w:val="000000" w:themeColor="text1"/>
              </w:rPr>
              <w:t>ontainer</w:t>
            </w:r>
          </w:p>
        </w:tc>
        <w:tc>
          <w:tcPr>
            <w:tcW w:w="1533" w:type="dxa"/>
            <w:tcBorders>
              <w:bottom w:val="double" w:sz="4" w:space="0" w:color="C7F6C9" w:themeColor="accent3"/>
            </w:tcBorders>
            <w:vAlign w:val="center"/>
          </w:tcPr>
          <w:p w14:paraId="0B557E1A" w14:textId="692519FA" w:rsidR="00DF6E3B" w:rsidRPr="00E30A48" w:rsidRDefault="00654657" w:rsidP="00E30A48">
            <w:pPr>
              <w:pStyle w:val="NoSpacing"/>
              <w:jc w:val="center"/>
              <w:cnfStyle w:val="000000100000" w:firstRow="0" w:lastRow="0" w:firstColumn="0" w:lastColumn="0" w:oddVBand="0" w:evenVBand="0" w:oddHBand="1" w:evenHBand="0" w:firstRowFirstColumn="0" w:firstRowLastColumn="0" w:lastRowFirstColumn="0" w:lastRowLastColumn="0"/>
              <w:rPr>
                <w:color w:val="000000" w:themeColor="text1"/>
              </w:rPr>
            </w:pPr>
            <w:r w:rsidRPr="00654657">
              <w:rPr>
                <w:color w:val="000000" w:themeColor="text1"/>
              </w:rPr>
              <w:t>8</w:t>
            </w:r>
            <w:r>
              <w:rPr>
                <w:color w:val="000000" w:themeColor="text1"/>
              </w:rPr>
              <w:t>8</w:t>
            </w:r>
          </w:p>
        </w:tc>
        <w:tc>
          <w:tcPr>
            <w:tcW w:w="1160" w:type="dxa"/>
            <w:tcBorders>
              <w:bottom w:val="double" w:sz="4" w:space="0" w:color="C7F6C9" w:themeColor="accent3"/>
            </w:tcBorders>
            <w:vAlign w:val="center"/>
          </w:tcPr>
          <w:p w14:paraId="69D361C4" w14:textId="52FEFBEF" w:rsidR="00DF6E3B" w:rsidRPr="00E30A48" w:rsidRDefault="00417F3C" w:rsidP="00E30A48">
            <w:pPr>
              <w:pStyle w:val="NoSpacing"/>
              <w:jc w:val="center"/>
              <w:cnfStyle w:val="000000100000" w:firstRow="0" w:lastRow="0" w:firstColumn="0" w:lastColumn="0" w:oddVBand="0" w:evenVBand="0" w:oddHBand="1" w:evenHBand="0" w:firstRowFirstColumn="0" w:firstRowLastColumn="0" w:lastRowFirstColumn="0" w:lastRowLastColumn="0"/>
              <w:rPr>
                <w:color w:val="000000" w:themeColor="text1"/>
              </w:rPr>
            </w:pPr>
            <w:r>
              <w:rPr>
                <w:color w:val="000000" w:themeColor="text1"/>
              </w:rPr>
              <w:t>70</w:t>
            </w:r>
          </w:p>
        </w:tc>
      </w:tr>
      <w:tr w:rsidR="00DF6E3B" w:rsidRPr="00FA1DDD" w14:paraId="40D72195" w14:textId="41D097F3" w:rsidTr="00366ADB">
        <w:trPr>
          <w:trHeight w:val="463"/>
          <w:jc w:val="center"/>
        </w:trPr>
        <w:tc>
          <w:tcPr>
            <w:cnfStyle w:val="001000000000" w:firstRow="0" w:lastRow="0" w:firstColumn="1" w:lastColumn="0" w:oddVBand="0" w:evenVBand="0" w:oddHBand="0" w:evenHBand="0" w:firstRowFirstColumn="0" w:firstRowLastColumn="0" w:lastRowFirstColumn="0" w:lastRowLastColumn="0"/>
            <w:tcW w:w="3970" w:type="dxa"/>
            <w:tcBorders>
              <w:top w:val="double" w:sz="4" w:space="0" w:color="C7F6C9" w:themeColor="accent3"/>
            </w:tcBorders>
            <w:vAlign w:val="center"/>
          </w:tcPr>
          <w:p w14:paraId="00311BC7" w14:textId="65D6ABEE" w:rsidR="00DF6E3B" w:rsidRPr="00E30A48" w:rsidRDefault="00DF6E3B" w:rsidP="00E30A48">
            <w:pPr>
              <w:pStyle w:val="NoSpacing"/>
              <w:rPr>
                <w:i/>
                <w:iCs/>
                <w:color w:val="000000" w:themeColor="text1"/>
              </w:rPr>
            </w:pPr>
            <w:r w:rsidRPr="00E30A48">
              <w:rPr>
                <w:i/>
                <w:iCs/>
                <w:color w:val="000000" w:themeColor="text1"/>
              </w:rPr>
              <w:t>Totalt (Tonn)</w:t>
            </w:r>
          </w:p>
        </w:tc>
        <w:tc>
          <w:tcPr>
            <w:tcW w:w="1533" w:type="dxa"/>
            <w:tcBorders>
              <w:top w:val="double" w:sz="4" w:space="0" w:color="C7F6C9" w:themeColor="accent3"/>
            </w:tcBorders>
            <w:vAlign w:val="center"/>
          </w:tcPr>
          <w:p w14:paraId="11EA0AA1" w14:textId="2F4F12FA" w:rsidR="00DF6E3B" w:rsidRPr="00E30A48" w:rsidRDefault="00D24DCA" w:rsidP="00E30A48">
            <w:pPr>
              <w:pStyle w:val="NoSpacing"/>
              <w:jc w:val="center"/>
              <w:cnfStyle w:val="000000000000" w:firstRow="0" w:lastRow="0" w:firstColumn="0" w:lastColumn="0" w:oddVBand="0" w:evenVBand="0" w:oddHBand="0" w:evenHBand="0" w:firstRowFirstColumn="0" w:firstRowLastColumn="0" w:lastRowFirstColumn="0" w:lastRowLastColumn="0"/>
              <w:rPr>
                <w:color w:val="000000" w:themeColor="text1"/>
              </w:rPr>
            </w:pPr>
            <w:r>
              <w:rPr>
                <w:color w:val="000000" w:themeColor="text1"/>
              </w:rPr>
              <w:t>1380</w:t>
            </w:r>
          </w:p>
        </w:tc>
        <w:tc>
          <w:tcPr>
            <w:tcW w:w="1160" w:type="dxa"/>
            <w:tcBorders>
              <w:top w:val="double" w:sz="4" w:space="0" w:color="C7F6C9" w:themeColor="accent3"/>
            </w:tcBorders>
            <w:vAlign w:val="center"/>
          </w:tcPr>
          <w:p w14:paraId="5AA68207" w14:textId="169E1596" w:rsidR="00DF6E3B" w:rsidRPr="00E30A48" w:rsidRDefault="00B85523" w:rsidP="00E30A48">
            <w:pPr>
              <w:pStyle w:val="NoSpacing"/>
              <w:jc w:val="center"/>
              <w:cnfStyle w:val="000000000000" w:firstRow="0" w:lastRow="0" w:firstColumn="0" w:lastColumn="0" w:oddVBand="0" w:evenVBand="0" w:oddHBand="0" w:evenHBand="0" w:firstRowFirstColumn="0" w:firstRowLastColumn="0" w:lastRowFirstColumn="0" w:lastRowLastColumn="0"/>
              <w:rPr>
                <w:color w:val="000000" w:themeColor="text1"/>
              </w:rPr>
            </w:pPr>
            <w:r>
              <w:rPr>
                <w:color w:val="000000" w:themeColor="text1"/>
              </w:rPr>
              <w:t>1</w:t>
            </w:r>
            <w:r w:rsidR="007E4FC5">
              <w:rPr>
                <w:color w:val="000000" w:themeColor="text1"/>
              </w:rPr>
              <w:t>520</w:t>
            </w:r>
          </w:p>
        </w:tc>
      </w:tr>
    </w:tbl>
    <w:p w14:paraId="709559C2" w14:textId="0392D72A" w:rsidR="00F04AE4" w:rsidRDefault="009254FA" w:rsidP="008D5869">
      <w:r>
        <w:br/>
      </w:r>
      <w:r w:rsidR="00BF2918">
        <w:t>Mottatt</w:t>
      </w:r>
      <w:r w:rsidR="00F04AE4">
        <w:t xml:space="preserve"> meng</w:t>
      </w:r>
      <w:r w:rsidR="00C622B0">
        <w:t>d</w:t>
      </w:r>
      <w:r w:rsidR="00F04AE4">
        <w:t>er per avfallstoffnummer fra 2025 finne</w:t>
      </w:r>
      <w:r w:rsidR="00CD05A0">
        <w:t>s</w:t>
      </w:r>
      <w:r w:rsidR="00F04AE4">
        <w:t xml:space="preserve"> i vedlegg 1.</w:t>
      </w:r>
    </w:p>
    <w:p w14:paraId="4C37F9C2" w14:textId="77777777" w:rsidR="00CF6B35" w:rsidRDefault="00CF6B35" w:rsidP="00CF6B35"/>
    <w:p w14:paraId="4E57515A" w14:textId="77777777" w:rsidR="00474E01" w:rsidRDefault="00231CE4" w:rsidP="00474E01">
      <w:pPr>
        <w:keepNext/>
      </w:pPr>
      <w:r>
        <w:rPr>
          <w:noProof/>
        </w:rPr>
        <w:drawing>
          <wp:inline distT="0" distB="0" distL="0" distR="0" wp14:anchorId="0B38334B" wp14:editId="0983B00B">
            <wp:extent cx="5719822" cy="3431893"/>
            <wp:effectExtent l="0" t="0" r="14605" b="16510"/>
            <wp:docPr id="1557329268" name="Diagram 1">
              <a:extLst xmlns:a="http://schemas.openxmlformats.org/drawingml/2006/main">
                <a:ext uri="{FF2B5EF4-FFF2-40B4-BE49-F238E27FC236}">
                  <a16:creationId xmlns:a16="http://schemas.microsoft.com/office/drawing/2014/main" id="{613147F7-9E6A-3489-EDF4-811166677EA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14:paraId="260EAC89" w14:textId="2F6B21DE" w:rsidR="00231CE4" w:rsidRPr="00CF6B35" w:rsidRDefault="00474E01" w:rsidP="00474E01">
      <w:pPr>
        <w:pStyle w:val="Caption"/>
      </w:pPr>
      <w:r>
        <w:t xml:space="preserve">Figur </w:t>
      </w:r>
      <w:r w:rsidR="00A81F49">
        <w:fldChar w:fldCharType="begin"/>
      </w:r>
      <w:r w:rsidR="00A81F49">
        <w:instrText xml:space="preserve"> SEQ Figur \* ARABIC </w:instrText>
      </w:r>
      <w:r w:rsidR="00A81F49">
        <w:fldChar w:fldCharType="separate"/>
      </w:r>
      <w:r w:rsidR="00A81F49">
        <w:rPr>
          <w:noProof/>
        </w:rPr>
        <w:t>1</w:t>
      </w:r>
      <w:r w:rsidR="00A81F49">
        <w:rPr>
          <w:noProof/>
        </w:rPr>
        <w:fldChar w:fldCharType="end"/>
      </w:r>
      <w:r>
        <w:t xml:space="preserve"> </w:t>
      </w:r>
      <w:r w:rsidR="005D0CC7">
        <w:t>–</w:t>
      </w:r>
      <w:r>
        <w:t xml:space="preserve"> </w:t>
      </w:r>
      <w:r w:rsidR="00293F28">
        <w:t>Sesong variasjon i m</w:t>
      </w:r>
      <w:r w:rsidR="005D0CC7">
        <w:t>engder og andel 7051 og annet stykkgod</w:t>
      </w:r>
      <w:r w:rsidR="00293F28">
        <w:t>s</w:t>
      </w:r>
      <w:r>
        <w:t xml:space="preserve"> i</w:t>
      </w:r>
      <w:r w:rsidR="00293F28">
        <w:t xml:space="preserve"> løpet av 2025.</w:t>
      </w:r>
      <w:r w:rsidR="00293F28">
        <w:br/>
      </w:r>
    </w:p>
    <w:p w14:paraId="47FFB0D7" w14:textId="6AA33F1E" w:rsidR="00BF7B39" w:rsidRDefault="00FB539A" w:rsidP="00BF7B39">
      <w:pPr>
        <w:pStyle w:val="Heading2"/>
      </w:pPr>
      <w:bookmarkStart w:id="4" w:name="_Toc238036138"/>
      <w:r>
        <w:t>Oppdragsgivers innsamlings- og mottaksstruktur</w:t>
      </w:r>
      <w:bookmarkEnd w:id="4"/>
    </w:p>
    <w:p w14:paraId="6323C989" w14:textId="59305572" w:rsidR="00DD243B" w:rsidRPr="00DD243B" w:rsidRDefault="00D15C45" w:rsidP="00933512">
      <w:r>
        <w:t>Det er</w:t>
      </w:r>
      <w:r w:rsidR="00DD243B" w:rsidRPr="00DD243B">
        <w:t xml:space="preserve"> Renovasjons- og gjenvinningsetaten (REG) i Oslo kommune, som har ansvar for innsamling, mottak og videre håndtering av avfall fra husholdninger og deler av næringslivet i Oslo. Etaten drifter noen av de største kommunale mottaks- og behandlingsløsningene for avfall i Norge, herunder </w:t>
      </w:r>
      <w:r w:rsidR="004272AB">
        <w:t>logistikksenter</w:t>
      </w:r>
      <w:r w:rsidR="00DD243B" w:rsidRPr="00DD243B">
        <w:t xml:space="preserve"> for farlig avfall, gjenvinningsstasjoner, mobile innsamlingsordninger</w:t>
      </w:r>
      <w:r w:rsidR="00940B36">
        <w:t>, utsorteringsanleggene</w:t>
      </w:r>
      <w:r w:rsidR="00154E3F">
        <w:t xml:space="preserve"> (Haraldrud og Kleme</w:t>
      </w:r>
      <w:r w:rsidR="001B5266">
        <w:t>tsr</w:t>
      </w:r>
      <w:r w:rsidR="00154E3F">
        <w:t>ud)</w:t>
      </w:r>
      <w:r w:rsidR="00D85408">
        <w:t xml:space="preserve"> </w:t>
      </w:r>
      <w:r w:rsidR="00DD243B" w:rsidRPr="00DD243B">
        <w:t xml:space="preserve">og </w:t>
      </w:r>
      <w:r w:rsidR="00D85408">
        <w:t>Haraldrud</w:t>
      </w:r>
      <w:r w:rsidR="00DD243B" w:rsidRPr="00DD243B">
        <w:t xml:space="preserve"> energigjenvinning</w:t>
      </w:r>
      <w:r w:rsidR="00F26573">
        <w:t>sanlegg</w:t>
      </w:r>
      <w:r w:rsidR="00DD243B" w:rsidRPr="00DD243B">
        <w:t>. Virksomheten er preget av en kompleks drift med et bredt spekter av tjenester, varierende avfallsstrømmer og høye krav til sikker, effektiv og miljømessig forsvarlig håndtering.</w:t>
      </w:r>
    </w:p>
    <w:p w14:paraId="6EF768A1" w14:textId="1C116690" w:rsidR="00DD243B" w:rsidRDefault="00DD243B" w:rsidP="00933512">
      <w:r w:rsidRPr="00DD243B">
        <w:t xml:space="preserve">Oppdragsgiver håndterer farlig avfall gjennom en sammensatt logistikk- og mottaksstruktur, hvor avfall samles inn fra ulike kilder, mottas ved ulike typer anlegg og deretter kontrolleres, sorteres og mellomlagres før videre transport til sluttbehandling. Den overordnede logistikkflyten kan beskrives som: fra kunde (husholdning eller næringsaktør), via mottaksløsninger, til sentralt mellomlager (Logistikksenter for farlig avfall), og derfra videre til ekstern transportør og sluttbehandling. Dette innebærer betydelige variasjoner i volum, sammensetning og håndteringsbehov. De påfølgende avsnittene gir en nærmere beskrivelse av </w:t>
      </w:r>
      <w:r w:rsidR="00F23B0E">
        <w:t>O</w:t>
      </w:r>
      <w:r w:rsidRPr="00DD243B">
        <w:t xml:space="preserve">ppdragsgivers innsamlings- og mottaksstruktur, herunder hvordan avfallet samles inn, håndteres og klargjøres for videre behandling. I tabell </w:t>
      </w:r>
      <w:r w:rsidR="009E5263" w:rsidRPr="009E5263">
        <w:t>2</w:t>
      </w:r>
      <w:r w:rsidRPr="00DD243B">
        <w:t xml:space="preserve"> finnes en</w:t>
      </w:r>
      <w:r w:rsidR="00B32863">
        <w:t xml:space="preserve"> kort beskrivelse av </w:t>
      </w:r>
      <w:r w:rsidR="000A3C4F">
        <w:t xml:space="preserve">begreper knyttet til </w:t>
      </w:r>
      <w:r w:rsidR="00F23B0E">
        <w:t>O</w:t>
      </w:r>
      <w:r w:rsidR="000A3C4F">
        <w:t>pp</w:t>
      </w:r>
      <w:r w:rsidRPr="00DD243B">
        <w:t xml:space="preserve">dragsgiver </w:t>
      </w:r>
      <w:r w:rsidR="000A3C4F">
        <w:t>struktur</w:t>
      </w:r>
      <w:r w:rsidR="00DF4A78">
        <w:t>.</w:t>
      </w:r>
    </w:p>
    <w:p w14:paraId="78B2CDE6" w14:textId="77777777" w:rsidR="00EE56C9" w:rsidRPr="00DD243B" w:rsidRDefault="00EE56C9" w:rsidP="00EE56C9">
      <w:pPr>
        <w:jc w:val="both"/>
      </w:pPr>
    </w:p>
    <w:p w14:paraId="77931DB3" w14:textId="77777777" w:rsidR="009E5263" w:rsidRPr="00DD243B" w:rsidRDefault="009E5263" w:rsidP="00067D29">
      <w:pPr>
        <w:jc w:val="both"/>
      </w:pPr>
    </w:p>
    <w:p w14:paraId="490DE5DF" w14:textId="68BBDBB0" w:rsidR="009E5263" w:rsidRPr="00F21AB5" w:rsidRDefault="009E5263" w:rsidP="009E5263">
      <w:pPr>
        <w:pStyle w:val="Caption"/>
        <w:rPr>
          <w:szCs w:val="16"/>
        </w:rPr>
      </w:pPr>
      <w:r w:rsidRPr="00F21AB5">
        <w:rPr>
          <w:szCs w:val="16"/>
        </w:rPr>
        <w:t xml:space="preserve">Tabell </w:t>
      </w:r>
      <w:r w:rsidRPr="00F21AB5">
        <w:rPr>
          <w:szCs w:val="16"/>
        </w:rPr>
        <w:fldChar w:fldCharType="begin"/>
      </w:r>
      <w:r w:rsidRPr="00F21AB5">
        <w:rPr>
          <w:szCs w:val="16"/>
        </w:rPr>
        <w:instrText xml:space="preserve"> SEQ Tabell \* ARABIC </w:instrText>
      </w:r>
      <w:r w:rsidRPr="00F21AB5">
        <w:rPr>
          <w:szCs w:val="16"/>
        </w:rPr>
        <w:fldChar w:fldCharType="separate"/>
      </w:r>
      <w:r w:rsidR="00D821A6">
        <w:rPr>
          <w:noProof/>
          <w:szCs w:val="16"/>
        </w:rPr>
        <w:t>2</w:t>
      </w:r>
      <w:r w:rsidRPr="00F21AB5">
        <w:rPr>
          <w:szCs w:val="16"/>
        </w:rPr>
        <w:fldChar w:fldCharType="end"/>
      </w:r>
      <w:r w:rsidRPr="00F21AB5">
        <w:rPr>
          <w:szCs w:val="16"/>
        </w:rPr>
        <w:t xml:space="preserve"> - Ulike begreper knytte</w:t>
      </w:r>
      <w:r w:rsidR="007D7B0D">
        <w:rPr>
          <w:szCs w:val="16"/>
        </w:rPr>
        <w:t>t</w:t>
      </w:r>
      <w:r w:rsidRPr="00F21AB5">
        <w:rPr>
          <w:szCs w:val="16"/>
        </w:rPr>
        <w:t xml:space="preserve"> til </w:t>
      </w:r>
      <w:r w:rsidR="00F23B0E">
        <w:rPr>
          <w:szCs w:val="16"/>
        </w:rPr>
        <w:t>O</w:t>
      </w:r>
      <w:r w:rsidRPr="00F21AB5">
        <w:rPr>
          <w:szCs w:val="16"/>
        </w:rPr>
        <w:t>ppdragsgivers virksomhet</w:t>
      </w:r>
    </w:p>
    <w:tbl>
      <w:tblPr>
        <w:tblStyle w:val="GridTable5Dark-Accent3"/>
        <w:tblW w:w="0" w:type="auto"/>
        <w:tblLayout w:type="fixed"/>
        <w:tblLook w:val="04A0" w:firstRow="1" w:lastRow="0" w:firstColumn="1" w:lastColumn="0" w:noHBand="0" w:noVBand="1"/>
      </w:tblPr>
      <w:tblGrid>
        <w:gridCol w:w="2972"/>
        <w:gridCol w:w="6282"/>
      </w:tblGrid>
      <w:tr w:rsidR="00A508DA" w14:paraId="46A5524C" w14:textId="77777777" w:rsidTr="00332B7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72" w:type="dxa"/>
          </w:tcPr>
          <w:p w14:paraId="7DEBEBF7" w14:textId="6D1A7F87" w:rsidR="00A508DA" w:rsidRPr="00332B7A" w:rsidRDefault="00A508DA" w:rsidP="00A508DA">
            <w:pPr>
              <w:rPr>
                <w:color w:val="auto"/>
              </w:rPr>
            </w:pPr>
            <w:r w:rsidRPr="00332B7A">
              <w:rPr>
                <w:color w:val="auto"/>
              </w:rPr>
              <w:t>Begrep</w:t>
            </w:r>
          </w:p>
        </w:tc>
        <w:tc>
          <w:tcPr>
            <w:tcW w:w="6282" w:type="dxa"/>
          </w:tcPr>
          <w:p w14:paraId="5EC85658" w14:textId="165A97B1" w:rsidR="00A508DA" w:rsidRPr="00332B7A" w:rsidRDefault="00A508DA" w:rsidP="00A508DA">
            <w:pPr>
              <w:cnfStyle w:val="100000000000" w:firstRow="1" w:lastRow="0" w:firstColumn="0" w:lastColumn="0" w:oddVBand="0" w:evenVBand="0" w:oddHBand="0" w:evenHBand="0" w:firstRowFirstColumn="0" w:firstRowLastColumn="0" w:lastRowFirstColumn="0" w:lastRowLastColumn="0"/>
              <w:rPr>
                <w:color w:val="auto"/>
              </w:rPr>
            </w:pPr>
            <w:r w:rsidRPr="00332B7A">
              <w:rPr>
                <w:color w:val="auto"/>
              </w:rPr>
              <w:t>Forklaring</w:t>
            </w:r>
          </w:p>
        </w:tc>
      </w:tr>
      <w:tr w:rsidR="00EA2303" w14:paraId="313701A4" w14:textId="77777777" w:rsidTr="00F23B0E">
        <w:trPr>
          <w:cnfStyle w:val="000000100000" w:firstRow="0" w:lastRow="0" w:firstColumn="0" w:lastColumn="0" w:oddVBand="0" w:evenVBand="0" w:oddHBand="1" w:evenHBand="0" w:firstRowFirstColumn="0" w:firstRowLastColumn="0" w:lastRowFirstColumn="0" w:lastRowLastColumn="0"/>
          <w:trHeight w:val="619"/>
        </w:trPr>
        <w:tc>
          <w:tcPr>
            <w:cnfStyle w:val="001000000000" w:firstRow="0" w:lastRow="0" w:firstColumn="1" w:lastColumn="0" w:oddVBand="0" w:evenVBand="0" w:oddHBand="0" w:evenHBand="0" w:firstRowFirstColumn="0" w:firstRowLastColumn="0" w:lastRowFirstColumn="0" w:lastRowLastColumn="0"/>
            <w:tcW w:w="2972" w:type="dxa"/>
            <w:vAlign w:val="center"/>
          </w:tcPr>
          <w:p w14:paraId="7F5026EE" w14:textId="1B803EA1" w:rsidR="00EA2303" w:rsidRPr="00EB120E" w:rsidRDefault="00EE20AD" w:rsidP="00F23B0E">
            <w:pPr>
              <w:pStyle w:val="NoSpacing"/>
              <w:rPr>
                <w:color w:val="auto"/>
              </w:rPr>
            </w:pPr>
            <w:r w:rsidRPr="00EB120E">
              <w:rPr>
                <w:color w:val="auto"/>
              </w:rPr>
              <w:t>Gjenvinningsstasjon</w:t>
            </w:r>
          </w:p>
        </w:tc>
        <w:tc>
          <w:tcPr>
            <w:tcW w:w="6282" w:type="dxa"/>
          </w:tcPr>
          <w:p w14:paraId="40F279CA" w14:textId="3A1B1110" w:rsidR="00EA2303" w:rsidRDefault="00EE20AD" w:rsidP="00EB120E">
            <w:pPr>
              <w:pStyle w:val="NoSpacing"/>
              <w:cnfStyle w:val="000000100000" w:firstRow="0" w:lastRow="0" w:firstColumn="0" w:lastColumn="0" w:oddVBand="0" w:evenVBand="0" w:oddHBand="1" w:evenHBand="0" w:firstRowFirstColumn="0" w:firstRowLastColumn="0" w:lastRowFirstColumn="0" w:lastRowLastColumn="0"/>
            </w:pPr>
            <w:r>
              <w:t>Større bilbasert anlegg for levering av grovavfall, farlig avfall og hageavfall.</w:t>
            </w:r>
          </w:p>
        </w:tc>
      </w:tr>
      <w:tr w:rsidR="00A508DA" w14:paraId="08DA3709" w14:textId="77777777" w:rsidTr="00F23B0E">
        <w:tc>
          <w:tcPr>
            <w:cnfStyle w:val="001000000000" w:firstRow="0" w:lastRow="0" w:firstColumn="1" w:lastColumn="0" w:oddVBand="0" w:evenVBand="0" w:oddHBand="0" w:evenHBand="0" w:firstRowFirstColumn="0" w:firstRowLastColumn="0" w:lastRowFirstColumn="0" w:lastRowLastColumn="0"/>
            <w:tcW w:w="2972" w:type="dxa"/>
            <w:vAlign w:val="center"/>
          </w:tcPr>
          <w:p w14:paraId="4F530FC4" w14:textId="3203F8DC" w:rsidR="00A508DA" w:rsidRPr="00EB120E" w:rsidRDefault="00EE20AD" w:rsidP="00F23B0E">
            <w:pPr>
              <w:pStyle w:val="NoSpacing"/>
              <w:rPr>
                <w:color w:val="auto"/>
              </w:rPr>
            </w:pPr>
            <w:r w:rsidRPr="00EB120E">
              <w:rPr>
                <w:color w:val="auto"/>
              </w:rPr>
              <w:t>Betjent mottak</w:t>
            </w:r>
            <w:r>
              <w:rPr>
                <w:color w:val="auto"/>
              </w:rPr>
              <w:t xml:space="preserve"> (på gjenvinningsstasjonene)</w:t>
            </w:r>
          </w:p>
        </w:tc>
        <w:tc>
          <w:tcPr>
            <w:tcW w:w="6282" w:type="dxa"/>
          </w:tcPr>
          <w:p w14:paraId="4090AA18" w14:textId="09E7E1A8" w:rsidR="00A508DA" w:rsidRDefault="00EE20AD" w:rsidP="00EB120E">
            <w:pPr>
              <w:pStyle w:val="NoSpacing"/>
              <w:cnfStyle w:val="000000000000" w:firstRow="0" w:lastRow="0" w:firstColumn="0" w:lastColumn="0" w:oddVBand="0" w:evenVBand="0" w:oddHBand="0" w:evenHBand="0" w:firstRowFirstColumn="0" w:firstRowLastColumn="0" w:lastRowFirstColumn="0" w:lastRowLastColumn="0"/>
            </w:pPr>
            <w:r>
              <w:t>Mottak som er betjent, der farlig avfall lever</w:t>
            </w:r>
            <w:r w:rsidR="007D7B0D">
              <w:t>e</w:t>
            </w:r>
            <w:r>
              <w:t>s over disk og sorteres av kundeveileder.</w:t>
            </w:r>
          </w:p>
        </w:tc>
      </w:tr>
      <w:tr w:rsidR="009A14F0" w14:paraId="2380BA32" w14:textId="77777777" w:rsidTr="00F23B0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72" w:type="dxa"/>
            <w:vAlign w:val="center"/>
          </w:tcPr>
          <w:p w14:paraId="6644631C" w14:textId="282A1380" w:rsidR="009A14F0" w:rsidRPr="00EB120E" w:rsidRDefault="009A14F0" w:rsidP="00F23B0E">
            <w:pPr>
              <w:pStyle w:val="NoSpacing"/>
              <w:rPr>
                <w:color w:val="auto"/>
              </w:rPr>
            </w:pPr>
            <w:r w:rsidRPr="00EB120E">
              <w:rPr>
                <w:color w:val="auto"/>
              </w:rPr>
              <w:t>Mobile gjenvinningsstasjoner</w:t>
            </w:r>
          </w:p>
        </w:tc>
        <w:tc>
          <w:tcPr>
            <w:tcW w:w="6282" w:type="dxa"/>
          </w:tcPr>
          <w:p w14:paraId="705FA1C1" w14:textId="77777777" w:rsidR="00692827" w:rsidRDefault="009D7022" w:rsidP="00EB120E">
            <w:pPr>
              <w:pStyle w:val="NoSpacing"/>
              <w:cnfStyle w:val="000000100000" w:firstRow="0" w:lastRow="0" w:firstColumn="0" w:lastColumn="0" w:oddVBand="0" w:evenVBand="0" w:oddHBand="1" w:evenHBand="0" w:firstRowFirstColumn="0" w:firstRowLastColumn="0" w:lastRowFirstColumn="0" w:lastRowLastColumn="0"/>
            </w:pPr>
            <w:r>
              <w:t>G</w:t>
            </w:r>
            <w:r w:rsidRPr="009D7022">
              <w:t>jenvinningsstasjonen består av en bil med kran og ekstra </w:t>
            </w:r>
          </w:p>
          <w:p w14:paraId="689B28FF" w14:textId="33E84303" w:rsidR="009A14F0" w:rsidRDefault="009D7022" w:rsidP="00EB120E">
            <w:pPr>
              <w:pStyle w:val="NoSpacing"/>
              <w:cnfStyle w:val="000000100000" w:firstRow="0" w:lastRow="0" w:firstColumn="0" w:lastColumn="0" w:oddVBand="0" w:evenVBand="0" w:oddHBand="1" w:evenHBand="0" w:firstRowFirstColumn="0" w:firstRowLastColumn="0" w:lastRowFirstColumn="0" w:lastRowLastColumn="0"/>
            </w:pPr>
            <w:r w:rsidRPr="00BC73D5">
              <w:t>container, som</w:t>
            </w:r>
            <w:r w:rsidR="002114F7" w:rsidRPr="00BC73D5">
              <w:t xml:space="preserve"> </w:t>
            </w:r>
            <w:r w:rsidR="008A5D96">
              <w:t>kjører rute med</w:t>
            </w:r>
            <w:r w:rsidR="002114F7" w:rsidRPr="00BC73D5">
              <w:t xml:space="preserve"> faste hentesteder. </w:t>
            </w:r>
          </w:p>
        </w:tc>
      </w:tr>
      <w:tr w:rsidR="00A508DA" w14:paraId="6E335115" w14:textId="77777777" w:rsidTr="00F23B0E">
        <w:tc>
          <w:tcPr>
            <w:cnfStyle w:val="001000000000" w:firstRow="0" w:lastRow="0" w:firstColumn="1" w:lastColumn="0" w:oddVBand="0" w:evenVBand="0" w:oddHBand="0" w:evenHBand="0" w:firstRowFirstColumn="0" w:firstRowLastColumn="0" w:lastRowFirstColumn="0" w:lastRowLastColumn="0"/>
            <w:tcW w:w="2972" w:type="dxa"/>
            <w:vAlign w:val="center"/>
          </w:tcPr>
          <w:p w14:paraId="367DFF5B" w14:textId="22401F4E" w:rsidR="00A508DA" w:rsidRPr="00EB120E" w:rsidRDefault="00EA2303" w:rsidP="00F23B0E">
            <w:pPr>
              <w:pStyle w:val="NoSpacing"/>
              <w:rPr>
                <w:color w:val="auto"/>
              </w:rPr>
            </w:pPr>
            <w:r w:rsidRPr="00EB120E">
              <w:rPr>
                <w:color w:val="auto"/>
              </w:rPr>
              <w:t>Små gjenvinningsstasjoner</w:t>
            </w:r>
          </w:p>
        </w:tc>
        <w:tc>
          <w:tcPr>
            <w:tcW w:w="6282" w:type="dxa"/>
          </w:tcPr>
          <w:p w14:paraId="1ABA0A8C" w14:textId="3C806164" w:rsidR="00A508DA" w:rsidRDefault="00EF35E2" w:rsidP="00EB120E">
            <w:pPr>
              <w:pStyle w:val="NoSpacing"/>
              <w:cnfStyle w:val="000000000000" w:firstRow="0" w:lastRow="0" w:firstColumn="0" w:lastColumn="0" w:oddVBand="0" w:evenVBand="0" w:oddHBand="0" w:evenHBand="0" w:firstRowFirstColumn="0" w:firstRowLastColumn="0" w:lastRowFirstColumn="0" w:lastRowLastColumn="0"/>
            </w:pPr>
            <w:r>
              <w:t xml:space="preserve">Mindre </w:t>
            </w:r>
            <w:r w:rsidR="00EB120E">
              <w:t>gjenvinningsstasjoner</w:t>
            </w:r>
            <w:r>
              <w:t xml:space="preserve"> som er </w:t>
            </w:r>
            <w:r w:rsidR="00EB120E">
              <w:t>innendørs</w:t>
            </w:r>
            <w:r>
              <w:t>, ofte butikklokaler</w:t>
            </w:r>
            <w:r w:rsidR="0061313E">
              <w:t xml:space="preserve">. Disse tar imot mindre mengder </w:t>
            </w:r>
            <w:r w:rsidR="005257A0">
              <w:t>farlig avfall. Stasjonene er gangbaserte.</w:t>
            </w:r>
          </w:p>
        </w:tc>
      </w:tr>
      <w:tr w:rsidR="008E4B56" w14:paraId="3C02E5BB" w14:textId="77777777" w:rsidTr="00F23B0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72" w:type="dxa"/>
            <w:vAlign w:val="center"/>
          </w:tcPr>
          <w:p w14:paraId="4F48BAE6" w14:textId="0641C5DE" w:rsidR="008E4B56" w:rsidRPr="00EB120E" w:rsidRDefault="008E4B56" w:rsidP="00F23B0E">
            <w:pPr>
              <w:pStyle w:val="NoSpacing"/>
            </w:pPr>
            <w:r w:rsidRPr="00AC435E">
              <w:rPr>
                <w:color w:val="000000" w:themeColor="text1"/>
              </w:rPr>
              <w:t>Logistikksenter farlig avfall</w:t>
            </w:r>
          </w:p>
        </w:tc>
        <w:tc>
          <w:tcPr>
            <w:tcW w:w="6282" w:type="dxa"/>
          </w:tcPr>
          <w:p w14:paraId="3436F933" w14:textId="350CF195" w:rsidR="008E4B56" w:rsidRDefault="008E4B56" w:rsidP="00EB120E">
            <w:pPr>
              <w:pStyle w:val="NoSpacing"/>
              <w:cnfStyle w:val="000000100000" w:firstRow="0" w:lastRow="0" w:firstColumn="0" w:lastColumn="0" w:oddVBand="0" w:evenVBand="0" w:oddHBand="1" w:evenHBand="0" w:firstRowFirstColumn="0" w:firstRowLastColumn="0" w:lastRowFirstColumn="0" w:lastRowLastColumn="0"/>
            </w:pPr>
            <w:r>
              <w:t>Mellomlager av farlig avfall f</w:t>
            </w:r>
            <w:r w:rsidR="00AC435E">
              <w:t>ra Oslos borgere.</w:t>
            </w:r>
          </w:p>
        </w:tc>
      </w:tr>
      <w:tr w:rsidR="00A508DA" w14:paraId="73CE1F4E" w14:textId="77777777" w:rsidTr="00F23B0E">
        <w:tc>
          <w:tcPr>
            <w:cnfStyle w:val="001000000000" w:firstRow="0" w:lastRow="0" w:firstColumn="1" w:lastColumn="0" w:oddVBand="0" w:evenVBand="0" w:oddHBand="0" w:evenHBand="0" w:firstRowFirstColumn="0" w:firstRowLastColumn="0" w:lastRowFirstColumn="0" w:lastRowLastColumn="0"/>
            <w:tcW w:w="2972" w:type="dxa"/>
            <w:vAlign w:val="center"/>
          </w:tcPr>
          <w:p w14:paraId="41BA839F" w14:textId="5ED2BE82" w:rsidR="00A508DA" w:rsidRPr="00EB120E" w:rsidRDefault="009A14F0" w:rsidP="00F23B0E">
            <w:pPr>
              <w:pStyle w:val="NoSpacing"/>
              <w:rPr>
                <w:color w:val="auto"/>
              </w:rPr>
            </w:pPr>
            <w:r w:rsidRPr="00EB120E">
              <w:rPr>
                <w:color w:val="auto"/>
              </w:rPr>
              <w:t>Stykkgods</w:t>
            </w:r>
          </w:p>
        </w:tc>
        <w:tc>
          <w:tcPr>
            <w:tcW w:w="6282" w:type="dxa"/>
          </w:tcPr>
          <w:p w14:paraId="2B58414E" w14:textId="2B45910E" w:rsidR="00A508DA" w:rsidRDefault="00204F40" w:rsidP="00EB120E">
            <w:pPr>
              <w:pStyle w:val="NoSpacing"/>
              <w:cnfStyle w:val="000000000000" w:firstRow="0" w:lastRow="0" w:firstColumn="0" w:lastColumn="0" w:oddVBand="0" w:evenVBand="0" w:oddHBand="0" w:evenHBand="0" w:firstRowFirstColumn="0" w:firstRowLastColumn="0" w:lastRowFirstColumn="0" w:lastRowLastColumn="0"/>
            </w:pPr>
            <w:r>
              <w:t>Farlig avfallsfraksjoner emballert i form av IBC, pall, fat, inkludert sement</w:t>
            </w:r>
            <w:r w:rsidR="005C5E22">
              <w:t>konteineren</w:t>
            </w:r>
            <w:r>
              <w:t xml:space="preserve">. </w:t>
            </w:r>
          </w:p>
        </w:tc>
      </w:tr>
    </w:tbl>
    <w:p w14:paraId="53194A70" w14:textId="77777777" w:rsidR="00903FFB" w:rsidRDefault="00903FFB" w:rsidP="00903FFB">
      <w:pPr>
        <w:pStyle w:val="Heading3"/>
        <w:numPr>
          <w:ilvl w:val="0"/>
          <w:numId w:val="0"/>
        </w:numPr>
      </w:pPr>
    </w:p>
    <w:p w14:paraId="01489A12" w14:textId="6CE89F7D" w:rsidR="00333363" w:rsidRPr="00553B07" w:rsidRDefault="004B422E" w:rsidP="00903FFB">
      <w:pPr>
        <w:pStyle w:val="Heading3"/>
      </w:pPr>
      <w:bookmarkStart w:id="5" w:name="_Toc238036139"/>
      <w:r>
        <w:t>I</w:t>
      </w:r>
      <w:r w:rsidR="008918B1">
        <w:t>nnsamling</w:t>
      </w:r>
      <w:r w:rsidR="00D75E62">
        <w:t xml:space="preserve"> og mottak</w:t>
      </w:r>
      <w:bookmarkEnd w:id="5"/>
    </w:p>
    <w:p w14:paraId="62B6293C" w14:textId="79F30104" w:rsidR="00AA7F35" w:rsidRPr="00AA7F35" w:rsidRDefault="00AA7F35" w:rsidP="00933512">
      <w:r w:rsidRPr="00AA7F35">
        <w:t xml:space="preserve">Renovasjons- og gjenvinningsetaten (REG) har flere anlegg som mottar avfall fra både husholdninger og næringsvirksomhet. Disse mottakene er i hovedsak betjente løsninger, hvor ansatte bistår med veiledning, mottakskontroll og korrekt håndtering av avfallet. Logistikksenteret for farlig avfall på Haraldrud fungerer som et sentralt mottak og mellomlager, og tar også imot farlig avfall direkte fra næringsvirksomheter. I tillegg har </w:t>
      </w:r>
      <w:r w:rsidR="00F23B0E">
        <w:t>O</w:t>
      </w:r>
      <w:r w:rsidRPr="00AA7F35">
        <w:t xml:space="preserve">ppdragsgiver egne anlegg som </w:t>
      </w:r>
      <w:r w:rsidR="00D055AD" w:rsidRPr="00AA7F35">
        <w:t>skaper</w:t>
      </w:r>
      <w:r w:rsidRPr="00AA7F35">
        <w:t xml:space="preserve"> farlig avfall gjennom egen drift, herunder utsorterings- og energigjenvinnings</w:t>
      </w:r>
      <w:r w:rsidR="00160750">
        <w:t>-</w:t>
      </w:r>
      <w:r w:rsidRPr="00AA7F35">
        <w:t>anleggene på Haraldrud.</w:t>
      </w:r>
    </w:p>
    <w:p w14:paraId="0158CD46" w14:textId="5BE5642C" w:rsidR="00AA7F35" w:rsidRPr="00AA7F35" w:rsidRDefault="00AA7F35" w:rsidP="00EE56C9">
      <w:pPr>
        <w:jc w:val="both"/>
      </w:pPr>
      <w:r w:rsidRPr="00AA7F35">
        <w:t xml:space="preserve">Oppdragsgiver samler inn farlig avfall gjennom en kombinasjon av faste mottak, </w:t>
      </w:r>
      <w:r w:rsidR="006738AB">
        <w:t>innsamling av farlig avfall i borettslag/sameier</w:t>
      </w:r>
      <w:r w:rsidRPr="00AA7F35">
        <w:t>, mobile løsninger og ege</w:t>
      </w:r>
      <w:r w:rsidR="004C0D6A">
        <w:t>t</w:t>
      </w:r>
      <w:r w:rsidRPr="00AA7F35">
        <w:t xml:space="preserve"> mottak for næringskunder. Innsamlingen er tilpasset ulike brukergrupper og geografiske behov. Avfallet transporteres i hovedsak videre til Logistikksenter for farlig avfall, hvor det gjennomføres kontroll, registrering, deklarering og mellomlagring før videre transport til ekstern behandling.</w:t>
      </w:r>
    </w:p>
    <w:p w14:paraId="30A02402" w14:textId="51AE7160" w:rsidR="007F2159" w:rsidRDefault="00AA7F35" w:rsidP="00DF4D46">
      <w:r w:rsidRPr="00AA7F35">
        <w:rPr>
          <w:rStyle w:val="Heading4Char"/>
        </w:rPr>
        <w:t>Husholdningsavfall</w:t>
      </w:r>
      <w:r w:rsidRPr="00AA7F35">
        <w:br/>
        <w:t>Farlig avfall fra husholdninger samles</w:t>
      </w:r>
      <w:r w:rsidR="008902E3">
        <w:t xml:space="preserve"> </w:t>
      </w:r>
      <w:r w:rsidR="003F2099">
        <w:t>hovedsakelig</w:t>
      </w:r>
      <w:r w:rsidRPr="00AA7F35">
        <w:t xml:space="preserve"> inn via betjente gjenvinningsstasjoner, herunder større anlegg som </w:t>
      </w:r>
      <w:r w:rsidR="003F2099" w:rsidRPr="00AA7F35">
        <w:t>Grønmo</w:t>
      </w:r>
      <w:r w:rsidR="002D2F12">
        <w:t xml:space="preserve"> og små</w:t>
      </w:r>
      <w:r>
        <w:t xml:space="preserve"> gj</w:t>
      </w:r>
      <w:r w:rsidR="002D2F12">
        <w:t>envinningsstasjoner</w:t>
      </w:r>
      <w:r w:rsidR="00976F66">
        <w:t xml:space="preserve"> som Løren</w:t>
      </w:r>
      <w:r w:rsidR="002D2F12">
        <w:t>.</w:t>
      </w:r>
      <w:r w:rsidRPr="00AA7F35">
        <w:t xml:space="preserve"> I tillegg benyttes mobile gjenvinningsstasjoner med faste stoppesteder i ulike bydeler</w:t>
      </w:r>
      <w:r w:rsidR="002D2F12">
        <w:t xml:space="preserve">. </w:t>
      </w:r>
      <w:r w:rsidRPr="00AA7F35">
        <w:t>Ved alle disse mottakene bistår kundeveiledere med mottak og sortering av avfallet. Innsamlet avfall transporteres internt til Logistikksenter farlig avfall.</w:t>
      </w:r>
      <w:r w:rsidR="00D821A6">
        <w:t xml:space="preserve"> Se</w:t>
      </w:r>
      <w:r w:rsidR="004C0E6D">
        <w:t xml:space="preserve"> tabell 3 for oversikt over Oppdragsgivers </w:t>
      </w:r>
      <w:r w:rsidR="00553C66">
        <w:t>gjenvinningsstasjoner.</w:t>
      </w:r>
      <w:r w:rsidR="00553C66">
        <w:br/>
      </w:r>
      <w:r w:rsidR="003B6A89">
        <w:br/>
      </w:r>
      <w:r w:rsidR="00F17CB1" w:rsidRPr="00F17CB1">
        <w:t xml:space="preserve">Oppdragsgiver tilbyr også en </w:t>
      </w:r>
      <w:r w:rsidR="00B41631" w:rsidRPr="00F17CB1">
        <w:t xml:space="preserve">sesongbasert </w:t>
      </w:r>
      <w:r w:rsidR="00B41631">
        <w:t>(</w:t>
      </w:r>
      <w:r w:rsidR="0037416E">
        <w:t xml:space="preserve">høst og vår) </w:t>
      </w:r>
      <w:r w:rsidR="00F17CB1" w:rsidRPr="00F17CB1">
        <w:t xml:space="preserve">henteordning for farlig avfall fra borettslag, sameier og velforeninger. UN-godkjente beholdere distribueres til aktører som har søkt om og fått innvilget deltakelse i ordningen. Avfallet samles inn og transporteres til Logistikksenter farlig avfall, hvor det sorteres, klassifiseres, emballeres og merkes før videre håndtering. </w:t>
      </w:r>
      <w:r w:rsidR="00903FFB">
        <w:t>I</w:t>
      </w:r>
      <w:r w:rsidR="00F17CB1" w:rsidRPr="00F17CB1">
        <w:t xml:space="preserve"> 2025 ble det samlet inn </w:t>
      </w:r>
      <w:r w:rsidR="00F17CB1" w:rsidRPr="005627D8">
        <w:t xml:space="preserve">ca. </w:t>
      </w:r>
      <w:r w:rsidR="005627D8" w:rsidRPr="005627D8">
        <w:t>40</w:t>
      </w:r>
      <w:r w:rsidR="00F17CB1" w:rsidRPr="005627D8">
        <w:t xml:space="preserve"> tonn </w:t>
      </w:r>
      <w:r w:rsidR="00F17CB1" w:rsidRPr="00F17CB1">
        <w:t>farlig avfall gjennom denne ordningen.</w:t>
      </w:r>
    </w:p>
    <w:p w14:paraId="6C7E0DF6" w14:textId="5C29817E" w:rsidR="00D821A6" w:rsidRDefault="00D821A6" w:rsidP="00D821A6">
      <w:pPr>
        <w:pStyle w:val="Caption"/>
      </w:pPr>
      <w:r>
        <w:t xml:space="preserve">Tabell </w:t>
      </w:r>
      <w:r>
        <w:fldChar w:fldCharType="begin"/>
      </w:r>
      <w:r>
        <w:instrText xml:space="preserve"> SEQ Tabell \* ARABIC </w:instrText>
      </w:r>
      <w:r>
        <w:fldChar w:fldCharType="separate"/>
      </w:r>
      <w:r>
        <w:rPr>
          <w:noProof/>
        </w:rPr>
        <w:t>3</w:t>
      </w:r>
      <w:r>
        <w:rPr>
          <w:noProof/>
        </w:rPr>
        <w:fldChar w:fldCharType="end"/>
      </w:r>
      <w:r>
        <w:t xml:space="preserve"> - Oversikt over Oppdragsgivers gjenvinningsstasjoner og stasjonstype</w:t>
      </w:r>
    </w:p>
    <w:tbl>
      <w:tblPr>
        <w:tblStyle w:val="GridTable4-Accent3"/>
        <w:tblpPr w:leftFromText="141" w:rightFromText="141" w:vertAnchor="text" w:tblpY="-51"/>
        <w:tblW w:w="0" w:type="auto"/>
        <w:tblLook w:val="04A0" w:firstRow="1" w:lastRow="0" w:firstColumn="1" w:lastColumn="0" w:noHBand="0" w:noVBand="1"/>
      </w:tblPr>
      <w:tblGrid>
        <w:gridCol w:w="4627"/>
        <w:gridCol w:w="4627"/>
      </w:tblGrid>
      <w:tr w:rsidR="00CA2E19" w14:paraId="55D6399A" w14:textId="77777777" w:rsidTr="00CA2E1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27" w:type="dxa"/>
          </w:tcPr>
          <w:p w14:paraId="68602ABB" w14:textId="77777777" w:rsidR="00CA2E19" w:rsidRDefault="00CA2E19" w:rsidP="00CA2E19">
            <w:pPr>
              <w:pStyle w:val="NoSpacing"/>
            </w:pPr>
            <w:r>
              <w:t>Anlegg</w:t>
            </w:r>
          </w:p>
        </w:tc>
        <w:tc>
          <w:tcPr>
            <w:tcW w:w="4627" w:type="dxa"/>
          </w:tcPr>
          <w:p w14:paraId="4C543731" w14:textId="77777777" w:rsidR="00CA2E19" w:rsidRDefault="00CA2E19" w:rsidP="00CA2E19">
            <w:pPr>
              <w:pStyle w:val="NoSpacing"/>
              <w:cnfStyle w:val="100000000000" w:firstRow="1" w:lastRow="0" w:firstColumn="0" w:lastColumn="0" w:oddVBand="0" w:evenVBand="0" w:oddHBand="0" w:evenHBand="0" w:firstRowFirstColumn="0" w:firstRowLastColumn="0" w:lastRowFirstColumn="0" w:lastRowLastColumn="0"/>
            </w:pPr>
            <w:r>
              <w:t>Type stasjon</w:t>
            </w:r>
          </w:p>
        </w:tc>
      </w:tr>
      <w:tr w:rsidR="00CA2E19" w14:paraId="0BFA6DE3" w14:textId="77777777" w:rsidTr="00CA2E19">
        <w:trPr>
          <w:cnfStyle w:val="000000100000" w:firstRow="0" w:lastRow="0" w:firstColumn="0" w:lastColumn="0" w:oddVBand="0" w:evenVBand="0" w:oddHBand="1" w:evenHBand="0" w:firstRowFirstColumn="0" w:firstRowLastColumn="0" w:lastRowFirstColumn="0" w:lastRowLastColumn="0"/>
          <w:trHeight w:val="617"/>
        </w:trPr>
        <w:tc>
          <w:tcPr>
            <w:cnfStyle w:val="001000000000" w:firstRow="0" w:lastRow="0" w:firstColumn="1" w:lastColumn="0" w:oddVBand="0" w:evenVBand="0" w:oddHBand="0" w:evenHBand="0" w:firstRowFirstColumn="0" w:firstRowLastColumn="0" w:lastRowFirstColumn="0" w:lastRowLastColumn="0"/>
            <w:tcW w:w="4627" w:type="dxa"/>
          </w:tcPr>
          <w:p w14:paraId="166CAAE1" w14:textId="77777777" w:rsidR="00CA2E19" w:rsidRPr="00005EB7" w:rsidRDefault="00CA2E19" w:rsidP="00CA2E19">
            <w:pPr>
              <w:pStyle w:val="NoSpacing"/>
              <w:rPr>
                <w:b w:val="0"/>
                <w:bCs w:val="0"/>
              </w:rPr>
            </w:pPr>
            <w:r>
              <w:t>Grønmo, Haraldrud, Smestad, Grefsen og Ryen</w:t>
            </w:r>
          </w:p>
        </w:tc>
        <w:tc>
          <w:tcPr>
            <w:tcW w:w="4627" w:type="dxa"/>
          </w:tcPr>
          <w:p w14:paraId="61E43CB9" w14:textId="77777777" w:rsidR="00CA2E19" w:rsidRDefault="00CA2E19" w:rsidP="00CA2E19">
            <w:pPr>
              <w:pStyle w:val="NoSpacing"/>
              <w:cnfStyle w:val="000000100000" w:firstRow="0" w:lastRow="0" w:firstColumn="0" w:lastColumn="0" w:oddVBand="0" w:evenVBand="0" w:oddHBand="1" w:evenHBand="0" w:firstRowFirstColumn="0" w:firstRowLastColumn="0" w:lastRowFirstColumn="0" w:lastRowLastColumn="0"/>
            </w:pPr>
            <w:r>
              <w:t>Gjenvinningsstasjoner</w:t>
            </w:r>
          </w:p>
        </w:tc>
      </w:tr>
      <w:tr w:rsidR="00CA2E19" w14:paraId="203C7EFC" w14:textId="77777777" w:rsidTr="00CA2E19">
        <w:tc>
          <w:tcPr>
            <w:cnfStyle w:val="001000000000" w:firstRow="0" w:lastRow="0" w:firstColumn="1" w:lastColumn="0" w:oddVBand="0" w:evenVBand="0" w:oddHBand="0" w:evenHBand="0" w:firstRowFirstColumn="0" w:firstRowLastColumn="0" w:lastRowFirstColumn="0" w:lastRowLastColumn="0"/>
            <w:tcW w:w="4627" w:type="dxa"/>
          </w:tcPr>
          <w:p w14:paraId="2156476D" w14:textId="77777777" w:rsidR="00CA2E19" w:rsidRDefault="00CA2E19" w:rsidP="00CA2E19">
            <w:pPr>
              <w:pStyle w:val="NoSpacing"/>
            </w:pPr>
            <w:r>
              <w:t>Bentsehjørnet, Fredensborg, Løren, Romsås, Lindeberg, Trosterud, Sørenga, Sofienberg og Kampen</w:t>
            </w:r>
          </w:p>
        </w:tc>
        <w:tc>
          <w:tcPr>
            <w:tcW w:w="4627" w:type="dxa"/>
          </w:tcPr>
          <w:p w14:paraId="05FEEFA7" w14:textId="77777777" w:rsidR="00CA2E19" w:rsidRDefault="00CA2E19" w:rsidP="00CA2E19">
            <w:pPr>
              <w:pStyle w:val="NoSpacing"/>
              <w:cnfStyle w:val="000000000000" w:firstRow="0" w:lastRow="0" w:firstColumn="0" w:lastColumn="0" w:oddVBand="0" w:evenVBand="0" w:oddHBand="0" w:evenHBand="0" w:firstRowFirstColumn="0" w:firstRowLastColumn="0" w:lastRowFirstColumn="0" w:lastRowLastColumn="0"/>
            </w:pPr>
            <w:r>
              <w:t>Små gjenvinningsstasjoner</w:t>
            </w:r>
          </w:p>
        </w:tc>
      </w:tr>
      <w:tr w:rsidR="00CA2E19" w14:paraId="67C8AEFF" w14:textId="77777777" w:rsidTr="00CA2E1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27" w:type="dxa"/>
          </w:tcPr>
          <w:p w14:paraId="4BE04E8E" w14:textId="77777777" w:rsidR="00CA2E19" w:rsidRDefault="00CA2E19" w:rsidP="00CA2E19">
            <w:pPr>
              <w:pStyle w:val="NoSpacing"/>
            </w:pPr>
            <w:r>
              <w:t>Tre Mobile gjenvinningsstasjoner</w:t>
            </w:r>
          </w:p>
        </w:tc>
        <w:tc>
          <w:tcPr>
            <w:tcW w:w="4627" w:type="dxa"/>
          </w:tcPr>
          <w:p w14:paraId="77328296" w14:textId="77777777" w:rsidR="00CA2E19" w:rsidRDefault="00CA2E19" w:rsidP="00CA2E19">
            <w:pPr>
              <w:pStyle w:val="NoSpacing"/>
              <w:cnfStyle w:val="000000100000" w:firstRow="0" w:lastRow="0" w:firstColumn="0" w:lastColumn="0" w:oddVBand="0" w:evenVBand="0" w:oddHBand="1" w:evenHBand="0" w:firstRowFirstColumn="0" w:firstRowLastColumn="0" w:lastRowFirstColumn="0" w:lastRowLastColumn="0"/>
            </w:pPr>
            <w:r>
              <w:t>Mobile gjenvinningsstasjoner</w:t>
            </w:r>
          </w:p>
        </w:tc>
      </w:tr>
    </w:tbl>
    <w:p w14:paraId="0DE6C9AF" w14:textId="77777777" w:rsidR="004C0E6D" w:rsidRDefault="00CA2E19" w:rsidP="009221CD">
      <w:pPr>
        <w:pStyle w:val="Heading5"/>
        <w:numPr>
          <w:ilvl w:val="0"/>
          <w:numId w:val="0"/>
        </w:numPr>
        <w:ind w:left="1008" w:hanging="1008"/>
      </w:pPr>
      <w:r>
        <w:t xml:space="preserve"> </w:t>
      </w:r>
    </w:p>
    <w:p w14:paraId="15557196" w14:textId="69D3F100" w:rsidR="009221CD" w:rsidRPr="00553C66" w:rsidRDefault="009221CD" w:rsidP="009221CD">
      <w:pPr>
        <w:pStyle w:val="Heading5"/>
        <w:numPr>
          <w:ilvl w:val="0"/>
          <w:numId w:val="0"/>
        </w:numPr>
        <w:ind w:left="1008" w:hanging="1008"/>
        <w:rPr>
          <w:sz w:val="21"/>
          <w:szCs w:val="21"/>
        </w:rPr>
      </w:pPr>
      <w:r w:rsidRPr="00553C66">
        <w:rPr>
          <w:sz w:val="21"/>
          <w:szCs w:val="21"/>
        </w:rPr>
        <w:t>Ombruk av farlig avfall fra husholdning</w:t>
      </w:r>
    </w:p>
    <w:p w14:paraId="21AEE824" w14:textId="16B5C803" w:rsidR="009221CD" w:rsidRPr="009221CD" w:rsidRDefault="009221CD" w:rsidP="00903FFB">
      <w:pPr>
        <w:jc w:val="both"/>
      </w:pPr>
      <w:r w:rsidRPr="009221CD">
        <w:t>Oppdragsgiver har som mål å håndtere avfall i tråd med avfallshierarkiet og å flytte mest mulig avfall høyest mulig opp i avfallspyramiden. Som en del av dette arbeidet gjennomføres ombruk av fungerende produkter som ellers ville blitt klassifisert som farlig avfall</w:t>
      </w:r>
      <w:r>
        <w:t xml:space="preserve">. </w:t>
      </w:r>
    </w:p>
    <w:p w14:paraId="4E0C77C9" w14:textId="04B75CA0" w:rsidR="009221CD" w:rsidRPr="009221CD" w:rsidRDefault="009221CD" w:rsidP="00903FFB">
      <w:pPr>
        <w:jc w:val="both"/>
      </w:pPr>
      <w:r w:rsidRPr="009221CD">
        <w:t xml:space="preserve">Oppdragsgiver har egen utsortering av farlig avfall som egner seg til ombruk. </w:t>
      </w:r>
      <w:r w:rsidR="00903FFB">
        <w:t xml:space="preserve">Leverandør </w:t>
      </w:r>
      <w:r w:rsidRPr="009221CD">
        <w:t>må være oppmerksom på at utsortering av enkelte fraksjoner til ombruk vil forekomme, eksempelvis maling, løsemidler, oljer</w:t>
      </w:r>
      <w:r w:rsidR="0043605A">
        <w:t xml:space="preserve">, </w:t>
      </w:r>
      <w:r w:rsidRPr="009221CD">
        <w:t>rengjøringsprodukter</w:t>
      </w:r>
      <w:r w:rsidR="0043605A">
        <w:t>, etc</w:t>
      </w:r>
      <w:r w:rsidRPr="009221CD">
        <w:t xml:space="preserve">. Det er ikke snakk om store mengder, men i 2025 ble det sortert ut </w:t>
      </w:r>
      <w:r w:rsidR="00F91BEA" w:rsidRPr="00F91BEA">
        <w:t>6 tonn</w:t>
      </w:r>
      <w:r w:rsidRPr="009221CD">
        <w:t xml:space="preserve"> til ombruk. Produktene selges videre gjennom </w:t>
      </w:r>
      <w:r w:rsidR="00B2753C">
        <w:t>O</w:t>
      </w:r>
      <w:r w:rsidRPr="009221CD">
        <w:t>ppdragsgivers egen ombruksbutikk. Utsorteringen skjer etter fastsatte vurderingskriterier basert på gjeldende regelverk, skriftlige prosedyrer og visuell kontroll av produktenes tilstand og egnethet for videre bruk.</w:t>
      </w:r>
    </w:p>
    <w:p w14:paraId="7571D394" w14:textId="52FD34ED" w:rsidR="00AA7F35" w:rsidRDefault="00AA7F35" w:rsidP="00903FFB">
      <w:pPr>
        <w:jc w:val="both"/>
      </w:pPr>
      <w:r w:rsidRPr="00AA7F35">
        <w:rPr>
          <w:rStyle w:val="Heading4Char"/>
        </w:rPr>
        <w:t>Næringsavfall</w:t>
      </w:r>
      <w:r w:rsidRPr="00AA7F35">
        <w:br/>
        <w:t xml:space="preserve">Farlig avfall fra næringsvirksomhet mottas ved </w:t>
      </w:r>
      <w:r w:rsidR="00F23B0E">
        <w:t>O</w:t>
      </w:r>
      <w:r w:rsidRPr="00AA7F35">
        <w:t xml:space="preserve">ppdragsgivers betjente </w:t>
      </w:r>
      <w:r w:rsidR="00412F77">
        <w:t>nærings</w:t>
      </w:r>
      <w:r w:rsidRPr="00AA7F35">
        <w:t>mottak på Logistikksenter for farlig avfal</w:t>
      </w:r>
      <w:r w:rsidR="00F17CB1">
        <w:t>l</w:t>
      </w:r>
      <w:r w:rsidRPr="00AA7F35">
        <w:t>. Her leverer små og mellomstore virksomheter</w:t>
      </w:r>
      <w:r w:rsidR="003423CC">
        <w:t xml:space="preserve"> farlig</w:t>
      </w:r>
      <w:r w:rsidRPr="00AA7F35">
        <w:t xml:space="preserve"> avfall direkte. Avfallet kontrolleres, klassifiseres og deklareres før det mellomlagres og klargjøres for videre transport til ekstern behandling.</w:t>
      </w:r>
    </w:p>
    <w:p w14:paraId="2D8EE3A5" w14:textId="77777777" w:rsidR="00353167" w:rsidRDefault="00E77C40" w:rsidP="00933512">
      <w:r w:rsidRPr="00E77C40">
        <w:t xml:space="preserve">Det oppstår også farlig avfall fra Oppdragsgivers egen drift, blant annet i forbindelse med drift og vedlikehold av anlegg, kjøretøy og maskiner. I tillegg utsorteres farlig avfall fra innsamlede avfallsstrømmer ved utsorteringsanleggene, og dette sendes videre fra </w:t>
      </w:r>
      <w:r w:rsidR="00366D91">
        <w:t>L</w:t>
      </w:r>
      <w:r w:rsidRPr="00E77C40">
        <w:t>ogistikksent</w:t>
      </w:r>
      <w:r w:rsidR="007C13E3">
        <w:t>eret</w:t>
      </w:r>
      <w:r w:rsidRPr="00E77C40">
        <w:t xml:space="preserve"> for </w:t>
      </w:r>
      <w:r w:rsidR="00366D91">
        <w:t xml:space="preserve">farlig avfall. </w:t>
      </w:r>
      <w:r w:rsidR="002E0354" w:rsidRPr="002E0354">
        <w:t xml:space="preserve">Dette farlige avfallet håndteres i henhold til gjeldende regelverk og leveres til godkjent videre behandling. </w:t>
      </w:r>
    </w:p>
    <w:p w14:paraId="01965910" w14:textId="3D8318C9" w:rsidR="002E0354" w:rsidRDefault="002E0354" w:rsidP="00933512">
      <w:r w:rsidRPr="002E0354">
        <w:t xml:space="preserve">Alt stykkgods av farlig avfall fra Oppdragsgivers virksomhet emballeres, merkes og deklareres før det sendes til Logistikksenter for farlig avfall. </w:t>
      </w:r>
      <w:r w:rsidR="0040484E">
        <w:t xml:space="preserve">(Unntaket er 7011 </w:t>
      </w:r>
      <w:r w:rsidR="00353167">
        <w:t>fra</w:t>
      </w:r>
      <w:r w:rsidR="00756592">
        <w:t xml:space="preserve"> forbrenningsanlegget på Haraldru</w:t>
      </w:r>
      <w:r w:rsidR="008D33DB">
        <w:t>d</w:t>
      </w:r>
      <w:r w:rsidR="0040484E">
        <w:t xml:space="preserve"> som per nå hentes direkte fra anlegget). </w:t>
      </w:r>
      <w:r w:rsidRPr="002E0354">
        <w:t>Erfaring viser at det er vanskelig å estimere de årlige mengdene, da disse kan variere betydelig avhengig av drift, innleveringer og vedlikeholdsbehov</w:t>
      </w:r>
      <w:r w:rsidR="0040484E">
        <w:t>.</w:t>
      </w:r>
      <w:r w:rsidR="00531DCA">
        <w:t xml:space="preserve"> </w:t>
      </w:r>
      <w:r w:rsidR="00CA161E" w:rsidRPr="00CA161E">
        <w:t>Energigjenvinningsanleggets</w:t>
      </w:r>
      <w:r w:rsidR="00182A7D">
        <w:t xml:space="preserve"> til Oppdragsgiver</w:t>
      </w:r>
      <w:r w:rsidR="00CA161E" w:rsidRPr="00CA161E">
        <w:t xml:space="preserve"> forventede driftsperiode varer frem til 2030. Oppdragsgiver legger til grunn at driften avvikles i løpet av 2029 som en del av den planlagte utfasingen av anlegget.</w:t>
      </w:r>
    </w:p>
    <w:p w14:paraId="1DA165B8" w14:textId="6172E013" w:rsidR="00432229" w:rsidRPr="00AA7F35" w:rsidRDefault="00D75E62" w:rsidP="00286EBF">
      <w:pPr>
        <w:pStyle w:val="Heading3"/>
      </w:pPr>
      <w:bookmarkStart w:id="6" w:name="_Toc238036140"/>
      <w:r>
        <w:t>Mellomlagring</w:t>
      </w:r>
      <w:r w:rsidR="00057B7D">
        <w:t xml:space="preserve"> – Logistikksenter farlig avfall</w:t>
      </w:r>
      <w:bookmarkEnd w:id="6"/>
    </w:p>
    <w:p w14:paraId="50AC5087" w14:textId="1AAD2EDD" w:rsidR="00CD551B" w:rsidRPr="00CD551B" w:rsidRDefault="00CD551B" w:rsidP="000F6AEE">
      <w:r w:rsidRPr="00CD551B">
        <w:t xml:space="preserve">Logistikksenter farlig avfall fungerer som mottakssted og mellomlager for farlig avfall i </w:t>
      </w:r>
      <w:r w:rsidR="003E1E89">
        <w:t>O</w:t>
      </w:r>
      <w:r w:rsidRPr="00CD551B">
        <w:t>ppdragsgivers virksomhet. Senteret mottar også farlig avfall som oppstår i forbindelse med drift og vedlikehold av etatens bygg og anlegg. Avfallet ankommer i hovedsak via interntransport fra gjenvinningsstasjonene, ferdig sortert og emballert. Det utføres imidlertid også noe sortering, merking og emballering av farlig avfall ved logistikksenteret.</w:t>
      </w:r>
    </w:p>
    <w:p w14:paraId="5E84E557" w14:textId="76BB9F6E" w:rsidR="00226F45" w:rsidRDefault="00226F45" w:rsidP="000F6AEE">
      <w:r w:rsidRPr="00226F45">
        <w:t>Logistikksenteret utføre</w:t>
      </w:r>
      <w:r w:rsidR="00802B1F">
        <w:t>r</w:t>
      </w:r>
      <w:r w:rsidRPr="00226F45">
        <w:t xml:space="preserve"> mottakskontroll av alt innkommende avfall i samsvar med Oppdragsgivers gjeldende prosedyrer. Avfallet deklareres, merkes og registreres i lagersystemet før det mellomlagres i dedikerte lagerområder i påvente av videre transport. Lagerområdene er inndelt etter fareklasse, slik at avfall med tilsvarende egenskaper lagres samlet på en sikker og forskriftsmessig måte</w:t>
      </w:r>
      <w:r>
        <w:t>.</w:t>
      </w:r>
    </w:p>
    <w:p w14:paraId="1EB0B653" w14:textId="04E108B2" w:rsidR="00CD551B" w:rsidRPr="00CD551B" w:rsidRDefault="00CD551B" w:rsidP="000F6AEE">
      <w:r w:rsidRPr="00CD551B">
        <w:t>Logistikksenter farlig avfall utgjør også etatens fagmiljø innen regelverk, kompetanse og sikker håndtering av farlig avfall. Det pågår samtidig et arbeid med å vurdere fremtidige lokaliseringsalternativer for logistikksenteret. Dette innebærer at virksomheten på sikt kan bli flyttet til en ny lokasjon, men per i dag vurderes det som li</w:t>
      </w:r>
      <w:r w:rsidR="00C47E21">
        <w:t>te</w:t>
      </w:r>
      <w:r w:rsidR="00A636DD">
        <w:t xml:space="preserve"> sannsynlig</w:t>
      </w:r>
      <w:r w:rsidR="001F0497">
        <w:t xml:space="preserve"> at kommer til å skje </w:t>
      </w:r>
      <w:r w:rsidR="00A636DD">
        <w:t>i løpet</w:t>
      </w:r>
      <w:r w:rsidR="001F0497">
        <w:t xml:space="preserve"> av </w:t>
      </w:r>
      <w:r w:rsidR="00A636DD">
        <w:t>kontraktsperioden.</w:t>
      </w:r>
    </w:p>
    <w:p w14:paraId="69101533" w14:textId="77777777" w:rsidR="00515B0F" w:rsidRPr="00553B07" w:rsidRDefault="00515B0F" w:rsidP="00515B0F">
      <w:pPr>
        <w:pStyle w:val="Heading3"/>
      </w:pPr>
      <w:bookmarkStart w:id="7" w:name="_Toc238036141"/>
      <w:r>
        <w:t>Anlegg for henting av farlig avfall</w:t>
      </w:r>
      <w:bookmarkEnd w:id="7"/>
    </w:p>
    <w:p w14:paraId="04C3E66D" w14:textId="156E0824" w:rsidR="00515B0F" w:rsidRDefault="00515B0F" w:rsidP="00B258D0">
      <w:pPr>
        <w:jc w:val="both"/>
      </w:pPr>
      <w:r>
        <w:t xml:space="preserve">Oppdragsgiver har følgende </w:t>
      </w:r>
      <w:r w:rsidR="007B6ABF">
        <w:t>anlegg</w:t>
      </w:r>
      <w:r>
        <w:t xml:space="preserve"> hvor det hentes farlig avfall</w:t>
      </w:r>
      <w:r w:rsidR="007B6ABF">
        <w:t xml:space="preserve"> fra i dag, hovedandelen </w:t>
      </w:r>
      <w:r w:rsidR="00C311AE">
        <w:t>av avfallet blir hentet på Logistikksenteret for farlig avfall</w:t>
      </w:r>
      <w:r>
        <w:t>:</w:t>
      </w:r>
    </w:p>
    <w:p w14:paraId="6A6BA3F5" w14:textId="1708BBE3" w:rsidR="00515B0F" w:rsidRPr="00160DA7" w:rsidRDefault="00515B0F" w:rsidP="00515B0F">
      <w:pPr>
        <w:pStyle w:val="NoSpacing"/>
        <w:rPr>
          <w:i/>
          <w:iCs/>
        </w:rPr>
      </w:pPr>
      <w:r w:rsidRPr="00160DA7">
        <w:rPr>
          <w:i/>
          <w:iCs/>
        </w:rPr>
        <w:t xml:space="preserve">Tabell </w:t>
      </w:r>
      <w:r w:rsidRPr="00160DA7">
        <w:rPr>
          <w:i/>
          <w:iCs/>
        </w:rPr>
        <w:fldChar w:fldCharType="begin"/>
      </w:r>
      <w:r w:rsidRPr="00160DA7">
        <w:rPr>
          <w:i/>
          <w:iCs/>
        </w:rPr>
        <w:instrText xml:space="preserve"> SEQ Tabell \* ARABIC </w:instrText>
      </w:r>
      <w:r w:rsidRPr="00160DA7">
        <w:rPr>
          <w:i/>
          <w:iCs/>
        </w:rPr>
        <w:fldChar w:fldCharType="separate"/>
      </w:r>
      <w:r w:rsidR="00D821A6">
        <w:rPr>
          <w:i/>
          <w:iCs/>
          <w:noProof/>
        </w:rPr>
        <w:t>4</w:t>
      </w:r>
      <w:r w:rsidRPr="00160DA7">
        <w:rPr>
          <w:i/>
          <w:iCs/>
        </w:rPr>
        <w:fldChar w:fldCharType="end"/>
      </w:r>
      <w:r w:rsidRPr="00160DA7">
        <w:rPr>
          <w:i/>
          <w:iCs/>
        </w:rPr>
        <w:t xml:space="preserve"> - Anlegg </w:t>
      </w:r>
      <w:r>
        <w:rPr>
          <w:i/>
          <w:iCs/>
        </w:rPr>
        <w:t>hvor det hentes farlig avfall.</w:t>
      </w:r>
    </w:p>
    <w:tbl>
      <w:tblPr>
        <w:tblStyle w:val="ListTable4-Accent3"/>
        <w:tblW w:w="0" w:type="auto"/>
        <w:tblLayout w:type="fixed"/>
        <w:tblLook w:val="04A0" w:firstRow="1" w:lastRow="0" w:firstColumn="1" w:lastColumn="0" w:noHBand="0" w:noVBand="1"/>
      </w:tblPr>
      <w:tblGrid>
        <w:gridCol w:w="2405"/>
        <w:gridCol w:w="2126"/>
        <w:gridCol w:w="1736"/>
        <w:gridCol w:w="1645"/>
        <w:gridCol w:w="1342"/>
      </w:tblGrid>
      <w:tr w:rsidR="00C26938" w14:paraId="0C87C7E0" w14:textId="1EDA2E7B" w:rsidTr="00C26938">
        <w:trPr>
          <w:cnfStyle w:val="100000000000" w:firstRow="1" w:lastRow="0" w:firstColumn="0" w:lastColumn="0" w:oddVBand="0" w:evenVBand="0" w:oddHBand="0" w:evenHBand="0" w:firstRowFirstColumn="0" w:firstRowLastColumn="0" w:lastRowFirstColumn="0" w:lastRowLastColumn="0"/>
          <w:trHeight w:val="548"/>
        </w:trPr>
        <w:tc>
          <w:tcPr>
            <w:cnfStyle w:val="001000000000" w:firstRow="0" w:lastRow="0" w:firstColumn="1" w:lastColumn="0" w:oddVBand="0" w:evenVBand="0" w:oddHBand="0" w:evenHBand="0" w:firstRowFirstColumn="0" w:firstRowLastColumn="0" w:lastRowFirstColumn="0" w:lastRowLastColumn="0"/>
            <w:tcW w:w="2405" w:type="dxa"/>
            <w:vAlign w:val="center"/>
          </w:tcPr>
          <w:p w14:paraId="3E7DEF55" w14:textId="77777777" w:rsidR="00C26938" w:rsidRPr="00AE3FEE" w:rsidRDefault="00C26938" w:rsidP="005D2F24">
            <w:pPr>
              <w:pStyle w:val="NoSpacing"/>
              <w:jc w:val="center"/>
              <w:rPr>
                <w:color w:val="000000" w:themeColor="text1"/>
              </w:rPr>
            </w:pPr>
            <w:r w:rsidRPr="00AE3FEE">
              <w:rPr>
                <w:color w:val="000000" w:themeColor="text1"/>
              </w:rPr>
              <w:t>Stasjon</w:t>
            </w:r>
          </w:p>
        </w:tc>
        <w:tc>
          <w:tcPr>
            <w:tcW w:w="2126" w:type="dxa"/>
            <w:vAlign w:val="center"/>
          </w:tcPr>
          <w:p w14:paraId="005356FD" w14:textId="77777777" w:rsidR="00C26938" w:rsidRPr="00AE3FEE" w:rsidRDefault="00C26938" w:rsidP="005D2F24">
            <w:pPr>
              <w:pStyle w:val="NoSpacing"/>
              <w:jc w:val="center"/>
              <w:cnfStyle w:val="100000000000" w:firstRow="1" w:lastRow="0" w:firstColumn="0" w:lastColumn="0" w:oddVBand="0" w:evenVBand="0" w:oddHBand="0" w:evenHBand="0" w:firstRowFirstColumn="0" w:firstRowLastColumn="0" w:lastRowFirstColumn="0" w:lastRowLastColumn="0"/>
              <w:rPr>
                <w:color w:val="000000" w:themeColor="text1"/>
              </w:rPr>
            </w:pPr>
            <w:r w:rsidRPr="00AE3FEE">
              <w:rPr>
                <w:color w:val="000000" w:themeColor="text1"/>
              </w:rPr>
              <w:t>Adresse</w:t>
            </w:r>
          </w:p>
        </w:tc>
        <w:tc>
          <w:tcPr>
            <w:tcW w:w="1736" w:type="dxa"/>
            <w:vAlign w:val="center"/>
          </w:tcPr>
          <w:p w14:paraId="183CE9DA" w14:textId="77777777" w:rsidR="00C26938" w:rsidRPr="00AE3FEE" w:rsidRDefault="00C26938" w:rsidP="005D2F24">
            <w:pPr>
              <w:pStyle w:val="NoSpacing"/>
              <w:jc w:val="center"/>
              <w:cnfStyle w:val="100000000000" w:firstRow="1" w:lastRow="0" w:firstColumn="0" w:lastColumn="0" w:oddVBand="0" w:evenVBand="0" w:oddHBand="0" w:evenHBand="0" w:firstRowFirstColumn="0" w:firstRowLastColumn="0" w:lastRowFirstColumn="0" w:lastRowLastColumn="0"/>
              <w:rPr>
                <w:color w:val="000000" w:themeColor="text1"/>
              </w:rPr>
            </w:pPr>
            <w:r w:rsidRPr="00AE3FEE">
              <w:rPr>
                <w:color w:val="000000" w:themeColor="text1"/>
              </w:rPr>
              <w:t>Åpningstider Mandag</w:t>
            </w:r>
            <w:r>
              <w:rPr>
                <w:color w:val="000000" w:themeColor="text1"/>
              </w:rPr>
              <w:t xml:space="preserve"> </w:t>
            </w:r>
            <w:r w:rsidRPr="00AE3FEE">
              <w:rPr>
                <w:color w:val="000000" w:themeColor="text1"/>
              </w:rPr>
              <w:t>-</w:t>
            </w:r>
            <w:r>
              <w:rPr>
                <w:color w:val="000000" w:themeColor="text1"/>
              </w:rPr>
              <w:t xml:space="preserve"> </w:t>
            </w:r>
            <w:r w:rsidRPr="00AE3FEE">
              <w:rPr>
                <w:color w:val="000000" w:themeColor="text1"/>
              </w:rPr>
              <w:t>Torsdag</w:t>
            </w:r>
          </w:p>
        </w:tc>
        <w:tc>
          <w:tcPr>
            <w:tcW w:w="1645" w:type="dxa"/>
            <w:vAlign w:val="center"/>
          </w:tcPr>
          <w:p w14:paraId="73E3FDAD" w14:textId="77777777" w:rsidR="00C26938" w:rsidRPr="00AE3FEE" w:rsidRDefault="00C26938" w:rsidP="005D2F24">
            <w:pPr>
              <w:pStyle w:val="NoSpacing"/>
              <w:jc w:val="center"/>
              <w:cnfStyle w:val="100000000000" w:firstRow="1" w:lastRow="0" w:firstColumn="0" w:lastColumn="0" w:oddVBand="0" w:evenVBand="0" w:oddHBand="0" w:evenHBand="0" w:firstRowFirstColumn="0" w:firstRowLastColumn="0" w:lastRowFirstColumn="0" w:lastRowLastColumn="0"/>
              <w:rPr>
                <w:color w:val="000000" w:themeColor="text1"/>
              </w:rPr>
            </w:pPr>
            <w:r w:rsidRPr="00AE3FEE">
              <w:rPr>
                <w:color w:val="000000" w:themeColor="text1"/>
              </w:rPr>
              <w:t>Åpningstider Fredag</w:t>
            </w:r>
            <w:r>
              <w:rPr>
                <w:color w:val="000000" w:themeColor="text1"/>
              </w:rPr>
              <w:t xml:space="preserve"> </w:t>
            </w:r>
            <w:r w:rsidRPr="00AE3FEE">
              <w:rPr>
                <w:color w:val="000000" w:themeColor="text1"/>
              </w:rPr>
              <w:t>-</w:t>
            </w:r>
            <w:r>
              <w:rPr>
                <w:color w:val="000000" w:themeColor="text1"/>
              </w:rPr>
              <w:t xml:space="preserve"> </w:t>
            </w:r>
            <w:r w:rsidRPr="00AE3FEE">
              <w:rPr>
                <w:color w:val="000000" w:themeColor="text1"/>
              </w:rPr>
              <w:t>Lørdag</w:t>
            </w:r>
          </w:p>
        </w:tc>
        <w:tc>
          <w:tcPr>
            <w:tcW w:w="1342" w:type="dxa"/>
          </w:tcPr>
          <w:p w14:paraId="3335E9FE" w14:textId="61FFA02A" w:rsidR="00C26938" w:rsidRPr="00AE3FEE" w:rsidRDefault="00C26938" w:rsidP="005D2F24">
            <w:pPr>
              <w:pStyle w:val="NoSpacing"/>
              <w:jc w:val="center"/>
              <w:cnfStyle w:val="100000000000" w:firstRow="1" w:lastRow="0" w:firstColumn="0" w:lastColumn="0" w:oddVBand="0" w:evenVBand="0" w:oddHBand="0" w:evenHBand="0" w:firstRowFirstColumn="0" w:firstRowLastColumn="0" w:lastRowFirstColumn="0" w:lastRowLastColumn="0"/>
              <w:rPr>
                <w:color w:val="000000" w:themeColor="text1"/>
              </w:rPr>
            </w:pPr>
            <w:r>
              <w:rPr>
                <w:color w:val="000000" w:themeColor="text1"/>
              </w:rPr>
              <w:t>Fraksjoner</w:t>
            </w:r>
          </w:p>
        </w:tc>
      </w:tr>
      <w:tr w:rsidR="00C26938" w14:paraId="04D4C236" w14:textId="0DD80CAA" w:rsidTr="00C26938">
        <w:trPr>
          <w:cnfStyle w:val="000000100000" w:firstRow="0" w:lastRow="0" w:firstColumn="0" w:lastColumn="0" w:oddVBand="0" w:evenVBand="0" w:oddHBand="1" w:evenHBand="0" w:firstRowFirstColumn="0" w:firstRowLastColumn="0" w:lastRowFirstColumn="0" w:lastRowLastColumn="0"/>
          <w:trHeight w:val="774"/>
        </w:trPr>
        <w:tc>
          <w:tcPr>
            <w:cnfStyle w:val="001000000000" w:firstRow="0" w:lastRow="0" w:firstColumn="1" w:lastColumn="0" w:oddVBand="0" w:evenVBand="0" w:oddHBand="0" w:evenHBand="0" w:firstRowFirstColumn="0" w:firstRowLastColumn="0" w:lastRowFirstColumn="0" w:lastRowLastColumn="0"/>
            <w:tcW w:w="2405" w:type="dxa"/>
          </w:tcPr>
          <w:p w14:paraId="500B82F6" w14:textId="5EC09E59" w:rsidR="00C26938" w:rsidRDefault="00C26938" w:rsidP="005D2F24">
            <w:pPr>
              <w:pStyle w:val="NoSpacing"/>
            </w:pPr>
            <w:r>
              <w:t>Haraldrud gjenvinningsstasjon</w:t>
            </w:r>
          </w:p>
        </w:tc>
        <w:tc>
          <w:tcPr>
            <w:tcW w:w="2126" w:type="dxa"/>
            <w:vAlign w:val="center"/>
          </w:tcPr>
          <w:p w14:paraId="64AC061C" w14:textId="4931C241" w:rsidR="00C26938" w:rsidRDefault="00C26938" w:rsidP="005D2F24">
            <w:pPr>
              <w:pStyle w:val="NoSpacing"/>
              <w:jc w:val="center"/>
              <w:cnfStyle w:val="000000100000" w:firstRow="0" w:lastRow="0" w:firstColumn="0" w:lastColumn="0" w:oddVBand="0" w:evenVBand="0" w:oddHBand="1" w:evenHBand="0" w:firstRowFirstColumn="0" w:firstRowLastColumn="0" w:lastRowFirstColumn="0" w:lastRowLastColumn="0"/>
            </w:pPr>
            <w:r>
              <w:t>Haraldrudveien 18, 0581 Oslo</w:t>
            </w:r>
          </w:p>
        </w:tc>
        <w:tc>
          <w:tcPr>
            <w:tcW w:w="1736" w:type="dxa"/>
            <w:vAlign w:val="center"/>
          </w:tcPr>
          <w:p w14:paraId="36734BD8" w14:textId="77777777" w:rsidR="00C26938" w:rsidRDefault="00C26938" w:rsidP="005D2F24">
            <w:pPr>
              <w:pStyle w:val="NoSpacing"/>
              <w:jc w:val="center"/>
              <w:cnfStyle w:val="000000100000" w:firstRow="0" w:lastRow="0" w:firstColumn="0" w:lastColumn="0" w:oddVBand="0" w:evenVBand="0" w:oddHBand="1" w:evenHBand="0" w:firstRowFirstColumn="0" w:firstRowLastColumn="0" w:lastRowFirstColumn="0" w:lastRowLastColumn="0"/>
            </w:pPr>
            <w:r>
              <w:t>8:00-21:00</w:t>
            </w:r>
          </w:p>
        </w:tc>
        <w:tc>
          <w:tcPr>
            <w:tcW w:w="1645" w:type="dxa"/>
            <w:vAlign w:val="center"/>
          </w:tcPr>
          <w:p w14:paraId="003177FD" w14:textId="77777777" w:rsidR="00C26938" w:rsidRDefault="00C26938" w:rsidP="005D2F24">
            <w:pPr>
              <w:pStyle w:val="NoSpacing"/>
              <w:jc w:val="center"/>
              <w:cnfStyle w:val="000000100000" w:firstRow="0" w:lastRow="0" w:firstColumn="0" w:lastColumn="0" w:oddVBand="0" w:evenVBand="0" w:oddHBand="1" w:evenHBand="0" w:firstRowFirstColumn="0" w:firstRowLastColumn="0" w:lastRowFirstColumn="0" w:lastRowLastColumn="0"/>
            </w:pPr>
            <w:r>
              <w:t>9:00-16:30</w:t>
            </w:r>
          </w:p>
        </w:tc>
        <w:tc>
          <w:tcPr>
            <w:tcW w:w="1342" w:type="dxa"/>
          </w:tcPr>
          <w:p w14:paraId="346A80FE" w14:textId="391048AA" w:rsidR="00C26938" w:rsidRDefault="0031384F" w:rsidP="005D2F24">
            <w:pPr>
              <w:pStyle w:val="NoSpacing"/>
              <w:jc w:val="center"/>
              <w:cnfStyle w:val="000000100000" w:firstRow="0" w:lastRow="0" w:firstColumn="0" w:lastColumn="0" w:oddVBand="0" w:evenVBand="0" w:oddHBand="1" w:evenHBand="0" w:firstRowFirstColumn="0" w:firstRowLastColumn="0" w:lastRowFirstColumn="0" w:lastRowLastColumn="0"/>
            </w:pPr>
            <w:r>
              <w:t>Sement i container</w:t>
            </w:r>
          </w:p>
        </w:tc>
      </w:tr>
      <w:tr w:rsidR="00C26938" w14:paraId="163A4693" w14:textId="1922538C" w:rsidTr="00C26938">
        <w:trPr>
          <w:trHeight w:val="700"/>
        </w:trPr>
        <w:tc>
          <w:tcPr>
            <w:cnfStyle w:val="001000000000" w:firstRow="0" w:lastRow="0" w:firstColumn="1" w:lastColumn="0" w:oddVBand="0" w:evenVBand="0" w:oddHBand="0" w:evenHBand="0" w:firstRowFirstColumn="0" w:firstRowLastColumn="0" w:lastRowFirstColumn="0" w:lastRowLastColumn="0"/>
            <w:tcW w:w="2405" w:type="dxa"/>
          </w:tcPr>
          <w:p w14:paraId="712B45EA" w14:textId="473ABB62" w:rsidR="00C26938" w:rsidRDefault="00C26938" w:rsidP="005D2F24">
            <w:pPr>
              <w:pStyle w:val="NoSpacing"/>
            </w:pPr>
            <w:r>
              <w:t>Haraldrud energigjenvinnings-anleg</w:t>
            </w:r>
            <w:r w:rsidRPr="007450FB">
              <w:t>g</w:t>
            </w:r>
          </w:p>
        </w:tc>
        <w:tc>
          <w:tcPr>
            <w:tcW w:w="2126" w:type="dxa"/>
            <w:vAlign w:val="center"/>
          </w:tcPr>
          <w:p w14:paraId="24262858" w14:textId="7212757A" w:rsidR="00C26938" w:rsidRDefault="00C26938" w:rsidP="005D2F24">
            <w:pPr>
              <w:pStyle w:val="NoSpacing"/>
              <w:jc w:val="center"/>
              <w:cnfStyle w:val="000000000000" w:firstRow="0" w:lastRow="0" w:firstColumn="0" w:lastColumn="0" w:oddVBand="0" w:evenVBand="0" w:oddHBand="0" w:evenHBand="0" w:firstRowFirstColumn="0" w:firstRowLastColumn="0" w:lastRowFirstColumn="0" w:lastRowLastColumn="0"/>
            </w:pPr>
            <w:r>
              <w:t>Brobekkveien 87,</w:t>
            </w:r>
            <w:r>
              <w:br/>
              <w:t>0582 Oslo</w:t>
            </w:r>
          </w:p>
        </w:tc>
        <w:tc>
          <w:tcPr>
            <w:tcW w:w="1736" w:type="dxa"/>
            <w:vAlign w:val="center"/>
          </w:tcPr>
          <w:p w14:paraId="66E66EBD" w14:textId="77777777" w:rsidR="00C26938" w:rsidRDefault="00C26938" w:rsidP="005D2F24">
            <w:pPr>
              <w:pStyle w:val="NoSpacing"/>
              <w:jc w:val="center"/>
              <w:cnfStyle w:val="000000000000" w:firstRow="0" w:lastRow="0" w:firstColumn="0" w:lastColumn="0" w:oddVBand="0" w:evenVBand="0" w:oddHBand="0" w:evenHBand="0" w:firstRowFirstColumn="0" w:firstRowLastColumn="0" w:lastRowFirstColumn="0" w:lastRowLastColumn="0"/>
            </w:pPr>
            <w:r>
              <w:t>6:30-19:30</w:t>
            </w:r>
          </w:p>
        </w:tc>
        <w:tc>
          <w:tcPr>
            <w:tcW w:w="1645" w:type="dxa"/>
            <w:vAlign w:val="center"/>
          </w:tcPr>
          <w:p w14:paraId="31334066" w14:textId="77777777" w:rsidR="00C26938" w:rsidRDefault="00C26938" w:rsidP="005D2F24">
            <w:pPr>
              <w:pStyle w:val="NoSpacing"/>
              <w:jc w:val="center"/>
              <w:cnfStyle w:val="000000000000" w:firstRow="0" w:lastRow="0" w:firstColumn="0" w:lastColumn="0" w:oddVBand="0" w:evenVBand="0" w:oddHBand="0" w:evenHBand="0" w:firstRowFirstColumn="0" w:firstRowLastColumn="0" w:lastRowFirstColumn="0" w:lastRowLastColumn="0"/>
            </w:pPr>
            <w:r>
              <w:t>6:30-19:30(kun på fredag)</w:t>
            </w:r>
          </w:p>
        </w:tc>
        <w:tc>
          <w:tcPr>
            <w:tcW w:w="1342" w:type="dxa"/>
          </w:tcPr>
          <w:p w14:paraId="54EBD1F6" w14:textId="6353A866" w:rsidR="00C26938" w:rsidRDefault="00830CD7" w:rsidP="005D2F24">
            <w:pPr>
              <w:pStyle w:val="NoSpacing"/>
              <w:jc w:val="center"/>
              <w:cnfStyle w:val="000000000000" w:firstRow="0" w:lastRow="0" w:firstColumn="0" w:lastColumn="0" w:oddVBand="0" w:evenVBand="0" w:oddHBand="0" w:evenHBand="0" w:firstRowFirstColumn="0" w:firstRowLastColumn="0" w:lastRowFirstColumn="0" w:lastRowLastColumn="0"/>
            </w:pPr>
            <w:r>
              <w:t>Spillolje</w:t>
            </w:r>
          </w:p>
        </w:tc>
      </w:tr>
      <w:tr w:rsidR="00C26938" w14:paraId="47B0E460" w14:textId="06EB7D29" w:rsidTr="00C26938">
        <w:trPr>
          <w:cnfStyle w:val="000000100000" w:firstRow="0" w:lastRow="0" w:firstColumn="0" w:lastColumn="0" w:oddVBand="0" w:evenVBand="0" w:oddHBand="1" w:evenHBand="0" w:firstRowFirstColumn="0" w:firstRowLastColumn="0" w:lastRowFirstColumn="0" w:lastRowLastColumn="0"/>
          <w:trHeight w:val="707"/>
        </w:trPr>
        <w:tc>
          <w:tcPr>
            <w:cnfStyle w:val="001000000000" w:firstRow="0" w:lastRow="0" w:firstColumn="1" w:lastColumn="0" w:oddVBand="0" w:evenVBand="0" w:oddHBand="0" w:evenHBand="0" w:firstRowFirstColumn="0" w:firstRowLastColumn="0" w:lastRowFirstColumn="0" w:lastRowLastColumn="0"/>
            <w:tcW w:w="2405" w:type="dxa"/>
          </w:tcPr>
          <w:p w14:paraId="54B22DBF" w14:textId="24AFDECB" w:rsidR="00C26938" w:rsidRDefault="00C26938" w:rsidP="005D2F24">
            <w:pPr>
              <w:pStyle w:val="NoSpacing"/>
            </w:pPr>
            <w:r>
              <w:t>Logistikksenteret farlig avfall</w:t>
            </w:r>
          </w:p>
        </w:tc>
        <w:tc>
          <w:tcPr>
            <w:tcW w:w="2126" w:type="dxa"/>
            <w:vAlign w:val="center"/>
          </w:tcPr>
          <w:p w14:paraId="5291E901" w14:textId="77777777" w:rsidR="00C26938" w:rsidRDefault="00C26938" w:rsidP="005D2F24">
            <w:pPr>
              <w:pStyle w:val="NoSpacing"/>
              <w:jc w:val="center"/>
              <w:cnfStyle w:val="000000100000" w:firstRow="0" w:lastRow="0" w:firstColumn="0" w:lastColumn="0" w:oddVBand="0" w:evenVBand="0" w:oddHBand="1" w:evenHBand="0" w:firstRowFirstColumn="0" w:firstRowLastColumn="0" w:lastRowFirstColumn="0" w:lastRowLastColumn="0"/>
            </w:pPr>
            <w:r>
              <w:t>Haraldrudveien 24, 0581 Oslo</w:t>
            </w:r>
          </w:p>
        </w:tc>
        <w:tc>
          <w:tcPr>
            <w:tcW w:w="1736" w:type="dxa"/>
            <w:vAlign w:val="center"/>
          </w:tcPr>
          <w:p w14:paraId="42A4A56D" w14:textId="77777777" w:rsidR="00C26938" w:rsidRDefault="00C26938" w:rsidP="005D2F24">
            <w:pPr>
              <w:pStyle w:val="NoSpacing"/>
              <w:jc w:val="center"/>
              <w:cnfStyle w:val="000000100000" w:firstRow="0" w:lastRow="0" w:firstColumn="0" w:lastColumn="0" w:oddVBand="0" w:evenVBand="0" w:oddHBand="1" w:evenHBand="0" w:firstRowFirstColumn="0" w:firstRowLastColumn="0" w:lastRowFirstColumn="0" w:lastRowLastColumn="0"/>
            </w:pPr>
            <w:r>
              <w:t>9:00-15:00</w:t>
            </w:r>
          </w:p>
        </w:tc>
        <w:tc>
          <w:tcPr>
            <w:tcW w:w="1645" w:type="dxa"/>
            <w:vAlign w:val="center"/>
          </w:tcPr>
          <w:p w14:paraId="416B2D2D" w14:textId="77777777" w:rsidR="00C26938" w:rsidRDefault="00C26938" w:rsidP="005D2F24">
            <w:pPr>
              <w:pStyle w:val="NoSpacing"/>
              <w:jc w:val="center"/>
              <w:cnfStyle w:val="000000100000" w:firstRow="0" w:lastRow="0" w:firstColumn="0" w:lastColumn="0" w:oddVBand="0" w:evenVBand="0" w:oddHBand="1" w:evenHBand="0" w:firstRowFirstColumn="0" w:firstRowLastColumn="0" w:lastRowFirstColumn="0" w:lastRowLastColumn="0"/>
            </w:pPr>
            <w:r>
              <w:t>9:00-14:00 (kun på fredag)</w:t>
            </w:r>
          </w:p>
        </w:tc>
        <w:tc>
          <w:tcPr>
            <w:tcW w:w="1342" w:type="dxa"/>
          </w:tcPr>
          <w:p w14:paraId="132D384F" w14:textId="5D0CB1C8" w:rsidR="00C26938" w:rsidRDefault="00830CD7" w:rsidP="005D2F24">
            <w:pPr>
              <w:pStyle w:val="NoSpacing"/>
              <w:jc w:val="center"/>
              <w:cnfStyle w:val="000000100000" w:firstRow="0" w:lastRow="0" w:firstColumn="0" w:lastColumn="0" w:oddVBand="0" w:evenVBand="0" w:oddHBand="1" w:evenHBand="0" w:firstRowFirstColumn="0" w:firstRowLastColumn="0" w:lastRowFirstColumn="0" w:lastRowLastColumn="0"/>
            </w:pPr>
            <w:r>
              <w:t>Alle fraksjoner</w:t>
            </w:r>
          </w:p>
        </w:tc>
      </w:tr>
    </w:tbl>
    <w:p w14:paraId="179FD08B" w14:textId="77777777" w:rsidR="000F6DD7" w:rsidRDefault="000F6DD7" w:rsidP="000F6DD7">
      <w:pPr>
        <w:pStyle w:val="Heading2"/>
        <w:numPr>
          <w:ilvl w:val="0"/>
          <w:numId w:val="0"/>
        </w:numPr>
        <w:ind w:left="576"/>
      </w:pPr>
    </w:p>
    <w:p w14:paraId="355A315D" w14:textId="75B454AA" w:rsidR="00894571" w:rsidRDefault="00FA6437" w:rsidP="00FA6437">
      <w:pPr>
        <w:pStyle w:val="Heading2"/>
      </w:pPr>
      <w:bookmarkStart w:id="8" w:name="_Toc238036142"/>
      <w:r>
        <w:t>Emballasje, merking og oppsamlingsenheter</w:t>
      </w:r>
      <w:bookmarkEnd w:id="8"/>
    </w:p>
    <w:p w14:paraId="616EB090" w14:textId="00572701" w:rsidR="001B31AE" w:rsidRPr="002374D2" w:rsidRDefault="005201DD" w:rsidP="00F91BCD">
      <w:pPr>
        <w:jc w:val="both"/>
      </w:pPr>
      <w:r w:rsidRPr="005201DD">
        <w:t xml:space="preserve">Oppdragsgivers mottakssteder for farlig avfall varierer i størrelse, utforming og kapasitet, noe som medfører ulike behov knyttet til emballasje, merking og oppsamlingsenheter. Enkelte mottak har begrenset lagringsplass og høy omløpshastighet, mens andre håndterer større volumer og et bredere spekter av avfallsfraksjoner. Oppdragsgiver </w:t>
      </w:r>
      <w:r w:rsidR="002C362B">
        <w:t>etter</w:t>
      </w:r>
      <w:r w:rsidRPr="005201DD">
        <w:t>strebe</w:t>
      </w:r>
      <w:r w:rsidR="002C362B">
        <w:t>r</w:t>
      </w:r>
      <w:r w:rsidRPr="005201DD">
        <w:t xml:space="preserve"> standardiserte løsninger på tvers av anleggene der dette er praktisk og driftsmessig hensiktsmessig, men lokale tilpasninger forekommer.</w:t>
      </w:r>
      <w:r>
        <w:t xml:space="preserve"> </w:t>
      </w:r>
      <w:r w:rsidR="005E0096">
        <w:t xml:space="preserve"> </w:t>
      </w:r>
    </w:p>
    <w:p w14:paraId="762B4AF4" w14:textId="18518D2B" w:rsidR="00336DA4" w:rsidRDefault="00090B84" w:rsidP="00336DA4">
      <w:pPr>
        <w:pStyle w:val="Heading3"/>
      </w:pPr>
      <w:bookmarkStart w:id="9" w:name="_Toc238036143"/>
      <w:r>
        <w:t>Merking</w:t>
      </w:r>
      <w:bookmarkEnd w:id="9"/>
    </w:p>
    <w:p w14:paraId="33310C0B" w14:textId="5B37B21E" w:rsidR="00090B84" w:rsidRPr="00090B84" w:rsidRDefault="00886699" w:rsidP="00AB27C7">
      <w:r>
        <w:rPr>
          <w:noProof/>
        </w:rPr>
        <w:drawing>
          <wp:anchor distT="0" distB="0" distL="114300" distR="114300" simplePos="0" relativeHeight="251658244" behindDoc="0" locked="0" layoutInCell="1" allowOverlap="1" wp14:anchorId="02EFB5F0" wp14:editId="5C6B050C">
            <wp:simplePos x="0" y="0"/>
            <wp:positionH relativeFrom="column">
              <wp:posOffset>3952875</wp:posOffset>
            </wp:positionH>
            <wp:positionV relativeFrom="paragraph">
              <wp:posOffset>90805</wp:posOffset>
            </wp:positionV>
            <wp:extent cx="1941195" cy="1962785"/>
            <wp:effectExtent l="8255" t="0" r="0" b="0"/>
            <wp:wrapSquare wrapText="bothSides"/>
            <wp:docPr id="485985151" name="Bild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l="10587" r="16039"/>
                    <a:stretch>
                      <a:fillRect/>
                    </a:stretch>
                  </pic:blipFill>
                  <pic:spPr bwMode="auto">
                    <a:xfrm rot="5400000">
                      <a:off x="0" y="0"/>
                      <a:ext cx="1941195" cy="196278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090B84" w:rsidRPr="00090B84">
        <w:t>For å sikre sporbarhet og forsvarlig håndtering merkes emballasje og oppsamlingsenheter med informasjon om hvilket anlegg avfallet kommer fra</w:t>
      </w:r>
      <w:r w:rsidR="004E5522">
        <w:t xml:space="preserve"> </w:t>
      </w:r>
      <w:r w:rsidR="00F74313">
        <w:t>(</w:t>
      </w:r>
      <w:r w:rsidR="004E5522">
        <w:t>se figur 2</w:t>
      </w:r>
      <w:r w:rsidR="00F74313">
        <w:t>)</w:t>
      </w:r>
      <w:r w:rsidR="004E5522">
        <w:t>.</w:t>
      </w:r>
      <w:r w:rsidR="00090B84" w:rsidRPr="00090B84">
        <w:t xml:space="preserve"> Det benyttes blant annet stasjonssedler på fat og annen emballasje for å identifisere opprinnelsessted og tilhørende avfallsstrøm. Sporbarhet er viktig for intern logistikk, deklarering, avvikshåndtering og videre oppfølging av </w:t>
      </w:r>
      <w:r w:rsidR="00C56E4F">
        <w:t>avvik</w:t>
      </w:r>
      <w:r w:rsidR="00433D7E">
        <w:t>.</w:t>
      </w:r>
    </w:p>
    <w:p w14:paraId="7BA7D876" w14:textId="196DDA7C" w:rsidR="00090B84" w:rsidRDefault="00B70246" w:rsidP="00433D7E">
      <w:r>
        <w:rPr>
          <w:noProof/>
        </w:rPr>
        <mc:AlternateContent>
          <mc:Choice Requires="wps">
            <w:drawing>
              <wp:anchor distT="0" distB="0" distL="114300" distR="114300" simplePos="0" relativeHeight="251658248" behindDoc="0" locked="0" layoutInCell="1" allowOverlap="1" wp14:anchorId="7ED4DA59" wp14:editId="26120E65">
                <wp:simplePos x="0" y="0"/>
                <wp:positionH relativeFrom="column">
                  <wp:posOffset>3942715</wp:posOffset>
                </wp:positionH>
                <wp:positionV relativeFrom="paragraph">
                  <wp:posOffset>422275</wp:posOffset>
                </wp:positionV>
                <wp:extent cx="1969135" cy="635"/>
                <wp:effectExtent l="0" t="0" r="0" b="0"/>
                <wp:wrapSquare wrapText="bothSides"/>
                <wp:docPr id="563381468" name="Tekstboks 1"/>
                <wp:cNvGraphicFramePr/>
                <a:graphic xmlns:a="http://schemas.openxmlformats.org/drawingml/2006/main">
                  <a:graphicData uri="http://schemas.microsoft.com/office/word/2010/wordprocessingShape">
                    <wps:wsp>
                      <wps:cNvSpPr txBox="1"/>
                      <wps:spPr>
                        <a:xfrm>
                          <a:off x="0" y="0"/>
                          <a:ext cx="1969135" cy="635"/>
                        </a:xfrm>
                        <a:prstGeom prst="rect">
                          <a:avLst/>
                        </a:prstGeom>
                        <a:solidFill>
                          <a:prstClr val="white"/>
                        </a:solidFill>
                        <a:ln>
                          <a:noFill/>
                        </a:ln>
                      </wps:spPr>
                      <wps:txbx>
                        <w:txbxContent>
                          <w:p w14:paraId="0B8599B9" w14:textId="29243D2C" w:rsidR="00BA1AFE" w:rsidRPr="00113A84" w:rsidRDefault="00BA1AFE" w:rsidP="00075E90">
                            <w:pPr>
                              <w:pStyle w:val="Caption"/>
                              <w:rPr>
                                <w:rFonts w:eastAsiaTheme="minorHAnsi"/>
                                <w:sz w:val="20"/>
                                <w:szCs w:val="22"/>
                                <w:lang w:eastAsia="en-US"/>
                              </w:rPr>
                            </w:pPr>
                            <w:r>
                              <w:t xml:space="preserve">Figur </w:t>
                            </w:r>
                            <w:r w:rsidR="00A81F49">
                              <w:fldChar w:fldCharType="begin"/>
                            </w:r>
                            <w:r w:rsidR="00A81F49">
                              <w:instrText xml:space="preserve"> SEQ Figur \* ARABIC </w:instrText>
                            </w:r>
                            <w:r w:rsidR="00A81F49">
                              <w:fldChar w:fldCharType="separate"/>
                            </w:r>
                            <w:r w:rsidR="00A81F49">
                              <w:rPr>
                                <w:noProof/>
                              </w:rPr>
                              <w:t>2</w:t>
                            </w:r>
                            <w:r w:rsidR="00A81F49">
                              <w:rPr>
                                <w:noProof/>
                              </w:rPr>
                              <w:fldChar w:fldCharType="end"/>
                            </w:r>
                            <w:r>
                              <w:t xml:space="preserve"> - Stasjonsmerking og faresedler</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7ED4DA59" id="Tekstboks 1" o:spid="_x0000_s1027" type="#_x0000_t202" style="position:absolute;margin-left:310.45pt;margin-top:33.25pt;width:155.05pt;height:.05pt;z-index:25165824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" stroked="f">
                <v:textbox style="mso-fit-shape-to-text:t" inset="0,0,0,0">
                  <w:txbxContent>
                    <w:p w14:paraId="0B8599B9" w14:textId="29243D2C" w:rsidR="00BA1AFE" w:rsidRPr="00113A84" w:rsidRDefault="00BA1AFE" w:rsidP="00075E90">
                      <w:pPr>
                        <w:pStyle w:val="Caption"/>
                        <w:rPr>
                          <w:rFonts w:eastAsiaTheme="minorHAnsi"/>
                          <w:sz w:val="20"/>
                          <w:szCs w:val="22"/>
                          <w:lang w:eastAsia="en-US"/>
                        </w:rPr>
                      </w:pPr>
                      <w:r>
                        <w:t xml:space="preserve">Figur </w:t>
                      </w:r>
                      <w:r w:rsidR="00A81F49">
                        <w:fldChar w:fldCharType="begin"/>
                      </w:r>
                      <w:r w:rsidR="00A81F49">
                        <w:instrText xml:space="preserve"> SEQ Figur \* ARABIC </w:instrText>
                      </w:r>
                      <w:r w:rsidR="00A81F49">
                        <w:fldChar w:fldCharType="separate"/>
                      </w:r>
                      <w:r w:rsidR="00A81F49">
                        <w:rPr>
                          <w:noProof/>
                        </w:rPr>
                        <w:t>2</w:t>
                      </w:r>
                      <w:r w:rsidR="00A81F49">
                        <w:rPr>
                          <w:noProof/>
                        </w:rPr>
                        <w:fldChar w:fldCharType="end"/>
                      </w:r>
                      <w:r>
                        <w:t xml:space="preserve"> - Stasjonsmerking og faresedler</w:t>
                      </w:r>
                    </w:p>
                  </w:txbxContent>
                </v:textbox>
                <w10:wrap type="square"/>
              </v:shape>
            </w:pict>
          </mc:Fallback>
        </mc:AlternateContent>
      </w:r>
      <w:r w:rsidR="00090B84" w:rsidRPr="00090B84">
        <w:t xml:space="preserve">Alt farlig avfall merkes i henhold til gjeldende krav i ADR-regelverket og øvrig relevant regelverk for håndtering og transport av farlig gods. Dette gjelder både ved intern transport mellom </w:t>
      </w:r>
      <w:r w:rsidR="003E1E89">
        <w:t>O</w:t>
      </w:r>
      <w:r w:rsidR="00090B84" w:rsidRPr="00090B84">
        <w:t>ppdragsgivers anlegg og ved videre transport til ekstern mottaker eller sluttbehandling.</w:t>
      </w:r>
      <w:r w:rsidR="00C56E4F" w:rsidRPr="00C56E4F">
        <w:t xml:space="preserve"> </w:t>
      </w:r>
    </w:p>
    <w:p w14:paraId="41F7436C" w14:textId="44C906CE" w:rsidR="00105673" w:rsidRDefault="00105673" w:rsidP="00105673">
      <w:pPr>
        <w:pStyle w:val="Heading3"/>
      </w:pPr>
      <w:bookmarkStart w:id="10" w:name="_Toc238036144"/>
      <w:r>
        <w:t>Oppsamlingsenheter</w:t>
      </w:r>
      <w:bookmarkEnd w:id="10"/>
    </w:p>
    <w:p w14:paraId="580E14E3" w14:textId="15D08726" w:rsidR="00C26EDC" w:rsidRPr="00C26EDC" w:rsidRDefault="00C26EDC" w:rsidP="00433D7E">
      <w:r w:rsidRPr="00C26EDC">
        <w:t xml:space="preserve">Oppdragsgiver emballerer farlig avfall i ulike typer beholdere og oppsamlingsenheter, herunder fat, IBC, </w:t>
      </w:r>
      <w:r w:rsidR="006C6E2A">
        <w:t>beholdere</w:t>
      </w:r>
      <w:r w:rsidRPr="00C26EDC">
        <w:t>,</w:t>
      </w:r>
      <w:r w:rsidR="006C6E2A">
        <w:t xml:space="preserve"> </w:t>
      </w:r>
      <w:r w:rsidR="006E5345">
        <w:t>c</w:t>
      </w:r>
      <w:r w:rsidR="006C6E2A">
        <w:t>ontainere</w:t>
      </w:r>
      <w:r w:rsidR="003D4DC1">
        <w:t xml:space="preserve">, </w:t>
      </w:r>
      <w:r w:rsidRPr="00C26EDC">
        <w:t>paller</w:t>
      </w:r>
      <w:r w:rsidR="003D4DC1">
        <w:t>, etc</w:t>
      </w:r>
      <w:r w:rsidRPr="00C26EDC">
        <w:t>. Der regelverket krever det, benyttes UN-godkjent emballasje.</w:t>
      </w:r>
      <w:r w:rsidR="00171CCF">
        <w:t xml:space="preserve"> Unntaket er oppkuttet IBC for 7051.</w:t>
      </w:r>
      <w:r w:rsidRPr="00C26EDC">
        <w:t xml:space="preserve"> Valg av emballasje og oppsamlingsenhet avhenger blant annet av avfallsfraksjon, fysisk form, mengde, håndteringsbehov og krav til sikker lagring og transport.</w:t>
      </w:r>
    </w:p>
    <w:p w14:paraId="2F44200F" w14:textId="6F9E27A9" w:rsidR="00C26EDC" w:rsidRDefault="00C26EDC" w:rsidP="00613C68">
      <w:pPr>
        <w:jc w:val="both"/>
      </w:pPr>
      <w:r w:rsidRPr="00C26EDC">
        <w:t xml:space="preserve">I tabell </w:t>
      </w:r>
      <w:r w:rsidR="009E0B72">
        <w:t>5</w:t>
      </w:r>
      <w:r w:rsidRPr="00C26EDC">
        <w:t xml:space="preserve"> er det gitt en oversikt over hvilke typer oppsamlingsenheter og emballasje som benyttes ved </w:t>
      </w:r>
      <w:r w:rsidR="003E1E89">
        <w:t>O</w:t>
      </w:r>
      <w:r w:rsidRPr="00C26EDC">
        <w:t>ppdragsgivers anlegg i dag, samt estimert årlig behov for de ulike enhetene</w:t>
      </w:r>
      <w:r w:rsidR="00CD1157">
        <w:t xml:space="preserve"> basert på 2024 og 2025 tall</w:t>
      </w:r>
      <w:r w:rsidRPr="00C26EDC">
        <w:t xml:space="preserve">. Oversikten er veiledende og basert på erfaringstall fra inneværende kontraktsperiode. Bilder og illustrasjoner av dagens løsninger er vist under tabellen. </w:t>
      </w:r>
    </w:p>
    <w:p w14:paraId="28B1A61B" w14:textId="0889C724" w:rsidR="00B70246" w:rsidRDefault="00B70246" w:rsidP="00B70246">
      <w:pPr>
        <w:pStyle w:val="Caption"/>
      </w:pPr>
      <w:r>
        <w:t xml:space="preserve">Tabell </w:t>
      </w:r>
      <w:r w:rsidR="00D821A6">
        <w:fldChar w:fldCharType="begin"/>
      </w:r>
      <w:r w:rsidR="00D821A6">
        <w:instrText xml:space="preserve"> SEQ Tabell \* ARABIC </w:instrText>
      </w:r>
      <w:r w:rsidR="00D821A6">
        <w:fldChar w:fldCharType="separate"/>
      </w:r>
      <w:r w:rsidR="00D821A6">
        <w:rPr>
          <w:noProof/>
        </w:rPr>
        <w:t>5</w:t>
      </w:r>
      <w:r w:rsidR="00D821A6">
        <w:rPr>
          <w:noProof/>
        </w:rPr>
        <w:fldChar w:fldCharType="end"/>
      </w:r>
      <w:r>
        <w:t xml:space="preserve"> - Emballasjetype og årlig estimert mengde</w:t>
      </w:r>
    </w:p>
    <w:tbl>
      <w:tblPr>
        <w:tblStyle w:val="GridTable4-Accent3"/>
        <w:tblW w:w="0" w:type="auto"/>
        <w:tblLook w:val="04A0" w:firstRow="1" w:lastRow="0" w:firstColumn="1" w:lastColumn="0" w:noHBand="0" w:noVBand="1"/>
      </w:tblPr>
      <w:tblGrid>
        <w:gridCol w:w="5524"/>
        <w:gridCol w:w="3730"/>
      </w:tblGrid>
      <w:tr w:rsidR="008D0752" w14:paraId="1BC50900" w14:textId="77777777" w:rsidTr="001716C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524" w:type="dxa"/>
          </w:tcPr>
          <w:p w14:paraId="5291DD7F" w14:textId="26DEFB61" w:rsidR="008D0752" w:rsidRPr="006746B7" w:rsidRDefault="008D0752" w:rsidP="00C823E1">
            <w:pPr>
              <w:jc w:val="center"/>
              <w:rPr>
                <w:color w:val="000000" w:themeColor="text1"/>
              </w:rPr>
            </w:pPr>
            <w:r w:rsidRPr="006746B7">
              <w:rPr>
                <w:color w:val="000000" w:themeColor="text1"/>
              </w:rPr>
              <w:t>Emballasje</w:t>
            </w:r>
          </w:p>
        </w:tc>
        <w:tc>
          <w:tcPr>
            <w:tcW w:w="3730" w:type="dxa"/>
          </w:tcPr>
          <w:p w14:paraId="40EB3E62" w14:textId="12C8F745" w:rsidR="008D0752" w:rsidRPr="006746B7" w:rsidRDefault="008D0752" w:rsidP="00C823E1">
            <w:pPr>
              <w:jc w:val="center"/>
              <w:cnfStyle w:val="100000000000" w:firstRow="1" w:lastRow="0" w:firstColumn="0" w:lastColumn="0" w:oddVBand="0" w:evenVBand="0" w:oddHBand="0" w:evenHBand="0" w:firstRowFirstColumn="0" w:firstRowLastColumn="0" w:lastRowFirstColumn="0" w:lastRowLastColumn="0"/>
              <w:rPr>
                <w:color w:val="000000" w:themeColor="text1"/>
              </w:rPr>
            </w:pPr>
            <w:r w:rsidRPr="006746B7">
              <w:rPr>
                <w:color w:val="000000" w:themeColor="text1"/>
              </w:rPr>
              <w:t>Estimert årlig behov</w:t>
            </w:r>
          </w:p>
        </w:tc>
      </w:tr>
      <w:tr w:rsidR="008D0752" w14:paraId="3F96DF72" w14:textId="77777777" w:rsidTr="001716C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524" w:type="dxa"/>
          </w:tcPr>
          <w:p w14:paraId="70F6FED8" w14:textId="65F05635" w:rsidR="008D0752" w:rsidRPr="007F27F8" w:rsidRDefault="008D0752" w:rsidP="006663F2">
            <w:pPr>
              <w:pStyle w:val="NoSpacing"/>
            </w:pPr>
            <w:r w:rsidRPr="007F27F8">
              <w:t>UN-godkjent IBC</w:t>
            </w:r>
          </w:p>
        </w:tc>
        <w:tc>
          <w:tcPr>
            <w:tcW w:w="3730" w:type="dxa"/>
          </w:tcPr>
          <w:p w14:paraId="4E9B8700" w14:textId="510FD1B1" w:rsidR="008D0752" w:rsidRPr="006663F2" w:rsidRDefault="00033CB7" w:rsidP="00886699">
            <w:pPr>
              <w:pStyle w:val="NoSpacing"/>
              <w:jc w:val="center"/>
              <w:cnfStyle w:val="000000100000" w:firstRow="0" w:lastRow="0" w:firstColumn="0" w:lastColumn="0" w:oddVBand="0" w:evenVBand="0" w:oddHBand="1" w:evenHBand="0" w:firstRowFirstColumn="0" w:firstRowLastColumn="0" w:lastRowFirstColumn="0" w:lastRowLastColumn="0"/>
            </w:pPr>
            <w:r>
              <w:t>30</w:t>
            </w:r>
            <w:r w:rsidR="001716CE">
              <w:t xml:space="preserve"> stk</w:t>
            </w:r>
          </w:p>
        </w:tc>
      </w:tr>
      <w:tr w:rsidR="008D0752" w14:paraId="3AA61D33" w14:textId="77777777" w:rsidTr="001716CE">
        <w:tc>
          <w:tcPr>
            <w:cnfStyle w:val="001000000000" w:firstRow="0" w:lastRow="0" w:firstColumn="1" w:lastColumn="0" w:oddVBand="0" w:evenVBand="0" w:oddHBand="0" w:evenHBand="0" w:firstRowFirstColumn="0" w:firstRowLastColumn="0" w:lastRowFirstColumn="0" w:lastRowLastColumn="0"/>
            <w:tcW w:w="5524" w:type="dxa"/>
          </w:tcPr>
          <w:p w14:paraId="1A06E717" w14:textId="64438F7B" w:rsidR="008D0752" w:rsidRPr="007F27F8" w:rsidRDefault="008D0752" w:rsidP="006663F2">
            <w:pPr>
              <w:pStyle w:val="NoSpacing"/>
            </w:pPr>
            <w:r w:rsidRPr="007F27F8">
              <w:t>IBC med oppkuttet lokk</w:t>
            </w:r>
          </w:p>
        </w:tc>
        <w:tc>
          <w:tcPr>
            <w:tcW w:w="3730" w:type="dxa"/>
          </w:tcPr>
          <w:p w14:paraId="15DC2C8F" w14:textId="0E0F5A19" w:rsidR="008D0752" w:rsidRPr="006663F2" w:rsidRDefault="001716CE" w:rsidP="00886699">
            <w:pPr>
              <w:pStyle w:val="NoSpacing"/>
              <w:jc w:val="center"/>
              <w:cnfStyle w:val="000000000000" w:firstRow="0" w:lastRow="0" w:firstColumn="0" w:lastColumn="0" w:oddVBand="0" w:evenVBand="0" w:oddHBand="0" w:evenHBand="0" w:firstRowFirstColumn="0" w:firstRowLastColumn="0" w:lastRowFirstColumn="0" w:lastRowLastColumn="0"/>
            </w:pPr>
            <w:r>
              <w:t>3400</w:t>
            </w:r>
          </w:p>
        </w:tc>
      </w:tr>
      <w:tr w:rsidR="008D0752" w14:paraId="155B0620" w14:textId="77777777" w:rsidTr="001716C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524" w:type="dxa"/>
          </w:tcPr>
          <w:p w14:paraId="11BB10A9" w14:textId="672BDB69" w:rsidR="00B75064" w:rsidRPr="007F27F8" w:rsidRDefault="008D0752" w:rsidP="006663F2">
            <w:pPr>
              <w:pStyle w:val="NoSpacing"/>
            </w:pPr>
            <w:r w:rsidRPr="007F27F8">
              <w:t>Storpall (120</w:t>
            </w:r>
            <w:r w:rsidR="00B75064" w:rsidRPr="007F27F8">
              <w:t xml:space="preserve"> cm </w:t>
            </w:r>
            <w:r w:rsidRPr="007F27F8">
              <w:t>x</w:t>
            </w:r>
            <w:r w:rsidR="008D2EDD">
              <w:t xml:space="preserve"> </w:t>
            </w:r>
            <w:r w:rsidRPr="007F27F8">
              <w:t>120</w:t>
            </w:r>
            <w:r w:rsidR="00B75064" w:rsidRPr="007F27F8">
              <w:t xml:space="preserve"> cm</w:t>
            </w:r>
            <w:r w:rsidRPr="007F27F8">
              <w:t>)</w:t>
            </w:r>
          </w:p>
        </w:tc>
        <w:tc>
          <w:tcPr>
            <w:tcW w:w="3730" w:type="dxa"/>
          </w:tcPr>
          <w:p w14:paraId="507AE2C8" w14:textId="40CA66B2" w:rsidR="008D0752" w:rsidRPr="006663F2" w:rsidRDefault="001716CE" w:rsidP="00886699">
            <w:pPr>
              <w:pStyle w:val="NoSpacing"/>
              <w:jc w:val="center"/>
              <w:cnfStyle w:val="000000100000" w:firstRow="0" w:lastRow="0" w:firstColumn="0" w:lastColumn="0" w:oddVBand="0" w:evenVBand="0" w:oddHBand="1" w:evenHBand="0" w:firstRowFirstColumn="0" w:firstRowLastColumn="0" w:lastRowFirstColumn="0" w:lastRowLastColumn="0"/>
            </w:pPr>
            <w:r>
              <w:t>850</w:t>
            </w:r>
          </w:p>
        </w:tc>
      </w:tr>
      <w:tr w:rsidR="008D0752" w14:paraId="1257376E" w14:textId="77777777" w:rsidTr="001716CE">
        <w:tc>
          <w:tcPr>
            <w:cnfStyle w:val="001000000000" w:firstRow="0" w:lastRow="0" w:firstColumn="1" w:lastColumn="0" w:oddVBand="0" w:evenVBand="0" w:oddHBand="0" w:evenHBand="0" w:firstRowFirstColumn="0" w:firstRowLastColumn="0" w:lastRowFirstColumn="0" w:lastRowLastColumn="0"/>
            <w:tcW w:w="5524" w:type="dxa"/>
          </w:tcPr>
          <w:p w14:paraId="6006A994" w14:textId="74023286" w:rsidR="008D0752" w:rsidRPr="007F27F8" w:rsidRDefault="00742AE2" w:rsidP="006663F2">
            <w:pPr>
              <w:pStyle w:val="NoSpacing"/>
            </w:pPr>
            <w:r w:rsidRPr="007F27F8">
              <w:t>Europall</w:t>
            </w:r>
          </w:p>
        </w:tc>
        <w:tc>
          <w:tcPr>
            <w:tcW w:w="3730" w:type="dxa"/>
          </w:tcPr>
          <w:p w14:paraId="7AA47631" w14:textId="51297EA7" w:rsidR="008D0752" w:rsidRPr="006663F2" w:rsidRDefault="001716CE" w:rsidP="00886699">
            <w:pPr>
              <w:pStyle w:val="NoSpacing"/>
              <w:jc w:val="center"/>
              <w:cnfStyle w:val="000000000000" w:firstRow="0" w:lastRow="0" w:firstColumn="0" w:lastColumn="0" w:oddVBand="0" w:evenVBand="0" w:oddHBand="0" w:evenHBand="0" w:firstRowFirstColumn="0" w:firstRowLastColumn="0" w:lastRowFirstColumn="0" w:lastRowLastColumn="0"/>
            </w:pPr>
            <w:r>
              <w:t>Hentes internt</w:t>
            </w:r>
          </w:p>
        </w:tc>
      </w:tr>
      <w:tr w:rsidR="008D0752" w14:paraId="7E1BD940" w14:textId="77777777" w:rsidTr="001716C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524" w:type="dxa"/>
          </w:tcPr>
          <w:p w14:paraId="36F633BB" w14:textId="46ABAF38" w:rsidR="008D0752" w:rsidRPr="007F27F8" w:rsidRDefault="00742AE2" w:rsidP="006663F2">
            <w:pPr>
              <w:pStyle w:val="NoSpacing"/>
            </w:pPr>
            <w:r w:rsidRPr="007F27F8">
              <w:t>Karmer til europall</w:t>
            </w:r>
          </w:p>
        </w:tc>
        <w:tc>
          <w:tcPr>
            <w:tcW w:w="3730" w:type="dxa"/>
          </w:tcPr>
          <w:p w14:paraId="1E2B4C53" w14:textId="263D6B41" w:rsidR="008D0752" w:rsidRPr="006663F2" w:rsidRDefault="003B2136" w:rsidP="00886699">
            <w:pPr>
              <w:pStyle w:val="NoSpacing"/>
              <w:jc w:val="center"/>
              <w:cnfStyle w:val="000000100000" w:firstRow="0" w:lastRow="0" w:firstColumn="0" w:lastColumn="0" w:oddVBand="0" w:evenVBand="0" w:oddHBand="1" w:evenHBand="0" w:firstRowFirstColumn="0" w:firstRowLastColumn="0" w:lastRowFirstColumn="0" w:lastRowLastColumn="0"/>
            </w:pPr>
            <w:r>
              <w:t>4500 stk</w:t>
            </w:r>
          </w:p>
        </w:tc>
      </w:tr>
      <w:tr w:rsidR="00742AE2" w14:paraId="0CBC1120" w14:textId="77777777" w:rsidTr="001716CE">
        <w:tc>
          <w:tcPr>
            <w:cnfStyle w:val="001000000000" w:firstRow="0" w:lastRow="0" w:firstColumn="1" w:lastColumn="0" w:oddVBand="0" w:evenVBand="0" w:oddHBand="0" w:evenHBand="0" w:firstRowFirstColumn="0" w:firstRowLastColumn="0" w:lastRowFirstColumn="0" w:lastRowLastColumn="0"/>
            <w:tcW w:w="5524" w:type="dxa"/>
          </w:tcPr>
          <w:p w14:paraId="634AFE53" w14:textId="0C09AE30" w:rsidR="00742AE2" w:rsidRPr="007F27F8" w:rsidRDefault="00D11372" w:rsidP="006663F2">
            <w:pPr>
              <w:pStyle w:val="NoSpacing"/>
            </w:pPr>
            <w:r w:rsidRPr="007F27F8">
              <w:t>Halvpall/karmer</w:t>
            </w:r>
          </w:p>
        </w:tc>
        <w:tc>
          <w:tcPr>
            <w:tcW w:w="3730" w:type="dxa"/>
          </w:tcPr>
          <w:p w14:paraId="4F0BA4BF" w14:textId="5D1FE097" w:rsidR="00742AE2" w:rsidRPr="006663F2" w:rsidRDefault="003B2136" w:rsidP="00886699">
            <w:pPr>
              <w:pStyle w:val="NoSpacing"/>
              <w:jc w:val="center"/>
              <w:cnfStyle w:val="000000000000" w:firstRow="0" w:lastRow="0" w:firstColumn="0" w:lastColumn="0" w:oddVBand="0" w:evenVBand="0" w:oddHBand="0" w:evenHBand="0" w:firstRowFirstColumn="0" w:firstRowLastColumn="0" w:lastRowFirstColumn="0" w:lastRowLastColumn="0"/>
            </w:pPr>
            <w:r>
              <w:t>40/80 stykker</w:t>
            </w:r>
          </w:p>
        </w:tc>
      </w:tr>
      <w:tr w:rsidR="00742AE2" w14:paraId="2D5C62D6" w14:textId="77777777" w:rsidTr="001716C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524" w:type="dxa"/>
          </w:tcPr>
          <w:p w14:paraId="4A7D1847" w14:textId="29F2560E" w:rsidR="00742AE2" w:rsidRPr="007F27F8" w:rsidRDefault="00D11372" w:rsidP="006663F2">
            <w:pPr>
              <w:pStyle w:val="NoSpacing"/>
            </w:pPr>
            <w:r w:rsidRPr="007F27F8">
              <w:t>216 L stålfat med spennlokk</w:t>
            </w:r>
          </w:p>
        </w:tc>
        <w:tc>
          <w:tcPr>
            <w:tcW w:w="3730" w:type="dxa"/>
          </w:tcPr>
          <w:p w14:paraId="3C19303D" w14:textId="46CE933F" w:rsidR="00742AE2" w:rsidRPr="006663F2" w:rsidRDefault="003B2136" w:rsidP="00886699">
            <w:pPr>
              <w:pStyle w:val="NoSpacing"/>
              <w:jc w:val="center"/>
              <w:cnfStyle w:val="000000100000" w:firstRow="0" w:lastRow="0" w:firstColumn="0" w:lastColumn="0" w:oddVBand="0" w:evenVBand="0" w:oddHBand="1" w:evenHBand="0" w:firstRowFirstColumn="0" w:firstRowLastColumn="0" w:lastRowFirstColumn="0" w:lastRowLastColumn="0"/>
            </w:pPr>
            <w:r>
              <w:t>3200 stykker</w:t>
            </w:r>
          </w:p>
        </w:tc>
      </w:tr>
      <w:tr w:rsidR="00742AE2" w14:paraId="5D30D9F2" w14:textId="77777777" w:rsidTr="001716CE">
        <w:tc>
          <w:tcPr>
            <w:cnfStyle w:val="001000000000" w:firstRow="0" w:lastRow="0" w:firstColumn="1" w:lastColumn="0" w:oddVBand="0" w:evenVBand="0" w:oddHBand="0" w:evenHBand="0" w:firstRowFirstColumn="0" w:firstRowLastColumn="0" w:lastRowFirstColumn="0" w:lastRowLastColumn="0"/>
            <w:tcW w:w="5524" w:type="dxa"/>
          </w:tcPr>
          <w:p w14:paraId="2D80B364" w14:textId="71177D4E" w:rsidR="00742AE2" w:rsidRPr="007F27F8" w:rsidRDefault="00413D95" w:rsidP="006663F2">
            <w:pPr>
              <w:pStyle w:val="NoSpacing"/>
            </w:pPr>
            <w:r w:rsidRPr="007F27F8">
              <w:t>200 L Stålfat med spuns</w:t>
            </w:r>
          </w:p>
        </w:tc>
        <w:tc>
          <w:tcPr>
            <w:tcW w:w="3730" w:type="dxa"/>
          </w:tcPr>
          <w:p w14:paraId="3D6EC2B8" w14:textId="762B2BB7" w:rsidR="00742AE2" w:rsidRPr="006663F2" w:rsidRDefault="003B2136" w:rsidP="00886699">
            <w:pPr>
              <w:pStyle w:val="NoSpacing"/>
              <w:jc w:val="center"/>
              <w:cnfStyle w:val="000000000000" w:firstRow="0" w:lastRow="0" w:firstColumn="0" w:lastColumn="0" w:oddVBand="0" w:evenVBand="0" w:oddHBand="0" w:evenHBand="0" w:firstRowFirstColumn="0" w:firstRowLastColumn="0" w:lastRowFirstColumn="0" w:lastRowLastColumn="0"/>
            </w:pPr>
            <w:r>
              <w:t>20 stykker</w:t>
            </w:r>
          </w:p>
        </w:tc>
      </w:tr>
      <w:tr w:rsidR="00742AE2" w14:paraId="33139AED" w14:textId="77777777" w:rsidTr="001716C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524" w:type="dxa"/>
          </w:tcPr>
          <w:p w14:paraId="01EA328D" w14:textId="54B62926" w:rsidR="00742AE2" w:rsidRPr="007F27F8" w:rsidRDefault="00413D95" w:rsidP="006663F2">
            <w:pPr>
              <w:pStyle w:val="NoSpacing"/>
            </w:pPr>
            <w:r w:rsidRPr="007F27F8">
              <w:t xml:space="preserve">200 </w:t>
            </w:r>
            <w:r w:rsidR="00616B97" w:rsidRPr="007F27F8">
              <w:t>p</w:t>
            </w:r>
            <w:r w:rsidRPr="007F27F8">
              <w:t>lastfat</w:t>
            </w:r>
          </w:p>
        </w:tc>
        <w:tc>
          <w:tcPr>
            <w:tcW w:w="3730" w:type="dxa"/>
          </w:tcPr>
          <w:p w14:paraId="10A207D8" w14:textId="3D1D5DB5" w:rsidR="00742AE2" w:rsidRPr="006663F2" w:rsidRDefault="001907B7" w:rsidP="00886699">
            <w:pPr>
              <w:pStyle w:val="NoSpacing"/>
              <w:jc w:val="center"/>
              <w:cnfStyle w:val="000000100000" w:firstRow="0" w:lastRow="0" w:firstColumn="0" w:lastColumn="0" w:oddVBand="0" w:evenVBand="0" w:oddHBand="1" w:evenHBand="0" w:firstRowFirstColumn="0" w:firstRowLastColumn="0" w:lastRowFirstColumn="0" w:lastRowLastColumn="0"/>
            </w:pPr>
            <w:r>
              <w:t>Ved behov</w:t>
            </w:r>
          </w:p>
        </w:tc>
      </w:tr>
      <w:tr w:rsidR="00742AE2" w14:paraId="7C5B30D9" w14:textId="77777777" w:rsidTr="001716CE">
        <w:tc>
          <w:tcPr>
            <w:cnfStyle w:val="001000000000" w:firstRow="0" w:lastRow="0" w:firstColumn="1" w:lastColumn="0" w:oddVBand="0" w:evenVBand="0" w:oddHBand="0" w:evenHBand="0" w:firstRowFirstColumn="0" w:firstRowLastColumn="0" w:lastRowFirstColumn="0" w:lastRowLastColumn="0"/>
            <w:tcW w:w="5524" w:type="dxa"/>
          </w:tcPr>
          <w:p w14:paraId="4106E349" w14:textId="58D396A5" w:rsidR="00742AE2" w:rsidRPr="007F27F8" w:rsidRDefault="00413D95" w:rsidP="006663F2">
            <w:pPr>
              <w:pStyle w:val="NoSpacing"/>
            </w:pPr>
            <w:r w:rsidRPr="007F27F8">
              <w:t>120</w:t>
            </w:r>
            <w:r w:rsidR="00616B97" w:rsidRPr="007F27F8">
              <w:t xml:space="preserve"> L plastfat</w:t>
            </w:r>
          </w:p>
        </w:tc>
        <w:tc>
          <w:tcPr>
            <w:tcW w:w="3730" w:type="dxa"/>
          </w:tcPr>
          <w:p w14:paraId="404A458E" w14:textId="58FD7119" w:rsidR="00742AE2" w:rsidRPr="006663F2" w:rsidRDefault="001907B7" w:rsidP="00886699">
            <w:pPr>
              <w:pStyle w:val="NoSpacing"/>
              <w:jc w:val="center"/>
              <w:cnfStyle w:val="000000000000" w:firstRow="0" w:lastRow="0" w:firstColumn="0" w:lastColumn="0" w:oddVBand="0" w:evenVBand="0" w:oddHBand="0" w:evenHBand="0" w:firstRowFirstColumn="0" w:firstRowLastColumn="0" w:lastRowFirstColumn="0" w:lastRowLastColumn="0"/>
            </w:pPr>
            <w:r>
              <w:t>200</w:t>
            </w:r>
            <w:r w:rsidR="00F741CB">
              <w:t xml:space="preserve"> stk</w:t>
            </w:r>
          </w:p>
        </w:tc>
      </w:tr>
      <w:tr w:rsidR="00742AE2" w14:paraId="7CD09A15" w14:textId="77777777" w:rsidTr="001716C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524" w:type="dxa"/>
          </w:tcPr>
          <w:p w14:paraId="69F1AB57" w14:textId="51864CEB" w:rsidR="00742AE2" w:rsidRPr="007F27F8" w:rsidRDefault="00616B97" w:rsidP="006663F2">
            <w:pPr>
              <w:pStyle w:val="NoSpacing"/>
            </w:pPr>
            <w:r w:rsidRPr="007F27F8">
              <w:t>60 L plastfat</w:t>
            </w:r>
          </w:p>
        </w:tc>
        <w:tc>
          <w:tcPr>
            <w:tcW w:w="3730" w:type="dxa"/>
          </w:tcPr>
          <w:p w14:paraId="774713D4" w14:textId="60662FC8" w:rsidR="00742AE2" w:rsidRPr="006663F2" w:rsidRDefault="00F741CB" w:rsidP="00886699">
            <w:pPr>
              <w:pStyle w:val="NoSpacing"/>
              <w:jc w:val="center"/>
              <w:cnfStyle w:val="000000100000" w:firstRow="0" w:lastRow="0" w:firstColumn="0" w:lastColumn="0" w:oddVBand="0" w:evenVBand="0" w:oddHBand="1" w:evenHBand="0" w:firstRowFirstColumn="0" w:firstRowLastColumn="0" w:lastRowFirstColumn="0" w:lastRowLastColumn="0"/>
            </w:pPr>
            <w:r>
              <w:t>100 stk</w:t>
            </w:r>
          </w:p>
        </w:tc>
      </w:tr>
      <w:tr w:rsidR="00742AE2" w14:paraId="08566D11" w14:textId="77777777" w:rsidTr="001716CE">
        <w:tc>
          <w:tcPr>
            <w:cnfStyle w:val="001000000000" w:firstRow="0" w:lastRow="0" w:firstColumn="1" w:lastColumn="0" w:oddVBand="0" w:evenVBand="0" w:oddHBand="0" w:evenHBand="0" w:firstRowFirstColumn="0" w:firstRowLastColumn="0" w:lastRowFirstColumn="0" w:lastRowLastColumn="0"/>
            <w:tcW w:w="5524" w:type="dxa"/>
          </w:tcPr>
          <w:p w14:paraId="2F19D163" w14:textId="3EB1A94A" w:rsidR="00742AE2" w:rsidRPr="007F27F8" w:rsidRDefault="00616B97" w:rsidP="006663F2">
            <w:pPr>
              <w:pStyle w:val="NoSpacing"/>
            </w:pPr>
            <w:r w:rsidRPr="007F27F8">
              <w:t>30 L plastfat</w:t>
            </w:r>
          </w:p>
        </w:tc>
        <w:tc>
          <w:tcPr>
            <w:tcW w:w="3730" w:type="dxa"/>
          </w:tcPr>
          <w:p w14:paraId="0C829337" w14:textId="47E4B837" w:rsidR="00742AE2" w:rsidRPr="006663F2" w:rsidRDefault="00F741CB" w:rsidP="00886699">
            <w:pPr>
              <w:pStyle w:val="NoSpacing"/>
              <w:jc w:val="center"/>
              <w:cnfStyle w:val="000000000000" w:firstRow="0" w:lastRow="0" w:firstColumn="0" w:lastColumn="0" w:oddVBand="0" w:evenVBand="0" w:oddHBand="0" w:evenHBand="0" w:firstRowFirstColumn="0" w:firstRowLastColumn="0" w:lastRowFirstColumn="0" w:lastRowLastColumn="0"/>
            </w:pPr>
            <w:r>
              <w:t>30 stk</w:t>
            </w:r>
          </w:p>
        </w:tc>
      </w:tr>
      <w:tr w:rsidR="00742AE2" w14:paraId="18A1A498" w14:textId="77777777" w:rsidTr="001716C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524" w:type="dxa"/>
          </w:tcPr>
          <w:p w14:paraId="646185A5" w14:textId="26696407" w:rsidR="00742AE2" w:rsidRPr="007F27F8" w:rsidRDefault="00616B97" w:rsidP="006663F2">
            <w:pPr>
              <w:pStyle w:val="NoSpacing"/>
            </w:pPr>
            <w:r w:rsidRPr="007F27F8">
              <w:t xml:space="preserve">UN godkjent emballasje </w:t>
            </w:r>
            <w:r w:rsidR="00693AA6">
              <w:t>ved spesielle behov</w:t>
            </w:r>
          </w:p>
        </w:tc>
        <w:tc>
          <w:tcPr>
            <w:tcW w:w="3730" w:type="dxa"/>
          </w:tcPr>
          <w:p w14:paraId="0C50F3B2" w14:textId="4B4437EF" w:rsidR="00742AE2" w:rsidRPr="006663F2" w:rsidRDefault="00F741CB" w:rsidP="00886699">
            <w:pPr>
              <w:pStyle w:val="NoSpacing"/>
              <w:jc w:val="center"/>
              <w:cnfStyle w:val="000000100000" w:firstRow="0" w:lastRow="0" w:firstColumn="0" w:lastColumn="0" w:oddVBand="0" w:evenVBand="0" w:oddHBand="1" w:evenHBand="0" w:firstRowFirstColumn="0" w:firstRowLastColumn="0" w:lastRowFirstColumn="0" w:lastRowLastColumn="0"/>
            </w:pPr>
            <w:r>
              <w:t>Etter avtale</w:t>
            </w:r>
          </w:p>
        </w:tc>
      </w:tr>
      <w:tr w:rsidR="00742AE2" w14:paraId="02A53E85" w14:textId="77777777" w:rsidTr="001716CE">
        <w:tc>
          <w:tcPr>
            <w:cnfStyle w:val="001000000000" w:firstRow="0" w:lastRow="0" w:firstColumn="1" w:lastColumn="0" w:oddVBand="0" w:evenVBand="0" w:oddHBand="0" w:evenHBand="0" w:firstRowFirstColumn="0" w:firstRowLastColumn="0" w:lastRowFirstColumn="0" w:lastRowLastColumn="0"/>
            <w:tcW w:w="5524" w:type="dxa"/>
          </w:tcPr>
          <w:p w14:paraId="1E72F869" w14:textId="19C617E4" w:rsidR="00742AE2" w:rsidRPr="007F27F8" w:rsidRDefault="00616B97" w:rsidP="006663F2">
            <w:pPr>
              <w:pStyle w:val="NoSpacing"/>
            </w:pPr>
            <w:r w:rsidRPr="007F27F8">
              <w:t>22 m3 konteiner med lokk til sement (kun på Haraldrud gj.stasjoner</w:t>
            </w:r>
          </w:p>
        </w:tc>
        <w:tc>
          <w:tcPr>
            <w:tcW w:w="3730" w:type="dxa"/>
          </w:tcPr>
          <w:p w14:paraId="3BB0A48B" w14:textId="0CC85B95" w:rsidR="00742AE2" w:rsidRPr="006663F2" w:rsidRDefault="00F741CB" w:rsidP="00886699">
            <w:pPr>
              <w:pStyle w:val="NoSpacing"/>
              <w:jc w:val="center"/>
              <w:cnfStyle w:val="000000000000" w:firstRow="0" w:lastRow="0" w:firstColumn="0" w:lastColumn="0" w:oddVBand="0" w:evenVBand="0" w:oddHBand="0" w:evenHBand="0" w:firstRowFirstColumn="0" w:firstRowLastColumn="0" w:lastRowFirstColumn="0" w:lastRowLastColumn="0"/>
            </w:pPr>
            <w:r>
              <w:t>Lei</w:t>
            </w:r>
            <w:r w:rsidR="00C823E1">
              <w:t>e 1 stk</w:t>
            </w:r>
          </w:p>
        </w:tc>
      </w:tr>
    </w:tbl>
    <w:p w14:paraId="6E2A50E0" w14:textId="3D703C60" w:rsidR="00351D62" w:rsidRDefault="009A436E" w:rsidP="00C26EDC">
      <w:pPr>
        <w:rPr>
          <w:noProof/>
        </w:rPr>
      </w:pPr>
      <w:r>
        <w:rPr>
          <w:noProof/>
        </w:rPr>
        <mc:AlternateContent>
          <mc:Choice Requires="wps">
            <w:drawing>
              <wp:anchor distT="0" distB="0" distL="114300" distR="114300" simplePos="0" relativeHeight="251658249" behindDoc="0" locked="0" layoutInCell="1" allowOverlap="1" wp14:anchorId="3397FEC9" wp14:editId="6B9B9F89">
                <wp:simplePos x="0" y="0"/>
                <wp:positionH relativeFrom="column">
                  <wp:posOffset>1417320</wp:posOffset>
                </wp:positionH>
                <wp:positionV relativeFrom="paragraph">
                  <wp:posOffset>4086225</wp:posOffset>
                </wp:positionV>
                <wp:extent cx="3042285" cy="635"/>
                <wp:effectExtent l="0" t="0" r="0" b="0"/>
                <wp:wrapSquare wrapText="bothSides"/>
                <wp:docPr id="545534407" name="Tekstboks 1"/>
                <wp:cNvGraphicFramePr/>
                <a:graphic xmlns:a="http://schemas.openxmlformats.org/drawingml/2006/main">
                  <a:graphicData uri="http://schemas.microsoft.com/office/word/2010/wordprocessingShape">
                    <wps:wsp>
                      <wps:cNvSpPr txBox="1"/>
                      <wps:spPr>
                        <a:xfrm>
                          <a:off x="0" y="0"/>
                          <a:ext cx="3042285" cy="635"/>
                        </a:xfrm>
                        <a:prstGeom prst="rect">
                          <a:avLst/>
                        </a:prstGeom>
                        <a:solidFill>
                          <a:prstClr val="white"/>
                        </a:solidFill>
                        <a:ln>
                          <a:noFill/>
                        </a:ln>
                      </wps:spPr>
                      <wps:txbx>
                        <w:txbxContent>
                          <w:p w14:paraId="47F6DC05" w14:textId="10EA4B4F" w:rsidR="009A436E" w:rsidRPr="00B84508" w:rsidRDefault="009A436E" w:rsidP="009A436E">
                            <w:pPr>
                              <w:pStyle w:val="Caption"/>
                              <w:rPr>
                                <w:rFonts w:eastAsiaTheme="minorHAnsi"/>
                                <w:noProof/>
                                <w:sz w:val="20"/>
                                <w:szCs w:val="22"/>
                                <w:lang w:eastAsia="en-US"/>
                              </w:rPr>
                            </w:pPr>
                            <w:r>
                              <w:t xml:space="preserve">Figur </w:t>
                            </w:r>
                            <w:r w:rsidR="00A81F49">
                              <w:fldChar w:fldCharType="begin"/>
                            </w:r>
                            <w:r w:rsidR="00A81F49">
                              <w:instrText xml:space="preserve"> SEQ Figur \* ARABIC </w:instrText>
                            </w:r>
                            <w:r w:rsidR="00A81F49">
                              <w:fldChar w:fldCharType="separate"/>
                            </w:r>
                            <w:r w:rsidR="00A81F49">
                              <w:rPr>
                                <w:noProof/>
                              </w:rPr>
                              <w:t>3</w:t>
                            </w:r>
                            <w:r w:rsidR="00A81F49">
                              <w:rPr>
                                <w:noProof/>
                              </w:rPr>
                              <w:fldChar w:fldCharType="end"/>
                            </w:r>
                            <w:r>
                              <w:t xml:space="preserve"> - Bilder av ulike typer emballasje som er benyttet til 7051 og andre stykkgodsfraksjoner</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3397FEC9" id="_x0000_s1028" type="#_x0000_t202" style="position:absolute;margin-left:111.6pt;margin-top:321.75pt;width:239.55pt;height:.05pt;z-index:251658249;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" stroked="f">
                <v:textbox style="mso-fit-shape-to-text:t" inset="0,0,0,0">
                  <w:txbxContent>
                    <w:p w14:paraId="47F6DC05" w14:textId="10EA4B4F" w:rsidR="009A436E" w:rsidRPr="00B84508" w:rsidRDefault="009A436E" w:rsidP="009A436E">
                      <w:pPr>
                        <w:pStyle w:val="Caption"/>
                        <w:rPr>
                          <w:rFonts w:eastAsiaTheme="minorHAnsi"/>
                          <w:noProof/>
                          <w:sz w:val="20"/>
                          <w:szCs w:val="22"/>
                          <w:lang w:eastAsia="en-US"/>
                        </w:rPr>
                      </w:pPr>
                      <w:r>
                        <w:t xml:space="preserve">Figur </w:t>
                      </w:r>
                      <w:r w:rsidR="00A81F49">
                        <w:fldChar w:fldCharType="begin"/>
                      </w:r>
                      <w:r w:rsidR="00A81F49">
                        <w:instrText xml:space="preserve"> SEQ Figur \* ARABIC </w:instrText>
                      </w:r>
                      <w:r w:rsidR="00A81F49">
                        <w:fldChar w:fldCharType="separate"/>
                      </w:r>
                      <w:r w:rsidR="00A81F49">
                        <w:rPr>
                          <w:noProof/>
                        </w:rPr>
                        <w:t>3</w:t>
                      </w:r>
                      <w:r w:rsidR="00A81F49">
                        <w:rPr>
                          <w:noProof/>
                        </w:rPr>
                        <w:fldChar w:fldCharType="end"/>
                      </w:r>
                      <w:r>
                        <w:t xml:space="preserve"> - Bilder av ulike typer emballasje som er benyttet til 7051 og andre stykkgodsfraksjoner</w:t>
                      </w:r>
                    </w:p>
                  </w:txbxContent>
                </v:textbox>
                <w10:wrap type="square"/>
              </v:shape>
            </w:pict>
          </mc:Fallback>
        </mc:AlternateContent>
      </w:r>
      <w:r w:rsidR="00C874AB">
        <w:rPr>
          <w:noProof/>
        </w:rPr>
        <mc:AlternateContent>
          <mc:Choice Requires="wpg">
            <w:drawing>
              <wp:anchor distT="0" distB="0" distL="114300" distR="114300" simplePos="0" relativeHeight="251658245" behindDoc="0" locked="0" layoutInCell="1" allowOverlap="1" wp14:anchorId="7116BEA9" wp14:editId="6EF61DFA">
                <wp:simplePos x="0" y="0"/>
                <wp:positionH relativeFrom="margin">
                  <wp:align>center</wp:align>
                </wp:positionH>
                <wp:positionV relativeFrom="paragraph">
                  <wp:posOffset>0</wp:posOffset>
                </wp:positionV>
                <wp:extent cx="3042285" cy="4029075"/>
                <wp:effectExtent l="0" t="0" r="5715" b="9525"/>
                <wp:wrapSquare wrapText="bothSides"/>
                <wp:docPr id="2115191002" name="Gruppe 3"/>
                <wp:cNvGraphicFramePr/>
                <a:graphic xmlns:a="http://schemas.openxmlformats.org/drawingml/2006/main">
                  <a:graphicData uri="http://schemas.microsoft.com/office/word/2010/wordprocessingGroup">
                    <wpg:wgp>
                      <wpg:cNvGrpSpPr/>
                      <wpg:grpSpPr>
                        <a:xfrm>
                          <a:off x="0" y="0"/>
                          <a:ext cx="3042285" cy="4029075"/>
                          <a:chOff x="0" y="0"/>
                          <a:chExt cx="4706620" cy="6232549"/>
                        </a:xfrm>
                      </wpg:grpSpPr>
                      <pic:pic xmlns:pic="http://schemas.openxmlformats.org/drawingml/2006/picture">
                        <pic:nvPicPr>
                          <pic:cNvPr id="891491938" name="Bilde 5"/>
                          <pic:cNvPicPr>
                            <a:picLocks noChangeAspect="1"/>
                          </pic:cNvPicPr>
                        </pic:nvPicPr>
                        <pic:blipFill rotWithShape="1">
                          <a:blip r:embed="rId16" cstate="print">
                            <a:extLst>
                              <a:ext uri="{28A0092B-C50C-407E-A947-70E740481C1C}">
                                <a14:useLocalDpi xmlns:a14="http://schemas.microsoft.com/office/drawing/2010/main" val="0"/>
                              </a:ext>
                            </a:extLst>
                          </a:blip>
                          <a:srcRect l="21244" r="29121"/>
                          <a:stretch>
                            <a:fillRect/>
                          </a:stretch>
                        </pic:blipFill>
                        <pic:spPr bwMode="auto">
                          <a:xfrm rot="5400000">
                            <a:off x="795972" y="2321902"/>
                            <a:ext cx="3114675" cy="4706620"/>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869448563" name="Bilde 6"/>
                          <pic:cNvPicPr>
                            <a:picLocks noChangeAspect="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rot="5400000">
                            <a:off x="1957653" y="396570"/>
                            <a:ext cx="3129915" cy="2346960"/>
                          </a:xfrm>
                          <a:prstGeom prst="rect">
                            <a:avLst/>
                          </a:prstGeom>
                          <a:noFill/>
                          <a:ln>
                            <a:noFill/>
                          </a:ln>
                        </pic:spPr>
                      </pic:pic>
                      <pic:pic xmlns:pic="http://schemas.openxmlformats.org/drawingml/2006/picture">
                        <pic:nvPicPr>
                          <pic:cNvPr id="546942120" name="Bilde 11"/>
                          <pic:cNvPicPr>
                            <a:picLocks noChangeAspect="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rot="5400000">
                            <a:off x="-375896" y="389255"/>
                            <a:ext cx="3118485" cy="2339975"/>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xmlns:w16cei="http://schemas.microsoft.com/office/word/2026/wordml/cei" xmlns:arto="http://schemas.microsoft.com/office/word/2006/arto">
            <w:pict>
              <v:group w14:anchorId="44A069BB" id="Gruppe 3" o:spid="_x0000_s1026" style="position:absolute;margin-left:0;margin-top:0;width:239.55pt;height:317.25pt;z-index:251658245;mso-position-horizontal:center;mso-position-horizontal-relative:margin;mso-width-relative:margin;mso-height-relative:margin" coordsize="47066,6232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Bilde 5" o:spid="_x0000_s1027" type="#_x0000_t75" style="position:absolute;left:7959;top:23219;width:31147;height:47066;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">
                  <v:imagedata r:id="rId19" o:title="" cropleft="13922f" cropright="19085f"/>
                </v:shape>
                <v:shape id="Bilde 6" o:spid="_x0000_s1028" type="#_x0000_t75" style="position:absolute;left:19576;top:3965;width:31300;height:23469;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">
                  <v:imagedata r:id="rId20" o:title=""/>
                </v:shape>
                <v:shape id="Bilde 11" o:spid="_x0000_s1029" type="#_x0000_t75" style="position:absolute;left:-3759;top:3892;width:31184;height:23400;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">
                  <v:imagedata r:id="rId21" o:title=""/>
                </v:shape>
                <w10:wrap type="square" anchorx="margin"/>
              </v:group>
            </w:pict>
          </mc:Fallback>
        </mc:AlternateContent>
      </w:r>
    </w:p>
    <w:p w14:paraId="47F43626" w14:textId="5843D27F" w:rsidR="00351D62" w:rsidRDefault="00351D62" w:rsidP="00C26EDC">
      <w:pPr>
        <w:rPr>
          <w:noProof/>
        </w:rPr>
      </w:pPr>
    </w:p>
    <w:p w14:paraId="4865167D" w14:textId="77777777" w:rsidR="00351D62" w:rsidRDefault="00351D62" w:rsidP="00C26EDC">
      <w:pPr>
        <w:rPr>
          <w:noProof/>
        </w:rPr>
      </w:pPr>
    </w:p>
    <w:p w14:paraId="09F33CC9" w14:textId="77777777" w:rsidR="00351D62" w:rsidRDefault="00351D62" w:rsidP="00C26EDC">
      <w:pPr>
        <w:rPr>
          <w:noProof/>
        </w:rPr>
      </w:pPr>
    </w:p>
    <w:p w14:paraId="7CA479DB" w14:textId="4EE8430F" w:rsidR="00351D62" w:rsidRDefault="00351D62" w:rsidP="00C26EDC">
      <w:pPr>
        <w:rPr>
          <w:noProof/>
        </w:rPr>
      </w:pPr>
    </w:p>
    <w:p w14:paraId="5991F57B" w14:textId="6D1B102C" w:rsidR="00351D62" w:rsidRDefault="00351D62" w:rsidP="00C26EDC">
      <w:pPr>
        <w:rPr>
          <w:noProof/>
        </w:rPr>
      </w:pPr>
    </w:p>
    <w:p w14:paraId="713FC91D" w14:textId="49B4B17B" w:rsidR="00351D62" w:rsidRDefault="00351D62" w:rsidP="00C26EDC">
      <w:pPr>
        <w:rPr>
          <w:noProof/>
        </w:rPr>
      </w:pPr>
    </w:p>
    <w:p w14:paraId="79C6F272" w14:textId="6DF87E5F" w:rsidR="00351D62" w:rsidRDefault="00351D62" w:rsidP="00C26EDC">
      <w:pPr>
        <w:rPr>
          <w:noProof/>
        </w:rPr>
      </w:pPr>
    </w:p>
    <w:p w14:paraId="4289A741" w14:textId="327ED361" w:rsidR="00351D62" w:rsidRDefault="00351D62" w:rsidP="00C26EDC">
      <w:pPr>
        <w:rPr>
          <w:noProof/>
        </w:rPr>
      </w:pPr>
    </w:p>
    <w:p w14:paraId="2C47F999" w14:textId="46A70735" w:rsidR="00351D62" w:rsidRDefault="00351D62" w:rsidP="00C26EDC">
      <w:pPr>
        <w:rPr>
          <w:noProof/>
        </w:rPr>
      </w:pPr>
    </w:p>
    <w:p w14:paraId="72BFBF2D" w14:textId="1E2BD16A" w:rsidR="00351D62" w:rsidRDefault="00351D62" w:rsidP="00C26EDC">
      <w:pPr>
        <w:rPr>
          <w:noProof/>
        </w:rPr>
      </w:pPr>
    </w:p>
    <w:p w14:paraId="78B19F4E" w14:textId="2AEBEDC3" w:rsidR="00351D62" w:rsidRDefault="00351D62" w:rsidP="00C26EDC">
      <w:pPr>
        <w:rPr>
          <w:noProof/>
        </w:rPr>
      </w:pPr>
    </w:p>
    <w:p w14:paraId="1BF32B5F" w14:textId="54EDC923" w:rsidR="00C4000F" w:rsidRDefault="009A436E" w:rsidP="00C26EDC">
      <w:pPr>
        <w:rPr>
          <w:noProof/>
        </w:rPr>
      </w:pPr>
      <w:r>
        <w:rPr>
          <w:noProof/>
        </w:rPr>
        <mc:AlternateContent>
          <mc:Choice Requires="wps">
            <w:drawing>
              <wp:anchor distT="0" distB="0" distL="114300" distR="114300" simplePos="0" relativeHeight="251658250" behindDoc="0" locked="0" layoutInCell="1" allowOverlap="1" wp14:anchorId="414A2B57" wp14:editId="4C155D86">
                <wp:simplePos x="0" y="0"/>
                <wp:positionH relativeFrom="column">
                  <wp:posOffset>355600</wp:posOffset>
                </wp:positionH>
                <wp:positionV relativeFrom="paragraph">
                  <wp:posOffset>3858895</wp:posOffset>
                </wp:positionV>
                <wp:extent cx="5170805" cy="635"/>
                <wp:effectExtent l="0" t="0" r="0" b="0"/>
                <wp:wrapSquare wrapText="bothSides"/>
                <wp:docPr id="1795973367" name="Tekstboks 1"/>
                <wp:cNvGraphicFramePr/>
                <a:graphic xmlns:a="http://schemas.openxmlformats.org/drawingml/2006/main">
                  <a:graphicData uri="http://schemas.microsoft.com/office/word/2010/wordprocessingShape">
                    <wps:wsp>
                      <wps:cNvSpPr txBox="1"/>
                      <wps:spPr>
                        <a:xfrm>
                          <a:off x="0" y="0"/>
                          <a:ext cx="5170805" cy="635"/>
                        </a:xfrm>
                        <a:prstGeom prst="rect">
                          <a:avLst/>
                        </a:prstGeom>
                        <a:solidFill>
                          <a:prstClr val="white"/>
                        </a:solidFill>
                        <a:ln>
                          <a:noFill/>
                        </a:ln>
                      </wps:spPr>
                      <wps:txbx>
                        <w:txbxContent>
                          <w:p w14:paraId="561D933D" w14:textId="60582760" w:rsidR="009A436E" w:rsidRPr="00D52A26" w:rsidRDefault="009A436E" w:rsidP="009A436E">
                            <w:pPr>
                              <w:pStyle w:val="Caption"/>
                              <w:rPr>
                                <w:rFonts w:eastAsiaTheme="minorHAnsi"/>
                                <w:noProof/>
                                <w:sz w:val="20"/>
                                <w:szCs w:val="22"/>
                                <w:lang w:eastAsia="en-US"/>
                              </w:rPr>
                            </w:pPr>
                            <w:r>
                              <w:t xml:space="preserve">Figur </w:t>
                            </w:r>
                            <w:r w:rsidR="00A81F49">
                              <w:fldChar w:fldCharType="begin"/>
                            </w:r>
                            <w:r w:rsidR="00A81F49">
                              <w:instrText xml:space="preserve"> SEQ Figur \* ARABIC </w:instrText>
                            </w:r>
                            <w:r w:rsidR="00A81F49">
                              <w:fldChar w:fldCharType="separate"/>
                            </w:r>
                            <w:r w:rsidR="00A81F49">
                              <w:rPr>
                                <w:noProof/>
                              </w:rPr>
                              <w:t>4</w:t>
                            </w:r>
                            <w:r w:rsidR="00A81F49">
                              <w:rPr>
                                <w:noProof/>
                              </w:rPr>
                              <w:fldChar w:fldCharType="end"/>
                            </w:r>
                            <w:r>
                              <w:t xml:space="preserve"> - Venstre: EU-pall og pallekarmer med 7261</w:t>
                            </w:r>
                            <w:r w:rsidR="00C9747C">
                              <w:t xml:space="preserve">    </w:t>
                            </w:r>
                            <w:r>
                              <w:t xml:space="preserve"> Høyre: Nåværende emballasje til spesielle behov</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414A2B57" id="_x0000_s1029" type="#_x0000_t202" style="position:absolute;margin-left:28pt;margin-top:303.85pt;width:407.15pt;height:.05pt;z-index:25165825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" stroked="f">
                <v:textbox style="mso-fit-shape-to-text:t" inset="0,0,0,0">
                  <w:txbxContent>
                    <w:p w14:paraId="561D933D" w14:textId="60582760" w:rsidR="009A436E" w:rsidRPr="00D52A26" w:rsidRDefault="009A436E" w:rsidP="009A436E">
                      <w:pPr>
                        <w:pStyle w:val="Caption"/>
                        <w:rPr>
                          <w:rFonts w:eastAsiaTheme="minorHAnsi"/>
                          <w:noProof/>
                          <w:sz w:val="20"/>
                          <w:szCs w:val="22"/>
                          <w:lang w:eastAsia="en-US"/>
                        </w:rPr>
                      </w:pPr>
                      <w:r>
                        <w:t xml:space="preserve">Figur </w:t>
                      </w:r>
                      <w:r w:rsidR="00A81F49">
                        <w:fldChar w:fldCharType="begin"/>
                      </w:r>
                      <w:r w:rsidR="00A81F49">
                        <w:instrText xml:space="preserve"> SEQ Figur \* ARABIC </w:instrText>
                      </w:r>
                      <w:r w:rsidR="00A81F49">
                        <w:fldChar w:fldCharType="separate"/>
                      </w:r>
                      <w:r w:rsidR="00A81F49">
                        <w:rPr>
                          <w:noProof/>
                        </w:rPr>
                        <w:t>4</w:t>
                      </w:r>
                      <w:r w:rsidR="00A81F49">
                        <w:rPr>
                          <w:noProof/>
                        </w:rPr>
                        <w:fldChar w:fldCharType="end"/>
                      </w:r>
                      <w:r>
                        <w:t xml:space="preserve"> - Venstre: EU-pall og pallekarmer med 7261</w:t>
                      </w:r>
                      <w:r w:rsidR="00C9747C">
                        <w:t xml:space="preserve">    </w:t>
                      </w:r>
                      <w:r>
                        <w:t xml:space="preserve"> Høyre: Nåværende emballasje til spesielle behov</w:t>
                      </w:r>
                    </w:p>
                  </w:txbxContent>
                </v:textbox>
                <w10:wrap type="square"/>
              </v:shape>
            </w:pict>
          </mc:Fallback>
        </mc:AlternateContent>
      </w:r>
      <w:r>
        <w:rPr>
          <w:noProof/>
        </w:rPr>
        <mc:AlternateContent>
          <mc:Choice Requires="wpg">
            <w:drawing>
              <wp:anchor distT="0" distB="0" distL="114300" distR="114300" simplePos="0" relativeHeight="251658246" behindDoc="0" locked="0" layoutInCell="1" allowOverlap="1" wp14:anchorId="00B01FB3" wp14:editId="72E8ED5D">
                <wp:simplePos x="0" y="0"/>
                <wp:positionH relativeFrom="margin">
                  <wp:posOffset>355600</wp:posOffset>
                </wp:positionH>
                <wp:positionV relativeFrom="paragraph">
                  <wp:posOffset>283210</wp:posOffset>
                </wp:positionV>
                <wp:extent cx="5170805" cy="3518535"/>
                <wp:effectExtent l="0" t="0" r="0" b="5715"/>
                <wp:wrapSquare wrapText="bothSides"/>
                <wp:docPr id="581385382" name="Gruppe 4"/>
                <wp:cNvGraphicFramePr/>
                <a:graphic xmlns:a="http://schemas.openxmlformats.org/drawingml/2006/main">
                  <a:graphicData uri="http://schemas.microsoft.com/office/word/2010/wordprocessingGroup">
                    <wpg:wgp>
                      <wpg:cNvGrpSpPr/>
                      <wpg:grpSpPr>
                        <a:xfrm>
                          <a:off x="0" y="0"/>
                          <a:ext cx="5170805" cy="3518535"/>
                          <a:chOff x="0" y="0"/>
                          <a:chExt cx="6399339" cy="4355334"/>
                        </a:xfrm>
                      </wpg:grpSpPr>
                      <pic:pic xmlns:pic="http://schemas.openxmlformats.org/drawingml/2006/picture">
                        <pic:nvPicPr>
                          <pic:cNvPr id="1387677736" name="Bilde 7"/>
                          <pic:cNvPicPr>
                            <a:picLocks noChangeAspect="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rot="5400000">
                            <a:off x="-544195" y="546604"/>
                            <a:ext cx="4352925" cy="3264535"/>
                          </a:xfrm>
                          <a:prstGeom prst="rect">
                            <a:avLst/>
                          </a:prstGeom>
                          <a:noFill/>
                          <a:ln>
                            <a:noFill/>
                          </a:ln>
                        </pic:spPr>
                      </pic:pic>
                      <pic:pic xmlns:pic="http://schemas.openxmlformats.org/drawingml/2006/picture">
                        <pic:nvPicPr>
                          <pic:cNvPr id="830062162" name="Bilde 8"/>
                          <pic:cNvPicPr>
                            <a:picLocks noChangeAspect="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rot="5400000">
                            <a:off x="2600451" y="542608"/>
                            <a:ext cx="4341495" cy="325628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xmlns:w16cei="http://schemas.microsoft.com/office/word/2026/wordml/cei" xmlns:arto="http://schemas.microsoft.com/office/word/2006/arto">
            <w:pict>
              <v:group w14:anchorId="1F328E01" id="Gruppe 4" o:spid="_x0000_s1026" style="position:absolute;margin-left:28pt;margin-top:22.3pt;width:407.15pt;height:277.05pt;z-index:251658246;mso-position-horizontal-relative:margin;mso-width-relative:margin;mso-height-relative:margin" coordsize="63993,4355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">
                <v:shape id="Bilde 7" o:spid="_x0000_s1027" type="#_x0000_t75" style="position:absolute;left:-5442;top:5466;width:43529;height:32645;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">
                  <v:imagedata r:id="rId24" o:title=""/>
                </v:shape>
                <v:shape id="Bilde 8" o:spid="_x0000_s1028" type="#_x0000_t75" style="position:absolute;left:26005;top:5425;width:43414;height:32563;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">
                  <v:imagedata r:id="rId25" o:title=""/>
                </v:shape>
                <w10:wrap type="square" anchorx="margin"/>
              </v:group>
            </w:pict>
          </mc:Fallback>
        </mc:AlternateContent>
      </w:r>
    </w:p>
    <w:p w14:paraId="7F991E2F" w14:textId="77777777" w:rsidR="00C4000F" w:rsidRDefault="00C4000F" w:rsidP="00C26EDC">
      <w:pPr>
        <w:rPr>
          <w:noProof/>
        </w:rPr>
      </w:pPr>
    </w:p>
    <w:p w14:paraId="2EEBD298" w14:textId="1FF7E305" w:rsidR="00C4000F" w:rsidRDefault="00C4000F" w:rsidP="00C26EDC">
      <w:pPr>
        <w:rPr>
          <w:noProof/>
        </w:rPr>
      </w:pPr>
    </w:p>
    <w:p w14:paraId="5E8EA1D6" w14:textId="0766A25D" w:rsidR="00C4000F" w:rsidRDefault="00C4000F" w:rsidP="00C26EDC">
      <w:pPr>
        <w:rPr>
          <w:noProof/>
        </w:rPr>
      </w:pPr>
    </w:p>
    <w:p w14:paraId="3E363510" w14:textId="77777777" w:rsidR="00A44A4C" w:rsidRDefault="00A44A4C" w:rsidP="00C26EDC"/>
    <w:p w14:paraId="19CBEE96" w14:textId="77777777" w:rsidR="00A44A4C" w:rsidRDefault="00A44A4C" w:rsidP="00C26EDC"/>
    <w:p w14:paraId="142753FD" w14:textId="77777777" w:rsidR="00A44A4C" w:rsidRDefault="00A44A4C" w:rsidP="00C26EDC"/>
    <w:p w14:paraId="4A60BFB4" w14:textId="77777777" w:rsidR="00A44A4C" w:rsidRDefault="00A44A4C" w:rsidP="00C26EDC"/>
    <w:p w14:paraId="349C1555" w14:textId="77777777" w:rsidR="00A44A4C" w:rsidRDefault="00A44A4C" w:rsidP="00C26EDC"/>
    <w:p w14:paraId="73A5EC72" w14:textId="77777777" w:rsidR="00A44A4C" w:rsidRDefault="00A44A4C" w:rsidP="00C26EDC"/>
    <w:p w14:paraId="034FBA99" w14:textId="3B72BAC5" w:rsidR="00351D62" w:rsidRPr="00C26EDC" w:rsidRDefault="003E4813" w:rsidP="00C26EDC">
      <w:r>
        <w:rPr>
          <w:noProof/>
        </w:rPr>
        <mc:AlternateContent>
          <mc:Choice Requires="wps">
            <w:drawing>
              <wp:anchor distT="0" distB="0" distL="114300" distR="114300" simplePos="0" relativeHeight="251658251" behindDoc="0" locked="0" layoutInCell="1" allowOverlap="1" wp14:anchorId="174BD2AF" wp14:editId="4B950EA7">
                <wp:simplePos x="0" y="0"/>
                <wp:positionH relativeFrom="column">
                  <wp:posOffset>-91440</wp:posOffset>
                </wp:positionH>
                <wp:positionV relativeFrom="paragraph">
                  <wp:posOffset>2529366</wp:posOffset>
                </wp:positionV>
                <wp:extent cx="6325870" cy="635"/>
                <wp:effectExtent l="0" t="0" r="0" b="0"/>
                <wp:wrapSquare wrapText="bothSides"/>
                <wp:docPr id="767577482" name="Tekstboks 1"/>
                <wp:cNvGraphicFramePr/>
                <a:graphic xmlns:a="http://schemas.openxmlformats.org/drawingml/2006/main">
                  <a:graphicData uri="http://schemas.microsoft.com/office/word/2010/wordprocessingShape">
                    <wps:wsp>
                      <wps:cNvSpPr txBox="1"/>
                      <wps:spPr>
                        <a:xfrm>
                          <a:off x="0" y="0"/>
                          <a:ext cx="6325870" cy="635"/>
                        </a:xfrm>
                        <a:prstGeom prst="rect">
                          <a:avLst/>
                        </a:prstGeom>
                        <a:solidFill>
                          <a:prstClr val="white"/>
                        </a:solidFill>
                        <a:ln>
                          <a:noFill/>
                        </a:ln>
                      </wps:spPr>
                      <wps:txbx>
                        <w:txbxContent>
                          <w:p w14:paraId="56465AD0" w14:textId="015584CC" w:rsidR="003E4813" w:rsidRPr="00E00A35" w:rsidRDefault="003E4813" w:rsidP="003E4813">
                            <w:pPr>
                              <w:pStyle w:val="Caption"/>
                              <w:rPr>
                                <w:rFonts w:eastAsiaTheme="minorHAnsi"/>
                                <w:noProof/>
                                <w:sz w:val="20"/>
                                <w:szCs w:val="22"/>
                                <w:lang w:eastAsia="en-US"/>
                              </w:rPr>
                            </w:pPr>
                            <w:r>
                              <w:t xml:space="preserve">Figur </w:t>
                            </w:r>
                            <w:r w:rsidR="00A81F49">
                              <w:fldChar w:fldCharType="begin"/>
                            </w:r>
                            <w:r w:rsidR="00A81F49">
                              <w:instrText xml:space="preserve"> SEQ Figur \* ARABIC </w:instrText>
                            </w:r>
                            <w:r w:rsidR="00A81F49">
                              <w:fldChar w:fldCharType="separate"/>
                            </w:r>
                            <w:r w:rsidR="00A81F49">
                              <w:rPr>
                                <w:noProof/>
                              </w:rPr>
                              <w:t>5</w:t>
                            </w:r>
                            <w:r w:rsidR="00A81F49">
                              <w:rPr>
                                <w:noProof/>
                              </w:rPr>
                              <w:fldChar w:fldCharType="end"/>
                            </w:r>
                            <w:r>
                              <w:t xml:space="preserve"> - Venstre: Spunsefat og IBC til spillolje.                                 Høyre: Container til oppsamling av sementpulver</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174BD2AF" id="_x0000_s1030" type="#_x0000_t202" style="position:absolute;margin-left:-7.2pt;margin-top:199.15pt;width:498.1pt;height:.05pt;z-index:251658251;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" stroked="f">
                <v:textbox style="mso-fit-shape-to-text:t" inset="0,0,0,0">
                  <w:txbxContent>
                    <w:p w14:paraId="56465AD0" w14:textId="015584CC" w:rsidR="003E4813" w:rsidRPr="00E00A35" w:rsidRDefault="003E4813" w:rsidP="003E4813">
                      <w:pPr>
                        <w:pStyle w:val="Caption"/>
                        <w:rPr>
                          <w:rFonts w:eastAsiaTheme="minorHAnsi"/>
                          <w:noProof/>
                          <w:sz w:val="20"/>
                          <w:szCs w:val="22"/>
                          <w:lang w:eastAsia="en-US"/>
                        </w:rPr>
                      </w:pPr>
                      <w:r>
                        <w:t xml:space="preserve">Figur </w:t>
                      </w:r>
                      <w:r w:rsidR="00A81F49">
                        <w:fldChar w:fldCharType="begin"/>
                      </w:r>
                      <w:r w:rsidR="00A81F49">
                        <w:instrText xml:space="preserve"> SEQ Figur \* ARABIC </w:instrText>
                      </w:r>
                      <w:r w:rsidR="00A81F49">
                        <w:fldChar w:fldCharType="separate"/>
                      </w:r>
                      <w:r w:rsidR="00A81F49">
                        <w:rPr>
                          <w:noProof/>
                        </w:rPr>
                        <w:t>5</w:t>
                      </w:r>
                      <w:r w:rsidR="00A81F49">
                        <w:rPr>
                          <w:noProof/>
                        </w:rPr>
                        <w:fldChar w:fldCharType="end"/>
                      </w:r>
                      <w:r>
                        <w:t xml:space="preserve"> - Venstre: Spunsefat og IBC til spillolje.                                 Høyre: Container til oppsamling av sementpulver</w:t>
                      </w:r>
                    </w:p>
                  </w:txbxContent>
                </v:textbox>
                <w10:wrap type="square"/>
              </v:shape>
            </w:pict>
          </mc:Fallback>
        </mc:AlternateContent>
      </w:r>
      <w:r w:rsidR="00D74A53">
        <w:rPr>
          <w:noProof/>
        </w:rPr>
        <mc:AlternateContent>
          <mc:Choice Requires="wpg">
            <w:drawing>
              <wp:anchor distT="0" distB="0" distL="114300" distR="114300" simplePos="0" relativeHeight="251658247" behindDoc="0" locked="0" layoutInCell="1" allowOverlap="1" wp14:anchorId="7748FFC0" wp14:editId="27462A19">
                <wp:simplePos x="0" y="0"/>
                <wp:positionH relativeFrom="column">
                  <wp:posOffset>-91670</wp:posOffset>
                </wp:positionH>
                <wp:positionV relativeFrom="paragraph">
                  <wp:posOffset>104</wp:posOffset>
                </wp:positionV>
                <wp:extent cx="6326281" cy="2542430"/>
                <wp:effectExtent l="0" t="0" r="0" b="0"/>
                <wp:wrapSquare wrapText="bothSides"/>
                <wp:docPr id="1828807535" name="Gruppe 7"/>
                <wp:cNvGraphicFramePr/>
                <a:graphic xmlns:a="http://schemas.openxmlformats.org/drawingml/2006/main">
                  <a:graphicData uri="http://schemas.microsoft.com/office/word/2010/wordprocessingGroup">
                    <wpg:wgp>
                      <wpg:cNvGrpSpPr/>
                      <wpg:grpSpPr>
                        <a:xfrm>
                          <a:off x="0" y="0"/>
                          <a:ext cx="6326281" cy="2542430"/>
                          <a:chOff x="0" y="0"/>
                          <a:chExt cx="6326281" cy="2542430"/>
                        </a:xfrm>
                      </wpg:grpSpPr>
                      <pic:pic xmlns:pic="http://schemas.openxmlformats.org/drawingml/2006/picture">
                        <pic:nvPicPr>
                          <pic:cNvPr id="357904663" name="Bilde 4"/>
                          <pic:cNvPicPr>
                            <a:picLocks noChangeAspect="1"/>
                          </pic:cNvPicPr>
                        </pic:nvPicPr>
                        <pic:blipFill rotWithShape="1">
                          <a:blip r:embed="rId26" cstate="print">
                            <a:extLst>
                              <a:ext uri="{28A0092B-C50C-407E-A947-70E740481C1C}">
                                <a14:useLocalDpi xmlns:a14="http://schemas.microsoft.com/office/drawing/2010/main" val="0"/>
                              </a:ext>
                            </a:extLst>
                          </a:blip>
                          <a:srcRect l="16422" r="21944"/>
                          <a:stretch>
                            <a:fillRect/>
                          </a:stretch>
                        </pic:blipFill>
                        <pic:spPr bwMode="auto">
                          <a:xfrm rot="5400000">
                            <a:off x="274955" y="-269985"/>
                            <a:ext cx="2537460" cy="3087370"/>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46060245" name="Bilde 9"/>
                          <pic:cNvPicPr>
                            <a:picLocks noChangeAspect="1"/>
                          </pic:cNvPicPr>
                        </pic:nvPicPr>
                        <pic:blipFill rotWithShape="1">
                          <a:blip r:embed="rId27" cstate="print">
                            <a:extLst>
                              <a:ext uri="{28A0092B-C50C-407E-A947-70E740481C1C}">
                                <a14:useLocalDpi xmlns:a14="http://schemas.microsoft.com/office/drawing/2010/main" val="0"/>
                              </a:ext>
                            </a:extLst>
                          </a:blip>
                          <a:srcRect l="25969" r="16229"/>
                          <a:stretch>
                            <a:fillRect/>
                          </a:stretch>
                        </pic:blipFill>
                        <pic:spPr bwMode="auto">
                          <a:xfrm rot="5400000">
                            <a:off x="3429094" y="-357188"/>
                            <a:ext cx="2540000" cy="3254375"/>
                          </a:xfrm>
                          <a:prstGeom prst="rect">
                            <a:avLst/>
                          </a:prstGeom>
                          <a:noFill/>
                          <a:ln>
                            <a:noFill/>
                          </a:ln>
                          <a:extLst>
                            <a:ext uri="{53640926-AAD7-44D8-BBD7-CCE9431645EC}">
                              <a14:shadowObscured xmlns:a14="http://schemas.microsoft.com/office/drawing/2010/main"/>
                            </a:ext>
                          </a:extLst>
                        </pic:spPr>
                      </pic:pic>
                    </wpg:wgp>
                  </a:graphicData>
                </a:graphic>
              </wp:anchor>
            </w:drawing>
          </mc:Choice>
          <mc:Fallback xmlns:w16cei="http://schemas.microsoft.com/office/word/2026/wordml/cei" xmlns:arto="http://schemas.microsoft.com/office/word/2006/arto">
            <w:pict>
              <v:group w14:anchorId="71EC3190" id="Gruppe 7" o:spid="_x0000_s1026" style="position:absolute;margin-left:-7.2pt;margin-top:0;width:498.15pt;height:200.2pt;z-index:251658247" coordsize="63262,25424"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">
                <v:shape id="Bilde 4" o:spid="_x0000_s1027" type="#_x0000_t75" style="position:absolute;left:2749;top:-2700;width:25375;height:30873;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">
                  <v:imagedata r:id="rId28" o:title="" cropleft="10762f" cropright="14381f"/>
                </v:shape>
                <v:shape id="Bilde 9" o:spid="_x0000_s1028" type="#_x0000_t75" style="position:absolute;left:34291;top:-3572;width:25400;height:32543;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">
                  <v:imagedata r:id="rId29" o:title="" cropleft="17019f" cropright="10636f"/>
                </v:shape>
                <w10:wrap type="square"/>
              </v:group>
            </w:pict>
          </mc:Fallback>
        </mc:AlternateContent>
      </w:r>
    </w:p>
    <w:p w14:paraId="7053FDB7" w14:textId="20D80F40" w:rsidR="002E2E13" w:rsidRDefault="002E2E13" w:rsidP="004F28F4">
      <w:pPr>
        <w:pStyle w:val="Heading2"/>
      </w:pPr>
      <w:bookmarkStart w:id="11" w:name="_Toc238036145"/>
      <w:r>
        <w:t>Beskrivelse av logistikk og transport</w:t>
      </w:r>
      <w:bookmarkEnd w:id="11"/>
    </w:p>
    <w:p w14:paraId="0C79DF1D" w14:textId="6C5708AE" w:rsidR="00454D0B" w:rsidRPr="00454D0B" w:rsidRDefault="00454D0B" w:rsidP="00454D0B">
      <w:pPr>
        <w:jc w:val="both"/>
      </w:pPr>
      <w:r w:rsidRPr="00454D0B">
        <w:t>Logistikken er organisert med faste hentedager for de ulike avfallsfraksjonene, der maling, lakk og lim (7051) hentes én til to ganger per uke etter fast plan. Fraksjon 7011 hentes ved behov med sugebil etter bestilling, mens øvrig stykkgods går på ukentlig faste hentedager.</w:t>
      </w:r>
    </w:p>
    <w:p w14:paraId="74594946" w14:textId="7F362F0D" w:rsidR="00E52F7D" w:rsidRPr="00454D0B" w:rsidRDefault="00454D0B" w:rsidP="00454D0B">
      <w:pPr>
        <w:jc w:val="both"/>
      </w:pPr>
      <w:r w:rsidRPr="00454D0B">
        <w:t>Nærings- og husholdningsavfall deklareres separat i henhold til gjeldende krav, men</w:t>
      </w:r>
      <w:r w:rsidR="002624C6">
        <w:t xml:space="preserve"> samlaste</w:t>
      </w:r>
      <w:r w:rsidR="00890036">
        <w:t>s</w:t>
      </w:r>
      <w:r w:rsidR="002624C6">
        <w:t>.</w:t>
      </w:r>
      <w:r w:rsidRPr="00454D0B">
        <w:t xml:space="preserve"> All transport gjennomføres i henhold til gjeldende regelverk for farlig avfall, med fokus på korrekt emballering, deklar</w:t>
      </w:r>
      <w:r w:rsidR="00AB4B22">
        <w:t>ering</w:t>
      </w:r>
      <w:r w:rsidRPr="00454D0B">
        <w:t xml:space="preserve"> og sporbarhet gjennom hele verdikjeden fra mottak til sluttbehandling.</w:t>
      </w:r>
    </w:p>
    <w:p w14:paraId="68AAA9BC" w14:textId="362502A8" w:rsidR="001E4F3A" w:rsidRPr="001E4F3A" w:rsidRDefault="00936CE0" w:rsidP="00441C7C">
      <w:pPr>
        <w:pStyle w:val="Heading2"/>
      </w:pPr>
      <w:bookmarkStart w:id="12" w:name="_Toc238036146"/>
      <w:r>
        <w:t>Beskrivelse av noen avfallsaksjoner og s</w:t>
      </w:r>
      <w:r w:rsidR="00441C7C">
        <w:t>ortering</w:t>
      </w:r>
      <w:bookmarkEnd w:id="12"/>
      <w:r w:rsidR="00441C7C">
        <w:t xml:space="preserve"> </w:t>
      </w:r>
    </w:p>
    <w:p w14:paraId="0801ABD8" w14:textId="65451DB5" w:rsidR="00D747FA" w:rsidRPr="00D747FA" w:rsidRDefault="00D747FA" w:rsidP="00B258D0">
      <w:pPr>
        <w:spacing w:after="160" w:line="259" w:lineRule="auto"/>
        <w:jc w:val="both"/>
      </w:pPr>
      <w:r w:rsidRPr="00D747FA">
        <w:t>Oppdragsgiver klassifiserer og sorterer farlig avfall i henhold til gjeldende versjon av NS 9431 – Klassifikasjon av avfall.</w:t>
      </w:r>
      <w:r w:rsidR="00594A50">
        <w:t xml:space="preserve"> </w:t>
      </w:r>
      <w:r w:rsidRPr="00D747FA">
        <w:t xml:space="preserve">Som hovedregel skilles det ikke mellom fast og flytende avfall innen samme avfallsstoffnummer. Dersom avfallets egenskaper tilsier det, kan </w:t>
      </w:r>
      <w:r w:rsidR="007527D8">
        <w:t>O</w:t>
      </w:r>
      <w:r w:rsidRPr="00D747FA">
        <w:t>ppdragsgiver dele et avfallsstoffnummer inn i flere underfraksjoner for å sikre forsvarlig håndtering.</w:t>
      </w:r>
    </w:p>
    <w:p w14:paraId="432A3810" w14:textId="77777777" w:rsidR="00D747FA" w:rsidRPr="00D747FA" w:rsidRDefault="00D747FA" w:rsidP="00B258D0">
      <w:pPr>
        <w:spacing w:after="160" w:line="259" w:lineRule="auto"/>
        <w:jc w:val="both"/>
      </w:pPr>
      <w:r w:rsidRPr="00D747FA">
        <w:t>Oppdragsgiver har ikke etablert en egen fraksjon for «laboratoriekjemikalier», da dette ikke er definert som en egen avfallsfraksjon i NS 9431. Slike avfallstyper sorteres derfor etter innhold og egenskaper innenfor eksisterende avfallsfraksjoner, så langt dette er mulig.</w:t>
      </w:r>
    </w:p>
    <w:p w14:paraId="45B5994D" w14:textId="77777777" w:rsidR="00D747FA" w:rsidRPr="00D747FA" w:rsidRDefault="00D747FA" w:rsidP="00B258D0">
      <w:pPr>
        <w:spacing w:after="160" w:line="259" w:lineRule="auto"/>
        <w:jc w:val="both"/>
      </w:pPr>
      <w:r w:rsidRPr="00D747FA">
        <w:t>For kommunalt farlig avfall benyttes også EAL-koder i 20-serien når dette er hensiktsmessig og praktisk gjennomførbart.</w:t>
      </w:r>
    </w:p>
    <w:p w14:paraId="62C6F07E" w14:textId="18B85FF0" w:rsidR="00D747FA" w:rsidRPr="006C2E30" w:rsidRDefault="007E0EA4" w:rsidP="00B258D0">
      <w:pPr>
        <w:spacing w:after="160" w:line="259" w:lineRule="auto"/>
        <w:jc w:val="both"/>
      </w:pPr>
      <w:r>
        <w:t xml:space="preserve">Noen </w:t>
      </w:r>
      <w:r w:rsidRPr="006C2E30">
        <w:t>eksempler</w:t>
      </w:r>
      <w:r w:rsidR="0049390B" w:rsidRPr="006C2E30">
        <w:t xml:space="preserve"> på a</w:t>
      </w:r>
      <w:r w:rsidR="00D747FA" w:rsidRPr="006C2E30">
        <w:t>vfallsfraksjoner med særskilte krav</w:t>
      </w:r>
      <w:r w:rsidR="0049390B" w:rsidRPr="006C2E30">
        <w:t xml:space="preserve"> og underkategorier hos </w:t>
      </w:r>
      <w:r w:rsidR="007527D8">
        <w:t>O</w:t>
      </w:r>
      <w:r w:rsidR="0049390B" w:rsidRPr="006C2E30">
        <w:t>ppdragsgiver er:</w:t>
      </w:r>
    </w:p>
    <w:p w14:paraId="1BCBD128" w14:textId="18BD183A" w:rsidR="00D747FA" w:rsidRPr="006C2E30" w:rsidRDefault="00D747FA" w:rsidP="00B258D0">
      <w:pPr>
        <w:pStyle w:val="ListParagraph"/>
        <w:numPr>
          <w:ilvl w:val="0"/>
          <w:numId w:val="27"/>
        </w:numPr>
        <w:spacing w:after="160" w:line="259" w:lineRule="auto"/>
        <w:jc w:val="both"/>
      </w:pPr>
      <w:r w:rsidRPr="006C2E30">
        <w:t>Avfallsstoffnummer 7261 – Gass under trykk</w:t>
      </w:r>
      <w:r w:rsidR="0049390B" w:rsidRPr="006C2E30">
        <w:t xml:space="preserve">: </w:t>
      </w:r>
      <w:r w:rsidRPr="006C2E30">
        <w:t>Denne fraksjonen sorteres etter gassens egenskaper og emballasjens størrelse.</w:t>
      </w:r>
      <w:r w:rsidR="007E0EA4">
        <w:t xml:space="preserve"> Eksempler: oksiderende gass, brennbar gass, acetylen, etc.</w:t>
      </w:r>
    </w:p>
    <w:p w14:paraId="516A2A14" w14:textId="20C6F876" w:rsidR="00D747FA" w:rsidRPr="006C2E30" w:rsidRDefault="00D747FA" w:rsidP="00B258D0">
      <w:pPr>
        <w:numPr>
          <w:ilvl w:val="0"/>
          <w:numId w:val="25"/>
        </w:numPr>
        <w:spacing w:after="160" w:line="259" w:lineRule="auto"/>
        <w:jc w:val="both"/>
      </w:pPr>
      <w:r w:rsidRPr="006C2E30">
        <w:t>Avfallsstoffnummer 7122 – Sterkt reaktive stoffer</w:t>
      </w:r>
      <w:r w:rsidR="0049390B" w:rsidRPr="006C2E30">
        <w:t xml:space="preserve">: </w:t>
      </w:r>
      <w:r w:rsidR="00CC2575" w:rsidRPr="00CC2575">
        <w:t>Uorganiske stoffer som reagerer spontant med vann eller luft</w:t>
      </w:r>
      <w:r w:rsidR="0083140D">
        <w:t xml:space="preserve">. </w:t>
      </w:r>
      <w:r w:rsidRPr="006C2E30">
        <w:t>Sterkt reaktive stoffer emballeres og lagres ut fra stoffenes egenskaper og tilstand. Eksempler på slike stoffer er:</w:t>
      </w:r>
      <w:r w:rsidR="0049390B" w:rsidRPr="006C2E30">
        <w:t xml:space="preserve"> </w:t>
      </w:r>
      <w:r w:rsidR="00CE624D" w:rsidRPr="00CE624D">
        <w:t>elementært brom og jod,</w:t>
      </w:r>
      <w:r w:rsidR="00CE624D">
        <w:t xml:space="preserve"> </w:t>
      </w:r>
      <w:r w:rsidR="00492CAE">
        <w:t xml:space="preserve">metallisk natrium/kalium, </w:t>
      </w:r>
      <w:r w:rsidR="00046798">
        <w:t xml:space="preserve">forskjellige kloritter, </w:t>
      </w:r>
      <w:r w:rsidR="006F240D">
        <w:t xml:space="preserve">nitritter, </w:t>
      </w:r>
      <w:r w:rsidRPr="006C2E30">
        <w:t>persulfater</w:t>
      </w:r>
      <w:r w:rsidR="0049390B" w:rsidRPr="006C2E30">
        <w:t>, p</w:t>
      </w:r>
      <w:r w:rsidRPr="006C2E30">
        <w:t>erkarbonater</w:t>
      </w:r>
      <w:r w:rsidR="0049390B" w:rsidRPr="006C2E30">
        <w:t xml:space="preserve">, </w:t>
      </w:r>
      <w:r w:rsidRPr="006C2E30">
        <w:t>nitrater</w:t>
      </w:r>
      <w:r w:rsidR="0049390B" w:rsidRPr="006C2E30">
        <w:t xml:space="preserve"> (faste), </w:t>
      </w:r>
      <w:r w:rsidRPr="006C2E30">
        <w:t>brom</w:t>
      </w:r>
      <w:r w:rsidR="0049390B" w:rsidRPr="006C2E30">
        <w:t xml:space="preserve">, </w:t>
      </w:r>
      <w:r w:rsidRPr="006C2E30">
        <w:t>klorater</w:t>
      </w:r>
      <w:r w:rsidR="0049390B" w:rsidRPr="006C2E30">
        <w:t xml:space="preserve">, </w:t>
      </w:r>
      <w:r w:rsidRPr="006C2E30">
        <w:t>hydrogenperoksid</w:t>
      </w:r>
      <w:r w:rsidR="0049390B" w:rsidRPr="006C2E30">
        <w:t xml:space="preserve">, </w:t>
      </w:r>
      <w:r w:rsidRPr="006C2E30">
        <w:t>klor- og bromtabletter til svømmebassen</w:t>
      </w:r>
      <w:r w:rsidR="0049390B" w:rsidRPr="006C2E30">
        <w:t>g</w:t>
      </w:r>
      <w:r w:rsidR="00E67AD8">
        <w:t>, karbider</w:t>
      </w:r>
      <w:r w:rsidR="00FF69CF">
        <w:t>,</w:t>
      </w:r>
      <w:r w:rsidR="00555806">
        <w:t xml:space="preserve"> </w:t>
      </w:r>
      <w:r w:rsidR="00AF3FB3">
        <w:t>natriumdittionitt</w:t>
      </w:r>
      <w:r w:rsidR="0049390B" w:rsidRPr="006C2E30">
        <w:t xml:space="preserve">. </w:t>
      </w:r>
      <w:r w:rsidRPr="006C2E30">
        <w:t xml:space="preserve">Fraksjonen 7122 sorteres og vurderes av </w:t>
      </w:r>
      <w:r w:rsidR="007527D8">
        <w:t>O</w:t>
      </w:r>
      <w:r w:rsidRPr="006C2E30">
        <w:t>ppdragsgivers egne kjemikere.</w:t>
      </w:r>
    </w:p>
    <w:p w14:paraId="67F45A34" w14:textId="0CDADDDA" w:rsidR="00D747FA" w:rsidRDefault="00D747FA" w:rsidP="00B258D0">
      <w:pPr>
        <w:numPr>
          <w:ilvl w:val="0"/>
          <w:numId w:val="26"/>
        </w:numPr>
        <w:spacing w:after="160" w:line="259" w:lineRule="auto"/>
        <w:jc w:val="both"/>
      </w:pPr>
      <w:r w:rsidRPr="006C2E30">
        <w:t>Avfallsstoffnummer 7123 – Herdere og organiske peroksider</w:t>
      </w:r>
      <w:r w:rsidR="0049390B" w:rsidRPr="006C2E30">
        <w:t xml:space="preserve">: </w:t>
      </w:r>
      <w:r w:rsidRPr="006C2E30">
        <w:t>Denne fraksjonen deles inn etter kjemisk sammensetning. Det skilles mellom:</w:t>
      </w:r>
      <w:r w:rsidR="0049390B" w:rsidRPr="006C2E30">
        <w:t xml:space="preserve"> </w:t>
      </w:r>
      <w:r w:rsidRPr="006C2E30">
        <w:t xml:space="preserve">herdere som inneholder organiske peroksider </w:t>
      </w:r>
      <w:r w:rsidR="006C2E30" w:rsidRPr="006C2E30">
        <w:t xml:space="preserve">og </w:t>
      </w:r>
      <w:r w:rsidRPr="006C2E30">
        <w:t>aminbaserte</w:t>
      </w:r>
      <w:r w:rsidR="006C2E30" w:rsidRPr="006C2E30">
        <w:t>/</w:t>
      </w:r>
      <w:r w:rsidRPr="006C2E30">
        <w:t>andre herdere</w:t>
      </w:r>
    </w:p>
    <w:p w14:paraId="29D21D6A" w14:textId="5B392EB7" w:rsidR="0070686E" w:rsidRPr="0070686E" w:rsidRDefault="0070686E" w:rsidP="00B258D0">
      <w:pPr>
        <w:numPr>
          <w:ilvl w:val="0"/>
          <w:numId w:val="26"/>
        </w:numPr>
        <w:tabs>
          <w:tab w:val="num" w:pos="360"/>
        </w:tabs>
        <w:spacing w:after="160" w:line="259" w:lineRule="auto"/>
        <w:jc w:val="both"/>
      </w:pPr>
      <w:r w:rsidRPr="00594A50">
        <w:t>Avfallsstoffnummer 7132 –</w:t>
      </w:r>
      <w:r w:rsidR="00322577" w:rsidRPr="00594A50">
        <w:t xml:space="preserve"> Uorganiske </w:t>
      </w:r>
      <w:r w:rsidRPr="00594A50">
        <w:t>Baser</w:t>
      </w:r>
      <w:r w:rsidR="00322577" w:rsidRPr="00594A50">
        <w:t xml:space="preserve">: </w:t>
      </w:r>
      <w:r w:rsidRPr="0070686E">
        <w:t>Denne fraksjonen omfatter uorganiske baser og andre alkaliske produkter som krever særskilt håndtering. Fraksjonen inkluderer blant annet</w:t>
      </w:r>
      <w:r w:rsidR="00322577">
        <w:t xml:space="preserve">. Eksempel: </w:t>
      </w:r>
      <w:r w:rsidRPr="0070686E">
        <w:t>uorganiske baser</w:t>
      </w:r>
      <w:r w:rsidR="00322577">
        <w:t xml:space="preserve">, </w:t>
      </w:r>
      <w:r w:rsidRPr="0070686E">
        <w:t>klorin</w:t>
      </w:r>
      <w:r w:rsidR="006F240D">
        <w:t xml:space="preserve"> </w:t>
      </w:r>
      <w:r w:rsidR="00594A50">
        <w:t>(</w:t>
      </w:r>
      <w:r w:rsidRPr="0070686E">
        <w:t>hypoklorittløsninger</w:t>
      </w:r>
      <w:r w:rsidR="00594A50">
        <w:t xml:space="preserve">) og </w:t>
      </w:r>
      <w:r w:rsidRPr="0070686E">
        <w:t>salmiakk</w:t>
      </w:r>
      <w:r w:rsidR="00594A50">
        <w:t>(a</w:t>
      </w:r>
      <w:r w:rsidRPr="0070686E">
        <w:t>mmoniakkløsninger</w:t>
      </w:r>
      <w:r w:rsidR="00594A50">
        <w:t>)</w:t>
      </w:r>
    </w:p>
    <w:p w14:paraId="40151863" w14:textId="23B2349B" w:rsidR="00E36D03" w:rsidRPr="00907C56" w:rsidRDefault="00DC14F8" w:rsidP="00B258D0">
      <w:pPr>
        <w:spacing w:after="160" w:line="259" w:lineRule="auto"/>
        <w:jc w:val="both"/>
      </w:pPr>
      <w:r w:rsidRPr="00DC14F8">
        <w:t xml:space="preserve">Det kan forekomme mottak av løsmasser med innhold av helse- og miljøfarlige stoffer i konsentrasjoner som medfører at massene klassifiseres som farlig avfall. Mengdene er per i dag begrensede, men </w:t>
      </w:r>
      <w:r w:rsidR="007527D8">
        <w:t>O</w:t>
      </w:r>
      <w:r w:rsidRPr="00DC14F8">
        <w:t>ppdragsgiver må ha anledning til å levere slike masser ved behov. Oppdragstaker skal kunne motta og håndtere denne typen avfall i samsvar med gjeldende regelverk. Emballering og praktiske løsninger for transport og levering kan avtales nærmere i hvert enkelt tilfelle.</w:t>
      </w:r>
    </w:p>
    <w:p w14:paraId="42FEC026" w14:textId="77777777" w:rsidR="00C24F99" w:rsidRPr="00907C56" w:rsidRDefault="00C24F99" w:rsidP="00B067CE">
      <w:pPr>
        <w:spacing w:after="160" w:line="259" w:lineRule="auto"/>
        <w:jc w:val="both"/>
      </w:pPr>
    </w:p>
    <w:p w14:paraId="4F70513B" w14:textId="014DA288" w:rsidR="00907C56" w:rsidRPr="00907C56" w:rsidRDefault="00907C56" w:rsidP="008E2467">
      <w:pPr>
        <w:pStyle w:val="Heading3"/>
      </w:pPr>
      <w:bookmarkStart w:id="13" w:name="_Toc238036147"/>
      <w:r w:rsidRPr="00907C56">
        <w:t>Ukjent avfall</w:t>
      </w:r>
      <w:bookmarkEnd w:id="13"/>
    </w:p>
    <w:p w14:paraId="22E9276A" w14:textId="30E58FFC" w:rsidR="00907C56" w:rsidRPr="00907C56" w:rsidRDefault="00907C56" w:rsidP="00786AEB">
      <w:pPr>
        <w:spacing w:after="160" w:line="259" w:lineRule="auto"/>
        <w:jc w:val="both"/>
      </w:pPr>
      <w:r w:rsidRPr="00907C56">
        <w:t xml:space="preserve">Ved mottak og sortering av farlig avfall vil det forekomme mindre mengder avfall som av ulike årsaker ikke lar seg klassifisere av </w:t>
      </w:r>
      <w:r w:rsidR="007527D8">
        <w:t>O</w:t>
      </w:r>
      <w:r w:rsidRPr="00907C56">
        <w:t>ppdragsgivers fagpersonell. Dette kan eksempelvis være avfall uten merking, eldre kjemikalier, skadet emballasje eller beholdere som ikke kan åpnes på en forsvarlig måte.</w:t>
      </w:r>
    </w:p>
    <w:p w14:paraId="6599E552" w14:textId="3A9544A1" w:rsidR="00907C56" w:rsidRPr="00907C56" w:rsidRDefault="00907C56" w:rsidP="00786AEB">
      <w:pPr>
        <w:spacing w:after="160" w:line="259" w:lineRule="auto"/>
        <w:jc w:val="both"/>
      </w:pPr>
      <w:r w:rsidRPr="00907C56">
        <w:t xml:space="preserve">Oppdragsgiver har begrensede muligheter for analyse og identifisering av ukjent avfall, og gjennomfører i hovedsak kun enkle undersøkelser, som pH-måling og visuell kontroll. Avfall som ikke kan identifiseres eller klassifiseres på en forsvarlig måte, håndteres som ukjent avfall og må </w:t>
      </w:r>
      <w:r w:rsidR="00595C2C" w:rsidRPr="00907C56">
        <w:t>regnes med</w:t>
      </w:r>
      <w:r w:rsidRPr="00907C56">
        <w:t xml:space="preserve"> særskilt håndtering og vurdering hos </w:t>
      </w:r>
      <w:r w:rsidR="00293F28">
        <w:t>L</w:t>
      </w:r>
      <w:r w:rsidRPr="00907C56">
        <w:t>everandør.</w:t>
      </w:r>
    </w:p>
    <w:p w14:paraId="1CDBE68D" w14:textId="77777777" w:rsidR="00C24F99" w:rsidRPr="00907C56" w:rsidRDefault="00C24F99" w:rsidP="00786AEB">
      <w:pPr>
        <w:spacing w:after="160" w:line="259" w:lineRule="auto"/>
        <w:jc w:val="both"/>
      </w:pPr>
    </w:p>
    <w:p w14:paraId="45EDBBF3" w14:textId="638ED83D" w:rsidR="00FA1DDD" w:rsidRPr="00FA1DDD" w:rsidRDefault="00FA1DDD" w:rsidP="00FA1DDD">
      <w:pPr>
        <w:pStyle w:val="Heading1"/>
      </w:pPr>
      <w:bookmarkStart w:id="14" w:name="_Toc224745085"/>
      <w:bookmarkStart w:id="15" w:name="_Toc238036148"/>
      <w:r w:rsidRPr="00FA1DDD">
        <w:t xml:space="preserve">Krav til </w:t>
      </w:r>
      <w:r w:rsidR="00293F28">
        <w:t>L</w:t>
      </w:r>
      <w:r w:rsidRPr="00FA1DDD">
        <w:t>everandør</w:t>
      </w:r>
      <w:bookmarkEnd w:id="14"/>
      <w:bookmarkEnd w:id="15"/>
    </w:p>
    <w:p w14:paraId="63750584" w14:textId="3F099013" w:rsidR="00A411FA" w:rsidRDefault="00A411FA" w:rsidP="00B258D0">
      <w:pPr>
        <w:pStyle w:val="paragraph"/>
        <w:spacing w:before="0" w:beforeAutospacing="0" w:after="0" w:afterAutospacing="0"/>
        <w:jc w:val="both"/>
        <w:textAlignment w:val="baseline"/>
        <w:rPr>
          <w:rStyle w:val="normaltextrun"/>
          <w:rFonts w:ascii="Oslo Sans Office" w:hAnsi="Oslo Sans Office" w:cs="Segoe UI"/>
          <w:sz w:val="20"/>
          <w:szCs w:val="20"/>
        </w:rPr>
      </w:pPr>
      <w:r>
        <w:rPr>
          <w:rStyle w:val="normaltextrun"/>
          <w:rFonts w:ascii="Oslo Sans Office" w:hAnsi="Oslo Sans Office" w:cs="Segoe UI"/>
          <w:sz w:val="20"/>
          <w:szCs w:val="20"/>
        </w:rPr>
        <w:t xml:space="preserve">Leverandøren skal oppfylle samtlige krav som kommer frem av denne kravspesifikasjonen. For hvert delavsnitt er det angitt hvilke dokumentasjonskrav som gjelder. </w:t>
      </w:r>
      <w:r w:rsidR="00FC389C">
        <w:rPr>
          <w:rStyle w:val="normaltextrun"/>
          <w:rFonts w:ascii="Oslo Sans Office" w:hAnsi="Oslo Sans Office" w:cs="Segoe UI"/>
          <w:sz w:val="20"/>
          <w:szCs w:val="20"/>
        </w:rPr>
        <w:t>Tabell</w:t>
      </w:r>
      <w:r w:rsidR="008428FF">
        <w:rPr>
          <w:rStyle w:val="normaltextrun"/>
          <w:rFonts w:ascii="Oslo Sans Office" w:hAnsi="Oslo Sans Office" w:cs="Segoe UI"/>
          <w:sz w:val="20"/>
          <w:szCs w:val="20"/>
        </w:rPr>
        <w:t xml:space="preserve"> 9</w:t>
      </w:r>
      <w:r w:rsidR="00FC389C">
        <w:rPr>
          <w:rStyle w:val="normaltextrun"/>
          <w:rFonts w:ascii="Oslo Sans Office" w:hAnsi="Oslo Sans Office" w:cs="Segoe UI"/>
          <w:sz w:val="20"/>
          <w:szCs w:val="20"/>
        </w:rPr>
        <w:t xml:space="preserve"> i del 3 viser hvilke dokumenter</w:t>
      </w:r>
      <w:r w:rsidR="00E52965">
        <w:rPr>
          <w:rStyle w:val="normaltextrun"/>
          <w:rFonts w:ascii="Oslo Sans Office" w:hAnsi="Oslo Sans Office" w:cs="Segoe UI"/>
          <w:sz w:val="20"/>
          <w:szCs w:val="20"/>
        </w:rPr>
        <w:t xml:space="preserve"> som skal leveres og hvilket navn vedleggene skal ha</w:t>
      </w:r>
      <w:r>
        <w:rPr>
          <w:rStyle w:val="normaltextrun"/>
          <w:rFonts w:ascii="Oslo Sans Office" w:hAnsi="Oslo Sans Office" w:cs="Segoe UI"/>
          <w:sz w:val="20"/>
          <w:szCs w:val="20"/>
        </w:rPr>
        <w:t>. </w:t>
      </w:r>
      <w:r w:rsidR="694D3C87" w:rsidRPr="0A94076E">
        <w:rPr>
          <w:rStyle w:val="normaltextrun"/>
          <w:rFonts w:ascii="Oslo Sans Office" w:hAnsi="Oslo Sans Office" w:cs="Segoe UI"/>
          <w:sz w:val="20"/>
          <w:szCs w:val="20"/>
        </w:rPr>
        <w:t xml:space="preserve"> </w:t>
      </w:r>
      <w:r>
        <w:rPr>
          <w:rStyle w:val="normaltextrun"/>
          <w:rFonts w:ascii="Oslo Sans Office" w:hAnsi="Oslo Sans Office" w:cs="Segoe UI"/>
          <w:sz w:val="20"/>
          <w:szCs w:val="20"/>
        </w:rPr>
        <w:t>Dokumentasjonen skal tydelig beskrive hvordan kravene oppfylles, slik at Oppdragsgiver kan vurdere Leverandørens kompetanse, kapasitet og evne til å gjennomføre oppdraget i henhold til kravspesifikasjonen.</w:t>
      </w:r>
    </w:p>
    <w:p w14:paraId="0543FDDD" w14:textId="77777777" w:rsidR="006953FA" w:rsidRDefault="006953FA" w:rsidP="00B258D0">
      <w:pPr>
        <w:pStyle w:val="paragraph"/>
        <w:spacing w:before="0" w:beforeAutospacing="0" w:after="0" w:afterAutospacing="0"/>
        <w:jc w:val="both"/>
        <w:textAlignment w:val="baseline"/>
        <w:rPr>
          <w:rFonts w:ascii="Segoe UI" w:hAnsi="Segoe UI" w:cs="Segoe UI"/>
          <w:sz w:val="18"/>
          <w:szCs w:val="18"/>
        </w:rPr>
      </w:pPr>
    </w:p>
    <w:p w14:paraId="06239C0E" w14:textId="29D92819" w:rsidR="006953FA" w:rsidRDefault="00A411FA" w:rsidP="00B258D0">
      <w:pPr>
        <w:pStyle w:val="paragraph"/>
        <w:spacing w:before="0" w:beforeAutospacing="0" w:after="0" w:afterAutospacing="0"/>
        <w:jc w:val="both"/>
        <w:textAlignment w:val="baseline"/>
        <w:rPr>
          <w:rStyle w:val="normaltextrun"/>
          <w:rFonts w:ascii="Oslo Sans Office" w:hAnsi="Oslo Sans Office" w:cs="Segoe UI"/>
          <w:sz w:val="20"/>
          <w:szCs w:val="20"/>
        </w:rPr>
      </w:pPr>
      <w:r>
        <w:rPr>
          <w:rStyle w:val="normaltextrun"/>
          <w:rFonts w:ascii="Oslo Sans Office" w:hAnsi="Oslo Sans Office" w:cs="Segoe UI"/>
          <w:sz w:val="20"/>
          <w:szCs w:val="20"/>
        </w:rPr>
        <w:t>Dersom Leverandøren har kommentarer eller presiseringer knyttet til kravene eller innsendt dokumentasjon, kan dette også oppgis i de aktuelle besvarelsene eller vedleggene.</w:t>
      </w:r>
      <w:r w:rsidR="00022A04">
        <w:rPr>
          <w:rStyle w:val="normaltextrun"/>
          <w:rFonts w:ascii="Oslo Sans Office" w:hAnsi="Oslo Sans Office" w:cs="Segoe UI"/>
          <w:sz w:val="20"/>
          <w:szCs w:val="20"/>
        </w:rPr>
        <w:t xml:space="preserve"> For å tydeliggjøre oppdragets innhold kan den deles inn i </w:t>
      </w:r>
      <w:r w:rsidR="00C56D60">
        <w:rPr>
          <w:rStyle w:val="normaltextrun"/>
          <w:rFonts w:ascii="Oslo Sans Office" w:hAnsi="Oslo Sans Office" w:cs="Segoe UI"/>
          <w:sz w:val="20"/>
          <w:szCs w:val="20"/>
        </w:rPr>
        <w:t xml:space="preserve">fire </w:t>
      </w:r>
      <w:r w:rsidR="006D42BD">
        <w:rPr>
          <w:rStyle w:val="normaltextrun"/>
          <w:rFonts w:ascii="Oslo Sans Office" w:hAnsi="Oslo Sans Office" w:cs="Segoe UI"/>
          <w:sz w:val="20"/>
          <w:szCs w:val="20"/>
        </w:rPr>
        <w:t>hoved leveranser</w:t>
      </w:r>
      <w:r w:rsidR="00C56D60">
        <w:rPr>
          <w:rStyle w:val="normaltextrun"/>
          <w:rFonts w:ascii="Oslo Sans Office" w:hAnsi="Oslo Sans Office" w:cs="Segoe UI"/>
          <w:sz w:val="20"/>
          <w:szCs w:val="20"/>
        </w:rPr>
        <w:t xml:space="preserve">, disse er kort oppsummert </w:t>
      </w:r>
      <w:r w:rsidR="00F0137A" w:rsidRPr="003B6FD7">
        <w:rPr>
          <w:rStyle w:val="normaltextrun"/>
          <w:rFonts w:ascii="Oslo Sans Office" w:hAnsi="Oslo Sans Office" w:cs="Segoe UI"/>
          <w:sz w:val="20"/>
          <w:szCs w:val="20"/>
        </w:rPr>
        <w:t>i tabellen</w:t>
      </w:r>
      <w:r w:rsidR="006953FA" w:rsidRPr="003B6FD7">
        <w:rPr>
          <w:rStyle w:val="normaltextrun"/>
          <w:rFonts w:ascii="Oslo Sans Office" w:hAnsi="Oslo Sans Office" w:cs="Segoe UI"/>
          <w:sz w:val="20"/>
          <w:szCs w:val="20"/>
        </w:rPr>
        <w:t xml:space="preserve"> under.</w:t>
      </w:r>
      <w:r w:rsidR="006953FA">
        <w:rPr>
          <w:rStyle w:val="normaltextrun"/>
          <w:rFonts w:ascii="Oslo Sans Office" w:hAnsi="Oslo Sans Office" w:cs="Segoe UI"/>
          <w:sz w:val="20"/>
          <w:szCs w:val="20"/>
        </w:rPr>
        <w:t xml:space="preserve"> </w:t>
      </w:r>
    </w:p>
    <w:p w14:paraId="1B6194AA" w14:textId="77CCC80D" w:rsidR="00A411FA" w:rsidRDefault="00A411FA" w:rsidP="00A411FA">
      <w:pPr>
        <w:pStyle w:val="paragraph"/>
        <w:spacing w:before="0" w:beforeAutospacing="0" w:after="0" w:afterAutospacing="0"/>
        <w:jc w:val="both"/>
        <w:textAlignment w:val="baseline"/>
        <w:rPr>
          <w:rFonts w:ascii="Segoe UI" w:hAnsi="Segoe UI" w:cs="Segoe UI"/>
          <w:sz w:val="18"/>
          <w:szCs w:val="18"/>
        </w:rPr>
      </w:pPr>
      <w:r>
        <w:rPr>
          <w:rStyle w:val="normaltextrun"/>
          <w:rFonts w:ascii="Oslo Sans Office" w:hAnsi="Oslo Sans Office" w:cs="Segoe UI"/>
          <w:sz w:val="20"/>
          <w:szCs w:val="20"/>
        </w:rPr>
        <w:br/>
      </w:r>
    </w:p>
    <w:p w14:paraId="7E2C0A3D" w14:textId="44634ECB" w:rsidR="003B6FD7" w:rsidRDefault="003B6FD7" w:rsidP="003B6FD7">
      <w:pPr>
        <w:pStyle w:val="Caption"/>
      </w:pPr>
      <w:r>
        <w:t xml:space="preserve">Tabell </w:t>
      </w:r>
      <w:r w:rsidR="00D821A6">
        <w:fldChar w:fldCharType="begin"/>
      </w:r>
      <w:r w:rsidR="00D821A6">
        <w:instrText xml:space="preserve"> SEQ Tabell \* ARABIC </w:instrText>
      </w:r>
      <w:r w:rsidR="00D821A6">
        <w:fldChar w:fldCharType="separate"/>
      </w:r>
      <w:r w:rsidR="00D821A6">
        <w:rPr>
          <w:noProof/>
        </w:rPr>
        <w:t>6</w:t>
      </w:r>
      <w:r w:rsidR="00D821A6">
        <w:rPr>
          <w:noProof/>
        </w:rPr>
        <w:fldChar w:fldCharType="end"/>
      </w:r>
      <w:r>
        <w:t xml:space="preserve"> - Inndeling av oppdraget</w:t>
      </w:r>
    </w:p>
    <w:tbl>
      <w:tblPr>
        <w:tblStyle w:val="GridTable4-Accent3"/>
        <w:tblW w:w="0" w:type="auto"/>
        <w:tblLook w:val="04A0" w:firstRow="1" w:lastRow="0" w:firstColumn="1" w:lastColumn="0" w:noHBand="0" w:noVBand="1"/>
      </w:tblPr>
      <w:tblGrid>
        <w:gridCol w:w="2405"/>
        <w:gridCol w:w="6849"/>
      </w:tblGrid>
      <w:tr w:rsidR="002A272B" w14:paraId="485D90F2" w14:textId="77777777" w:rsidTr="00053E7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Pr>
          <w:p w14:paraId="1E48F5B3" w14:textId="69D5537C" w:rsidR="002A272B" w:rsidRPr="00053E75" w:rsidRDefault="002A272B" w:rsidP="00FA1DDD">
            <w:pPr>
              <w:rPr>
                <w:color w:val="000000" w:themeColor="text1"/>
              </w:rPr>
            </w:pPr>
            <w:r w:rsidRPr="00053E75">
              <w:rPr>
                <w:color w:val="000000" w:themeColor="text1"/>
              </w:rPr>
              <w:t>Hva</w:t>
            </w:r>
          </w:p>
        </w:tc>
        <w:tc>
          <w:tcPr>
            <w:tcW w:w="6849" w:type="dxa"/>
          </w:tcPr>
          <w:p w14:paraId="70069A62" w14:textId="5666460D" w:rsidR="002A272B" w:rsidRPr="00053E75" w:rsidRDefault="006953FA" w:rsidP="00FA1DDD">
            <w:pPr>
              <w:cnfStyle w:val="100000000000" w:firstRow="1" w:lastRow="0" w:firstColumn="0" w:lastColumn="0" w:oddVBand="0" w:evenVBand="0" w:oddHBand="0" w:evenHBand="0" w:firstRowFirstColumn="0" w:firstRowLastColumn="0" w:lastRowFirstColumn="0" w:lastRowLastColumn="0"/>
              <w:rPr>
                <w:color w:val="000000" w:themeColor="text1"/>
              </w:rPr>
            </w:pPr>
            <w:r w:rsidRPr="00053E75">
              <w:rPr>
                <w:color w:val="000000" w:themeColor="text1"/>
              </w:rPr>
              <w:t>Omfatter</w:t>
            </w:r>
          </w:p>
        </w:tc>
      </w:tr>
      <w:tr w:rsidR="002A272B" w14:paraId="61AEAAC8" w14:textId="77777777" w:rsidTr="00053E7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Pr>
          <w:p w14:paraId="488E6AC1" w14:textId="2905E4CD" w:rsidR="002A272B" w:rsidRDefault="002A272B" w:rsidP="00FA1DDD">
            <w:r>
              <w:t>Transport</w:t>
            </w:r>
          </w:p>
        </w:tc>
        <w:tc>
          <w:tcPr>
            <w:tcW w:w="6849" w:type="dxa"/>
          </w:tcPr>
          <w:p w14:paraId="1AA25BF6" w14:textId="79997E73" w:rsidR="00405A72" w:rsidRDefault="002A272B" w:rsidP="00933A3E">
            <w:pPr>
              <w:cnfStyle w:val="000000100000" w:firstRow="0" w:lastRow="0" w:firstColumn="0" w:lastColumn="0" w:oddVBand="0" w:evenVBand="0" w:oddHBand="1" w:evenHBand="0" w:firstRowFirstColumn="0" w:firstRowLastColumn="0" w:lastRowFirstColumn="0" w:lastRowLastColumn="0"/>
            </w:pPr>
            <w:r>
              <w:t xml:space="preserve">Omfatter transport fra </w:t>
            </w:r>
            <w:r w:rsidR="000719EE">
              <w:t>O</w:t>
            </w:r>
            <w:r>
              <w:t>ppdragsgivers ulike lokasjoner.</w:t>
            </w:r>
            <w:r w:rsidR="006953FA">
              <w:t xml:space="preserve"> Logistikksenteret på Haraldrud</w:t>
            </w:r>
            <w:r w:rsidR="00933A3E">
              <w:t>, Grønmo og</w:t>
            </w:r>
            <w:r w:rsidR="00D17B46">
              <w:t xml:space="preserve"> </w:t>
            </w:r>
            <w:r w:rsidR="00D72067">
              <w:t>p</w:t>
            </w:r>
            <w:r w:rsidR="00D17B46">
              <w:t>roduksjon på Haraldrud</w:t>
            </w:r>
            <w:r w:rsidR="00405A72">
              <w:t>.</w:t>
            </w:r>
            <w:r w:rsidR="003200B6">
              <w:t xml:space="preserve"> Inkludert henting av sementcontainer på Haraldrud gj</w:t>
            </w:r>
            <w:r w:rsidR="00A2183A">
              <w:t>envinningsstasjon.</w:t>
            </w:r>
          </w:p>
        </w:tc>
      </w:tr>
      <w:tr w:rsidR="002A272B" w14:paraId="6C04D86C" w14:textId="77777777" w:rsidTr="00053E75">
        <w:tc>
          <w:tcPr>
            <w:cnfStyle w:val="001000000000" w:firstRow="0" w:lastRow="0" w:firstColumn="1" w:lastColumn="0" w:oddVBand="0" w:evenVBand="0" w:oddHBand="0" w:evenHBand="0" w:firstRowFirstColumn="0" w:firstRowLastColumn="0" w:lastRowFirstColumn="0" w:lastRowLastColumn="0"/>
            <w:tcW w:w="2405" w:type="dxa"/>
          </w:tcPr>
          <w:p w14:paraId="04DAA043" w14:textId="07CD67CE" w:rsidR="002A272B" w:rsidRPr="0092456F" w:rsidRDefault="007E7D24" w:rsidP="00FA1DDD">
            <w:pPr>
              <w:rPr>
                <w:b w:val="0"/>
                <w:bCs w:val="0"/>
              </w:rPr>
            </w:pPr>
            <w:r>
              <w:t>Emballasj</w:t>
            </w:r>
            <w:r w:rsidR="0092456F">
              <w:t>e</w:t>
            </w:r>
          </w:p>
        </w:tc>
        <w:tc>
          <w:tcPr>
            <w:tcW w:w="6849" w:type="dxa"/>
          </w:tcPr>
          <w:p w14:paraId="5242E981" w14:textId="6653188E" w:rsidR="002A272B" w:rsidRDefault="007E7D24" w:rsidP="00FA1DDD">
            <w:pPr>
              <w:cnfStyle w:val="000000000000" w:firstRow="0" w:lastRow="0" w:firstColumn="0" w:lastColumn="0" w:oddVBand="0" w:evenVBand="0" w:oddHBand="0" w:evenHBand="0" w:firstRowFirstColumn="0" w:firstRowLastColumn="0" w:lastRowFirstColumn="0" w:lastRowLastColumn="0"/>
            </w:pPr>
            <w:r>
              <w:t xml:space="preserve">Kjøp av diverse typer emballasje og leie av container for sement til Haraldrud </w:t>
            </w:r>
          </w:p>
        </w:tc>
      </w:tr>
      <w:tr w:rsidR="002A272B" w14:paraId="673DF5E9" w14:textId="77777777" w:rsidTr="00053E7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Pr>
          <w:p w14:paraId="38E53DFB" w14:textId="5FC314D1" w:rsidR="007E7D24" w:rsidRDefault="007E7D24" w:rsidP="00FA1DDD">
            <w:r>
              <w:t>Behandling</w:t>
            </w:r>
          </w:p>
        </w:tc>
        <w:tc>
          <w:tcPr>
            <w:tcW w:w="6849" w:type="dxa"/>
          </w:tcPr>
          <w:p w14:paraId="4D87A125" w14:textId="08632230" w:rsidR="002A272B" w:rsidRDefault="007E7D24" w:rsidP="00FA1DDD">
            <w:pPr>
              <w:cnfStyle w:val="000000100000" w:firstRow="0" w:lastRow="0" w:firstColumn="0" w:lastColumn="0" w:oddVBand="0" w:evenVBand="0" w:oddHBand="1" w:evenHBand="0" w:firstRowFirstColumn="0" w:firstRowLastColumn="0" w:lastRowFirstColumn="0" w:lastRowLastColumn="0"/>
            </w:pPr>
            <w:r>
              <w:t>Behandling av stykkgods farlig avfall fra</w:t>
            </w:r>
            <w:r w:rsidR="0092456F">
              <w:t xml:space="preserve"> Oppdragsgivers drift</w:t>
            </w:r>
            <w:r>
              <w:t xml:space="preserve"> </w:t>
            </w:r>
          </w:p>
        </w:tc>
      </w:tr>
      <w:tr w:rsidR="00832F83" w14:paraId="46E13C02" w14:textId="77777777" w:rsidTr="00053E75">
        <w:tc>
          <w:tcPr>
            <w:cnfStyle w:val="001000000000" w:firstRow="0" w:lastRow="0" w:firstColumn="1" w:lastColumn="0" w:oddVBand="0" w:evenVBand="0" w:oddHBand="0" w:evenHBand="0" w:firstRowFirstColumn="0" w:firstRowLastColumn="0" w:lastRowFirstColumn="0" w:lastRowLastColumn="0"/>
            <w:tcW w:w="2405" w:type="dxa"/>
          </w:tcPr>
          <w:p w14:paraId="7B03556D" w14:textId="07165CB9" w:rsidR="00832F83" w:rsidRDefault="008C53E0" w:rsidP="00FA1DDD">
            <w:r>
              <w:t xml:space="preserve">Kompetanse </w:t>
            </w:r>
          </w:p>
        </w:tc>
        <w:tc>
          <w:tcPr>
            <w:tcW w:w="6849" w:type="dxa"/>
          </w:tcPr>
          <w:p w14:paraId="49F13DEB" w14:textId="40CE5563" w:rsidR="00832F83" w:rsidRDefault="00FB4896" w:rsidP="00FA1DDD">
            <w:pPr>
              <w:cnfStyle w:val="000000000000" w:firstRow="0" w:lastRow="0" w:firstColumn="0" w:lastColumn="0" w:oddVBand="0" w:evenVBand="0" w:oddHBand="0" w:evenHBand="0" w:firstRowFirstColumn="0" w:firstRowLastColumn="0" w:lastRowFirstColumn="0" w:lastRowLastColumn="0"/>
            </w:pPr>
            <w:r>
              <w:t>Klassifisering, k</w:t>
            </w:r>
            <w:r w:rsidR="000A6348">
              <w:t>jemikerbistand</w:t>
            </w:r>
            <w:r w:rsidR="00CF43B6">
              <w:t>, kurs og opplæring</w:t>
            </w:r>
          </w:p>
        </w:tc>
      </w:tr>
    </w:tbl>
    <w:p w14:paraId="001F05CE" w14:textId="77777777" w:rsidR="0084708F" w:rsidRPr="00FA1DDD" w:rsidRDefault="0084708F" w:rsidP="00FA1DDD"/>
    <w:p w14:paraId="4ED0DDA4" w14:textId="0306E684" w:rsidR="002C0D25" w:rsidRDefault="00370D36" w:rsidP="00FA1DDD">
      <w:pPr>
        <w:pStyle w:val="Heading2"/>
      </w:pPr>
      <w:bookmarkStart w:id="16" w:name="_Toc238036149"/>
      <w:r>
        <w:t>Generelle krav</w:t>
      </w:r>
      <w:bookmarkEnd w:id="16"/>
    </w:p>
    <w:p w14:paraId="48CD3476" w14:textId="2FB48202" w:rsidR="00414C3F" w:rsidRDefault="006D42BD" w:rsidP="00167589">
      <w:pPr>
        <w:jc w:val="both"/>
      </w:pPr>
      <w:r w:rsidRPr="006D42BD">
        <w:t xml:space="preserve">Oppdragsgiver forutsetter at alle sider ved </w:t>
      </w:r>
      <w:r w:rsidR="00017D40">
        <w:t>L</w:t>
      </w:r>
      <w:r w:rsidRPr="006D42BD">
        <w:t>everandørens virksomhet drives i henhold til norske lover og regler</w:t>
      </w:r>
      <w:r w:rsidR="001B4BB1">
        <w:t xml:space="preserve">, </w:t>
      </w:r>
      <w:r w:rsidR="001B4BB1" w:rsidRPr="0006094C">
        <w:t>blant annet forskrift om gjenvinning og behandling av avfall kapittel 11</w:t>
      </w:r>
      <w:r w:rsidRPr="006D42BD">
        <w:t>.</w:t>
      </w:r>
      <w:r w:rsidR="0069384E">
        <w:t xml:space="preserve"> </w:t>
      </w:r>
      <w:r w:rsidRPr="006D42BD">
        <w:t xml:space="preserve">Det gjelder også krav til transport av farlig avfall som også er farlig gods, jf. forskrift om landtransport av farlig gods (ADR-regelverket). I den grad farlig avfall eksporteres til behandlingsanlegg utenfor Norge, skal </w:t>
      </w:r>
      <w:r w:rsidR="00017D40">
        <w:t>L</w:t>
      </w:r>
      <w:r w:rsidRPr="006D42BD">
        <w:t xml:space="preserve">everandøren påse at disse har nødvendig tillatelser etter mottakerlandets regler til å lovlig kunne håndtere farlig avfall. Alle kostnader knyttet til eksport av avfall skal bæres av </w:t>
      </w:r>
      <w:r w:rsidR="00017D40">
        <w:t>L</w:t>
      </w:r>
      <w:r w:rsidRPr="006D42BD">
        <w:t>everandøren.</w:t>
      </w:r>
      <w:r w:rsidR="00414C3F" w:rsidRPr="00414C3F">
        <w:t xml:space="preserve"> </w:t>
      </w:r>
      <w:r w:rsidR="00414C3F" w:rsidRPr="00CB1BE5">
        <w:t>Leverandøren skal sikre at alle tjenester som leveres under kontrakten utføres i samsvar med gjeldende myndighetskrav.</w:t>
      </w:r>
    </w:p>
    <w:p w14:paraId="0EA86DA6" w14:textId="67F5366A" w:rsidR="001B4BB1" w:rsidRDefault="001B4BB1" w:rsidP="00167589">
      <w:pPr>
        <w:jc w:val="both"/>
      </w:pPr>
      <w:r w:rsidRPr="0006094C">
        <w:t xml:space="preserve">Det forventes at </w:t>
      </w:r>
      <w:r w:rsidR="00017D40">
        <w:t>L</w:t>
      </w:r>
      <w:r w:rsidRPr="0006094C">
        <w:t>everandør/underleverandør er samarbeidsvillig og har evne og vilje til å påta seg oppdrag/endringer som kan dukke opp i kontraktsperioden.</w:t>
      </w:r>
    </w:p>
    <w:p w14:paraId="2213B270" w14:textId="24F970D7" w:rsidR="002825AB" w:rsidRDefault="00B62095" w:rsidP="002825AB">
      <w:pPr>
        <w:pStyle w:val="Heading2"/>
      </w:pPr>
      <w:bookmarkStart w:id="17" w:name="_Toc238036150"/>
      <w:r>
        <w:t>Krav til h</w:t>
      </w:r>
      <w:r w:rsidR="0094482D">
        <w:t xml:space="preserve">enting og transport av </w:t>
      </w:r>
      <w:r w:rsidR="00BA2EEB">
        <w:t>farlig avfall</w:t>
      </w:r>
      <w:bookmarkEnd w:id="17"/>
    </w:p>
    <w:p w14:paraId="4A2514DF" w14:textId="121CB457" w:rsidR="006E182B" w:rsidRPr="006E182B" w:rsidRDefault="00B00CB7" w:rsidP="006A64F2">
      <w:pPr>
        <w:pStyle w:val="NoSpacing"/>
      </w:pPr>
      <w:r w:rsidRPr="00B00CB7">
        <w:t>Lokasjoner for henting og tilhørende avfallsfraksjoner er som følger:</w:t>
      </w:r>
      <w:r w:rsidR="006D3C5E">
        <w:br/>
      </w:r>
    </w:p>
    <w:p w14:paraId="5A3FF886" w14:textId="5A945CFD" w:rsidR="006E182B" w:rsidRPr="006E182B" w:rsidRDefault="006E182B" w:rsidP="003E6343">
      <w:pPr>
        <w:pStyle w:val="NoSpacing"/>
        <w:numPr>
          <w:ilvl w:val="0"/>
          <w:numId w:val="3"/>
        </w:numPr>
      </w:pPr>
      <w:r w:rsidRPr="006E182B">
        <w:t>Logistikksenteret for farlig avfall</w:t>
      </w:r>
      <w:r w:rsidR="00E70E66">
        <w:t>, Haraldrudveien 24, 0581 Oslo</w:t>
      </w:r>
      <w:r w:rsidRPr="006E182B">
        <w:t> </w:t>
      </w:r>
      <w:r w:rsidR="00452326">
        <w:t>(alle fraksjoner)</w:t>
      </w:r>
    </w:p>
    <w:p w14:paraId="0C5066A8" w14:textId="39F57FCC" w:rsidR="006A64F2" w:rsidRDefault="006A64F2" w:rsidP="003E6343">
      <w:pPr>
        <w:pStyle w:val="NoSpacing"/>
        <w:numPr>
          <w:ilvl w:val="0"/>
          <w:numId w:val="3"/>
        </w:numPr>
      </w:pPr>
      <w:r w:rsidRPr="006E182B">
        <w:t>Grønmo gjenvinningsstasjon</w:t>
      </w:r>
      <w:r w:rsidR="00E70E66">
        <w:t>, Sørliveien 1, 1279 Oslo</w:t>
      </w:r>
      <w:r w:rsidRPr="006E182B">
        <w:t> </w:t>
      </w:r>
      <w:r w:rsidR="00452326">
        <w:t xml:space="preserve"> (kun maling) </w:t>
      </w:r>
    </w:p>
    <w:p w14:paraId="52778C2E" w14:textId="32CBED8F" w:rsidR="006A64F2" w:rsidRDefault="006A64F2" w:rsidP="003E6343">
      <w:pPr>
        <w:pStyle w:val="NoSpacing"/>
        <w:numPr>
          <w:ilvl w:val="0"/>
          <w:numId w:val="3"/>
        </w:numPr>
      </w:pPr>
      <w:r>
        <w:t>Haraldrud energigjenvinningsanlegg</w:t>
      </w:r>
      <w:r w:rsidR="00BF37BC">
        <w:t xml:space="preserve">, </w:t>
      </w:r>
      <w:r w:rsidR="00BF37BC" w:rsidRPr="00BF37BC">
        <w:t>Brobekkveien 87</w:t>
      </w:r>
      <w:r w:rsidR="00BF37BC">
        <w:t xml:space="preserve">, </w:t>
      </w:r>
      <w:r w:rsidR="00E70E66">
        <w:t>0582 Oslo</w:t>
      </w:r>
      <w:r w:rsidR="00452326">
        <w:t xml:space="preserve"> (kun spillolje) </w:t>
      </w:r>
    </w:p>
    <w:p w14:paraId="579FDF92" w14:textId="1E4686E9" w:rsidR="004774C1" w:rsidRDefault="004774C1" w:rsidP="003E6343">
      <w:pPr>
        <w:pStyle w:val="NoSpacing"/>
        <w:numPr>
          <w:ilvl w:val="0"/>
          <w:numId w:val="3"/>
        </w:numPr>
      </w:pPr>
      <w:r>
        <w:t xml:space="preserve">Haraldrud gjenvinningsstasjon, </w:t>
      </w:r>
      <w:r w:rsidR="001261BB">
        <w:t xml:space="preserve">Haraldrudveien 18, </w:t>
      </w:r>
      <w:r w:rsidR="007779EB">
        <w:t>0581 Oslo</w:t>
      </w:r>
      <w:r w:rsidR="00452326">
        <w:t xml:space="preserve"> (sementcontainer) </w:t>
      </w:r>
    </w:p>
    <w:p w14:paraId="42F6ACCF" w14:textId="77777777" w:rsidR="006A64F2" w:rsidRDefault="006A64F2" w:rsidP="006A64F2">
      <w:pPr>
        <w:pStyle w:val="NoSpacing"/>
      </w:pPr>
    </w:p>
    <w:p w14:paraId="02F8E4A8" w14:textId="385D912A" w:rsidR="00363439" w:rsidRDefault="006E182B" w:rsidP="00B258D0">
      <w:pPr>
        <w:pStyle w:val="NoSpacing"/>
        <w:jc w:val="both"/>
      </w:pPr>
      <w:r w:rsidRPr="006E182B">
        <w:t xml:space="preserve">Ved henting fra </w:t>
      </w:r>
      <w:r w:rsidR="00E70E66">
        <w:t>anlegg</w:t>
      </w:r>
      <w:r w:rsidRPr="006E182B">
        <w:t xml:space="preserve"> skal Leverandør selv sørge for opplasting av </w:t>
      </w:r>
      <w:r w:rsidR="0001685D">
        <w:t xml:space="preserve">avfallet </w:t>
      </w:r>
      <w:r w:rsidRPr="006E182B">
        <w:t>på eget kjøretøy. Oppdragsgiver kan ved behov tilby utlån av truck til dette formålet</w:t>
      </w:r>
      <w:r w:rsidR="00CF1769">
        <w:t xml:space="preserve"> </w:t>
      </w:r>
      <w:r w:rsidRPr="006E182B">
        <w:t>forutsatt at fører har nødvendig og spesifikk opplæring for bruk av den aktuelle trucken. </w:t>
      </w:r>
      <w:r w:rsidR="00363439" w:rsidRPr="007E22F5">
        <w:t>Leverandøren er ansvarlig for eventuelle skader som sjåfører påfører eiendom, bygninger, maskiner eller utstyr i forbindelse med oppdraget.</w:t>
      </w:r>
    </w:p>
    <w:p w14:paraId="0658426C" w14:textId="77777777" w:rsidR="00363439" w:rsidRDefault="00363439" w:rsidP="00B258D0">
      <w:pPr>
        <w:pStyle w:val="NoSpacing"/>
        <w:jc w:val="both"/>
      </w:pPr>
    </w:p>
    <w:p w14:paraId="73C8FA89" w14:textId="5C69B405" w:rsidR="00647CD7" w:rsidRDefault="00647CD7" w:rsidP="00B258D0">
      <w:pPr>
        <w:pStyle w:val="NoSpacing"/>
        <w:jc w:val="both"/>
      </w:pPr>
      <w:r w:rsidRPr="00506D89">
        <w:t xml:space="preserve">Sjåfører som skal laste avfall og benytte </w:t>
      </w:r>
      <w:r w:rsidR="00C35D2A">
        <w:t>O</w:t>
      </w:r>
      <w:r w:rsidRPr="00506D89">
        <w:t>ppdragsgivers truck, skal på forespørsel kunne dokumentere gyldig førerbevis. Før oppstart skal de gjennomføre nødvendig typeopplæring på aktuelt utstyr. Alle sjåfører skal i tillegg gjennomgå opplæring i gjeldende sikkerhetsrutiner ved anlegge</w:t>
      </w:r>
      <w:r w:rsidR="00595D6C">
        <w:t>ne</w:t>
      </w:r>
      <w:r w:rsidRPr="00506D89">
        <w:t xml:space="preserve"> og signere på at disse er forstått.</w:t>
      </w:r>
    </w:p>
    <w:p w14:paraId="6A3AE937" w14:textId="24DD45F4" w:rsidR="00BE3E12" w:rsidRPr="00506D89" w:rsidRDefault="00BE3E12" w:rsidP="00B258D0">
      <w:pPr>
        <w:pStyle w:val="NoSpacing"/>
        <w:jc w:val="both"/>
      </w:pPr>
      <w:r>
        <w:br/>
      </w:r>
      <w:r w:rsidR="00FC5BB0" w:rsidRPr="00FC5BB0">
        <w:t>Oppdragsgiver stiller krav om at transportmiddelet skal veies på Oppdragsgivers anlegg både før og etter lasting ved henting av farlig avfall.</w:t>
      </w:r>
    </w:p>
    <w:p w14:paraId="632E12A8" w14:textId="0B4139C1" w:rsidR="006E182B" w:rsidRPr="006E182B" w:rsidRDefault="006E182B" w:rsidP="006A64F2">
      <w:pPr>
        <w:pStyle w:val="NoSpacing"/>
      </w:pPr>
      <w:r w:rsidRPr="006E182B">
        <w:t> </w:t>
      </w:r>
    </w:p>
    <w:p w14:paraId="798E9909" w14:textId="77777777" w:rsidR="006E182B" w:rsidRPr="006E182B" w:rsidRDefault="006E182B" w:rsidP="00385956">
      <w:pPr>
        <w:pStyle w:val="Heading3"/>
      </w:pPr>
      <w:bookmarkStart w:id="18" w:name="_Toc238036151"/>
      <w:r w:rsidRPr="006E182B">
        <w:t>Transportfrekvens</w:t>
      </w:r>
      <w:bookmarkEnd w:id="18"/>
      <w:r w:rsidRPr="006E182B">
        <w:t> </w:t>
      </w:r>
    </w:p>
    <w:p w14:paraId="236D38DB" w14:textId="46E83991" w:rsidR="001560CC" w:rsidRDefault="00385956" w:rsidP="004534D4">
      <w:pPr>
        <w:pStyle w:val="NoSpacing"/>
      </w:pPr>
      <w:r>
        <w:t xml:space="preserve">Avfallet </w:t>
      </w:r>
      <w:r w:rsidRPr="006E182B">
        <w:t>skal</w:t>
      </w:r>
      <w:r w:rsidR="006E182B" w:rsidRPr="006E182B">
        <w:t xml:space="preserve"> hentes og transporteres av Leverandør med regelmessig frekvens, på faste avtalte hentedager.</w:t>
      </w:r>
      <w:r w:rsidR="00D44AA7">
        <w:t xml:space="preserve"> </w:t>
      </w:r>
      <w:r w:rsidR="006E182B" w:rsidRPr="006E182B">
        <w:t>Hentedager avtales mellom</w:t>
      </w:r>
      <w:r w:rsidR="00D44AA7">
        <w:t xml:space="preserve"> </w:t>
      </w:r>
      <w:r w:rsidR="00C35D2A">
        <w:t>O</w:t>
      </w:r>
      <w:r w:rsidR="006E182B" w:rsidRPr="006E182B">
        <w:t>ppdragsgiver</w:t>
      </w:r>
      <w:r w:rsidR="00D44AA7">
        <w:t xml:space="preserve"> </w:t>
      </w:r>
      <w:r w:rsidR="006E182B" w:rsidRPr="006E182B">
        <w:t>og</w:t>
      </w:r>
      <w:r w:rsidR="00D44AA7">
        <w:t xml:space="preserve"> </w:t>
      </w:r>
      <w:r w:rsidR="006E182B" w:rsidRPr="006E182B">
        <w:t>Leverandør</w:t>
      </w:r>
      <w:r w:rsidR="00D44AA7">
        <w:t xml:space="preserve"> </w:t>
      </w:r>
      <w:r w:rsidR="006E182B" w:rsidRPr="006E182B">
        <w:t>etter</w:t>
      </w:r>
      <w:r w:rsidR="00D44AA7">
        <w:t xml:space="preserve"> </w:t>
      </w:r>
      <w:r w:rsidR="006E182B" w:rsidRPr="006E182B">
        <w:t>inngåelse</w:t>
      </w:r>
      <w:r w:rsidR="00D44AA7">
        <w:t xml:space="preserve"> </w:t>
      </w:r>
      <w:r w:rsidR="006E182B" w:rsidRPr="006E182B">
        <w:t>av kontrakt.</w:t>
      </w:r>
      <w:r w:rsidR="006B216D">
        <w:t xml:space="preserve"> Dersom det oppstår forsinkel</w:t>
      </w:r>
      <w:r w:rsidR="00271153">
        <w:t>s</w:t>
      </w:r>
      <w:r w:rsidR="006B216D">
        <w:t xml:space="preserve">er, skal </w:t>
      </w:r>
      <w:r w:rsidR="00C35D2A">
        <w:t>O</w:t>
      </w:r>
      <w:r w:rsidR="006B216D">
        <w:t>ppdragsgiver snarest opplyses om dette og avklare nytt leveringstidspunkt.</w:t>
      </w:r>
      <w:r w:rsidR="00582755">
        <w:t xml:space="preserve"> </w:t>
      </w:r>
      <w:r w:rsidR="001560CC">
        <w:t>For de ulike lokasjonene gjelder følgende.</w:t>
      </w:r>
      <w:r w:rsidR="001560CC">
        <w:br/>
      </w:r>
    </w:p>
    <w:p w14:paraId="4FCC033B" w14:textId="1095009D" w:rsidR="001560CC" w:rsidRDefault="001560CC" w:rsidP="00506D89">
      <w:pPr>
        <w:pStyle w:val="Heading4"/>
        <w:numPr>
          <w:ilvl w:val="0"/>
          <w:numId w:val="0"/>
        </w:numPr>
        <w:ind w:left="864" w:hanging="864"/>
        <w:jc w:val="both"/>
      </w:pPr>
      <w:r>
        <w:t>Transport</w:t>
      </w:r>
      <w:r w:rsidR="00876D74">
        <w:t xml:space="preserve"> av stykkgods</w:t>
      </w:r>
      <w:r>
        <w:t xml:space="preserve"> fra Logistikks</w:t>
      </w:r>
      <w:r w:rsidR="00BF1FBF">
        <w:t>enter</w:t>
      </w:r>
      <w:r>
        <w:t xml:space="preserve"> for farlig avfall</w:t>
      </w:r>
    </w:p>
    <w:p w14:paraId="72EA2E2F" w14:textId="04F8DB2A" w:rsidR="00FB37D4" w:rsidRPr="00FB37D4" w:rsidRDefault="00FB37D4" w:rsidP="003E6343">
      <w:pPr>
        <w:pStyle w:val="NoSpacing"/>
        <w:numPr>
          <w:ilvl w:val="0"/>
          <w:numId w:val="4"/>
        </w:numPr>
        <w:jc w:val="both"/>
      </w:pPr>
      <w:r w:rsidRPr="00FB37D4">
        <w:t xml:space="preserve">Stykkgods skal hentes og transporteres etter behov, normalt 3–4 ganger per uke. </w:t>
      </w:r>
    </w:p>
    <w:p w14:paraId="1CFABB49" w14:textId="7C79DA45" w:rsidR="00FB37D4" w:rsidRPr="00FB37D4" w:rsidRDefault="00FB37D4" w:rsidP="003E6343">
      <w:pPr>
        <w:pStyle w:val="NoSpacing"/>
        <w:numPr>
          <w:ilvl w:val="0"/>
          <w:numId w:val="4"/>
        </w:numPr>
        <w:jc w:val="both"/>
      </w:pPr>
      <w:r w:rsidRPr="00FB37D4">
        <w:t xml:space="preserve">Henting skal skje på faste, avtalte dager med regelmessig frekvens. </w:t>
      </w:r>
    </w:p>
    <w:p w14:paraId="59EF9CE2" w14:textId="3EB4C591" w:rsidR="00FB37D4" w:rsidRPr="00FB37D4" w:rsidRDefault="00FB37D4" w:rsidP="003E6343">
      <w:pPr>
        <w:pStyle w:val="NoSpacing"/>
        <w:numPr>
          <w:ilvl w:val="0"/>
          <w:numId w:val="4"/>
        </w:numPr>
        <w:jc w:val="both"/>
      </w:pPr>
      <w:r w:rsidRPr="00FB37D4">
        <w:t xml:space="preserve">Henting skal foregå i tidsrommet kl. 08:00–13:00. </w:t>
      </w:r>
    </w:p>
    <w:p w14:paraId="5862813D" w14:textId="3643CEB6" w:rsidR="00FB37D4" w:rsidRPr="00FB37D4" w:rsidRDefault="00FB37D4" w:rsidP="003E6343">
      <w:pPr>
        <w:pStyle w:val="NoSpacing"/>
        <w:numPr>
          <w:ilvl w:val="0"/>
          <w:numId w:val="4"/>
        </w:numPr>
        <w:jc w:val="both"/>
      </w:pPr>
      <w:r w:rsidRPr="00FB37D4">
        <w:t xml:space="preserve">Oppdragsgiver skal på forhånd motta informasjon om estimert ankomsttidspunkt. </w:t>
      </w:r>
    </w:p>
    <w:p w14:paraId="5604D3A8" w14:textId="01E4815F" w:rsidR="00FB37D4" w:rsidRPr="00FB37D4" w:rsidRDefault="00FB37D4" w:rsidP="003E6343">
      <w:pPr>
        <w:pStyle w:val="NoSpacing"/>
        <w:numPr>
          <w:ilvl w:val="0"/>
          <w:numId w:val="4"/>
        </w:numPr>
        <w:jc w:val="both"/>
      </w:pPr>
      <w:r w:rsidRPr="00FB37D4">
        <w:t xml:space="preserve">Faste hentedager skal kunne kanselleres inntil to arbeidsdager før avtalt henting. </w:t>
      </w:r>
    </w:p>
    <w:p w14:paraId="1238AD59" w14:textId="2D92E2DA" w:rsidR="00FB37D4" w:rsidRPr="00FB37D4" w:rsidRDefault="00FB37D4" w:rsidP="003E6343">
      <w:pPr>
        <w:pStyle w:val="NoSpacing"/>
        <w:numPr>
          <w:ilvl w:val="0"/>
          <w:numId w:val="4"/>
        </w:numPr>
      </w:pPr>
      <w:r w:rsidRPr="00FB37D4">
        <w:t xml:space="preserve">Hvilke avfallsfraksjoner som er hensiktsmessige å hente samtidig, avtales mellom </w:t>
      </w:r>
      <w:r w:rsidR="00C35D2A">
        <w:t>O</w:t>
      </w:r>
      <w:r w:rsidRPr="00FB37D4">
        <w:t xml:space="preserve">ppdragsgiver og </w:t>
      </w:r>
      <w:r w:rsidR="00017D40">
        <w:t>L</w:t>
      </w:r>
      <w:r w:rsidRPr="00FB37D4">
        <w:t xml:space="preserve">everandør etter kontraktsinngåelse. </w:t>
      </w:r>
    </w:p>
    <w:p w14:paraId="235EF697" w14:textId="2C3306A9" w:rsidR="00FB37D4" w:rsidRPr="00FB37D4" w:rsidRDefault="00FB37D4" w:rsidP="003E6343">
      <w:pPr>
        <w:pStyle w:val="NoSpacing"/>
        <w:numPr>
          <w:ilvl w:val="0"/>
          <w:numId w:val="4"/>
        </w:numPr>
        <w:jc w:val="both"/>
      </w:pPr>
      <w:r w:rsidRPr="00FB37D4">
        <w:t xml:space="preserve">Leverandør må påregne ekstra oppdrag i perioder med høy pågang. </w:t>
      </w:r>
    </w:p>
    <w:p w14:paraId="38608A03" w14:textId="13BB39E9" w:rsidR="00986E23" w:rsidRDefault="00FB37D4" w:rsidP="003E6343">
      <w:pPr>
        <w:pStyle w:val="NoSpacing"/>
        <w:numPr>
          <w:ilvl w:val="0"/>
          <w:numId w:val="4"/>
        </w:numPr>
        <w:jc w:val="both"/>
      </w:pPr>
      <w:r w:rsidRPr="00FB37D4">
        <w:t>Ved bestilling av ekstra oppdrag skal henting kunne gjennomføres innen én uke.</w:t>
      </w:r>
    </w:p>
    <w:p w14:paraId="7D68DC0E" w14:textId="77777777" w:rsidR="00506D89" w:rsidRDefault="00506D89" w:rsidP="00506D89">
      <w:pPr>
        <w:pStyle w:val="NoSpacing"/>
        <w:jc w:val="both"/>
      </w:pPr>
    </w:p>
    <w:p w14:paraId="30363018" w14:textId="4C4615DB" w:rsidR="00225CB0" w:rsidRDefault="00506D89" w:rsidP="00E57B6F">
      <w:pPr>
        <w:pStyle w:val="NoSpacing"/>
      </w:pPr>
      <w:r w:rsidRPr="00506D89">
        <w:t xml:space="preserve">Oppdragsgiver skal til enhver tid ha informasjon om kjøretøyets lastekapasitet og antall tilgjengelige palleplasser. Dette er nødvendig for å kunne planlegge og klargjøre forsendelsene. Informasjon om kapasitet skal oversendes senest </w:t>
      </w:r>
      <w:r w:rsidR="00245D8C">
        <w:t>to</w:t>
      </w:r>
      <w:r w:rsidRPr="00506D89">
        <w:t xml:space="preserve"> </w:t>
      </w:r>
      <w:r w:rsidR="00245D8C">
        <w:t>dag</w:t>
      </w:r>
      <w:r w:rsidR="00071C18">
        <w:t>er</w:t>
      </w:r>
      <w:r w:rsidRPr="00506D89">
        <w:t xml:space="preserve"> før henting.</w:t>
      </w:r>
    </w:p>
    <w:p w14:paraId="33A8D298" w14:textId="22A78155" w:rsidR="00506D89" w:rsidRPr="006A0875" w:rsidRDefault="00225CB0" w:rsidP="00506D89">
      <w:pPr>
        <w:pStyle w:val="NoSpacing"/>
      </w:pPr>
      <w:r>
        <w:br/>
      </w:r>
    </w:p>
    <w:p w14:paraId="36CA6512" w14:textId="4F3DB4BD" w:rsidR="003D546C" w:rsidRDefault="003D546C" w:rsidP="003D546C">
      <w:pPr>
        <w:pStyle w:val="Heading4"/>
        <w:numPr>
          <w:ilvl w:val="0"/>
          <w:numId w:val="0"/>
        </w:numPr>
        <w:ind w:left="864" w:hanging="864"/>
        <w:jc w:val="both"/>
      </w:pPr>
      <w:r>
        <w:t>Transport av maling, lakk og lim</w:t>
      </w:r>
      <w:r w:rsidR="00876D74">
        <w:t xml:space="preserve"> (7051)</w:t>
      </w:r>
      <w:r w:rsidR="00FC2B29">
        <w:t xml:space="preserve"> </w:t>
      </w:r>
      <w:r>
        <w:t>fra Grønmo</w:t>
      </w:r>
      <w:r w:rsidR="00876D74">
        <w:t xml:space="preserve"> </w:t>
      </w:r>
      <w:r w:rsidR="00B7506F">
        <w:t>gjenvinningsstasjon</w:t>
      </w:r>
    </w:p>
    <w:p w14:paraId="0D942A46" w14:textId="6554C637" w:rsidR="003D546C" w:rsidRDefault="00F36ECC" w:rsidP="003E6343">
      <w:pPr>
        <w:pStyle w:val="NoSpacing"/>
        <w:numPr>
          <w:ilvl w:val="0"/>
          <w:numId w:val="4"/>
        </w:numPr>
        <w:jc w:val="both"/>
      </w:pPr>
      <w:r>
        <w:t xml:space="preserve">Maling </w:t>
      </w:r>
      <w:r w:rsidR="00E57B6F">
        <w:t xml:space="preserve">fra Grønmo </w:t>
      </w:r>
      <w:r>
        <w:t>hentes</w:t>
      </w:r>
      <w:r w:rsidR="003D546C" w:rsidRPr="00FB37D4">
        <w:t xml:space="preserve"> og transporteres etter behov,</w:t>
      </w:r>
      <w:r w:rsidR="00884333">
        <w:t xml:space="preserve"> </w:t>
      </w:r>
      <w:r>
        <w:t>3-4</w:t>
      </w:r>
      <w:r w:rsidR="003D546C" w:rsidRPr="00FB37D4">
        <w:t xml:space="preserve"> ganger per </w:t>
      </w:r>
      <w:r>
        <w:t>måned</w:t>
      </w:r>
      <w:r w:rsidR="003D546C" w:rsidRPr="00FB37D4">
        <w:t xml:space="preserve">. </w:t>
      </w:r>
    </w:p>
    <w:p w14:paraId="200F6733" w14:textId="61358969" w:rsidR="0011390F" w:rsidRPr="00FB37D4" w:rsidRDefault="0011390F" w:rsidP="003E6343">
      <w:pPr>
        <w:pStyle w:val="NoSpacing"/>
        <w:numPr>
          <w:ilvl w:val="0"/>
          <w:numId w:val="4"/>
        </w:numPr>
      </w:pPr>
      <w:r w:rsidRPr="0011390F">
        <w:t xml:space="preserve">Hentefrekvens, hentedager og praktiske rutiner avtales mellom oppdragsgiver og </w:t>
      </w:r>
      <w:r w:rsidR="00017D40">
        <w:t>L</w:t>
      </w:r>
      <w:r w:rsidRPr="0011390F">
        <w:t xml:space="preserve">everandør etter kontraktsinngåelse. </w:t>
      </w:r>
    </w:p>
    <w:p w14:paraId="082684E4" w14:textId="77777777" w:rsidR="003D546C" w:rsidRPr="00FB37D4" w:rsidRDefault="003D546C" w:rsidP="003E6343">
      <w:pPr>
        <w:pStyle w:val="NoSpacing"/>
        <w:numPr>
          <w:ilvl w:val="0"/>
          <w:numId w:val="4"/>
        </w:numPr>
        <w:jc w:val="both"/>
      </w:pPr>
      <w:r w:rsidRPr="00FB37D4">
        <w:t xml:space="preserve">Henting skal skje på faste, avtalte dager med regelmessig frekvens. </w:t>
      </w:r>
    </w:p>
    <w:p w14:paraId="48C4E0EA" w14:textId="76CA0DDC" w:rsidR="003D546C" w:rsidRPr="00FB37D4" w:rsidRDefault="003D546C" w:rsidP="003E6343">
      <w:pPr>
        <w:pStyle w:val="NoSpacing"/>
        <w:numPr>
          <w:ilvl w:val="0"/>
          <w:numId w:val="4"/>
        </w:numPr>
        <w:jc w:val="both"/>
      </w:pPr>
      <w:r w:rsidRPr="00FB37D4">
        <w:t>Henting skal foregå i tidsrommet kl. 0</w:t>
      </w:r>
      <w:r w:rsidR="0011390F">
        <w:t>9</w:t>
      </w:r>
      <w:r w:rsidRPr="00FB37D4">
        <w:t>:00–</w:t>
      </w:r>
      <w:r w:rsidR="0011390F">
        <w:t>15</w:t>
      </w:r>
      <w:r w:rsidRPr="00FB37D4">
        <w:t xml:space="preserve">:00. </w:t>
      </w:r>
    </w:p>
    <w:p w14:paraId="43F552CA" w14:textId="77777777" w:rsidR="003D546C" w:rsidRPr="00FB37D4" w:rsidRDefault="003D546C" w:rsidP="003E6343">
      <w:pPr>
        <w:pStyle w:val="NoSpacing"/>
        <w:numPr>
          <w:ilvl w:val="0"/>
          <w:numId w:val="4"/>
        </w:numPr>
        <w:jc w:val="both"/>
      </w:pPr>
      <w:r w:rsidRPr="00FB37D4">
        <w:t xml:space="preserve">Oppdragsgiver skal på forhånd motta informasjon om estimert ankomsttidspunkt. </w:t>
      </w:r>
    </w:p>
    <w:p w14:paraId="37155F2E" w14:textId="479F6CB7" w:rsidR="0011390F" w:rsidRDefault="0011390F" w:rsidP="003E6343">
      <w:pPr>
        <w:pStyle w:val="NoSpacing"/>
        <w:numPr>
          <w:ilvl w:val="0"/>
          <w:numId w:val="4"/>
        </w:numPr>
        <w:jc w:val="both"/>
      </w:pPr>
      <w:r w:rsidRPr="0011390F">
        <w:t>Leverandør må kunne håndtere variasjoner i mengder gjennom åre</w:t>
      </w:r>
      <w:r w:rsidR="00FC2B29">
        <w:t>ne</w:t>
      </w:r>
    </w:p>
    <w:p w14:paraId="2AECE5F9" w14:textId="1CC7C676" w:rsidR="003D546C" w:rsidRDefault="003D546C" w:rsidP="003E6343">
      <w:pPr>
        <w:pStyle w:val="NoSpacing"/>
        <w:numPr>
          <w:ilvl w:val="0"/>
          <w:numId w:val="4"/>
        </w:numPr>
        <w:jc w:val="both"/>
      </w:pPr>
      <w:r w:rsidRPr="00FB37D4">
        <w:t>Ved bestilling av ekstra oppdrag skal henting kunne gjennomføres innen én uke.</w:t>
      </w:r>
    </w:p>
    <w:p w14:paraId="5D3F4FFB" w14:textId="77777777" w:rsidR="003D546C" w:rsidRDefault="003D546C" w:rsidP="003D546C">
      <w:pPr>
        <w:pStyle w:val="NoSpacing"/>
        <w:jc w:val="both"/>
      </w:pPr>
    </w:p>
    <w:p w14:paraId="60EC37CF" w14:textId="4C090C17" w:rsidR="003D546C" w:rsidRPr="00506D89" w:rsidRDefault="003D546C" w:rsidP="003941E1">
      <w:pPr>
        <w:pStyle w:val="NoSpacing"/>
      </w:pPr>
      <w:r w:rsidRPr="00506D89">
        <w:t xml:space="preserve">Oppdragsgiver skal til enhver tid ha informasjon om kjøretøyets lastekapasitet og antall tilgjengelige palleplasser. Dette er nødvendig for å kunne planlegge og klargjøre forsendelsene. Informasjon om kapasitet skal oversendes senest </w:t>
      </w:r>
      <w:r w:rsidR="00245D8C">
        <w:t>to dager</w:t>
      </w:r>
      <w:r w:rsidRPr="00506D89">
        <w:t xml:space="preserve"> før henting.</w:t>
      </w:r>
      <w:r>
        <w:br/>
      </w:r>
    </w:p>
    <w:p w14:paraId="4B63C4A8" w14:textId="3B206EED" w:rsidR="00EE3B98" w:rsidRDefault="005010C3" w:rsidP="00EE3B98">
      <w:pPr>
        <w:pStyle w:val="Heading4"/>
        <w:numPr>
          <w:ilvl w:val="0"/>
          <w:numId w:val="0"/>
        </w:numPr>
        <w:ind w:left="864" w:hanging="864"/>
        <w:jc w:val="both"/>
      </w:pPr>
      <w:r>
        <w:t>Trans</w:t>
      </w:r>
      <w:r w:rsidR="00876D74">
        <w:t>port</w:t>
      </w:r>
      <w:r w:rsidR="00FA3673">
        <w:t xml:space="preserve"> av spillolje </w:t>
      </w:r>
      <w:r w:rsidR="005E5A5D">
        <w:t xml:space="preserve">(7011) </w:t>
      </w:r>
      <w:r w:rsidR="00FA3673">
        <w:t>fr</w:t>
      </w:r>
      <w:r w:rsidR="00EE3B98">
        <w:t>a Haraldrud energigjenvinningsanlegg</w:t>
      </w:r>
    </w:p>
    <w:p w14:paraId="4AFEBBA8" w14:textId="46D1DC7B" w:rsidR="0016089F" w:rsidRDefault="009620BF" w:rsidP="003E6343">
      <w:pPr>
        <w:pStyle w:val="NoSpacing"/>
        <w:numPr>
          <w:ilvl w:val="0"/>
          <w:numId w:val="5"/>
        </w:numPr>
      </w:pPr>
      <w:r w:rsidRPr="009620BF">
        <w:t xml:space="preserve">Henting skal skje etter behov og etter nærmere avtale med </w:t>
      </w:r>
      <w:r w:rsidR="003C5068">
        <w:t>O</w:t>
      </w:r>
      <w:r w:rsidRPr="009620BF">
        <w:t>ppdragsgiver.</w:t>
      </w:r>
    </w:p>
    <w:p w14:paraId="3D89180F" w14:textId="2971F665" w:rsidR="009620BF" w:rsidRDefault="0016089F" w:rsidP="003E6343">
      <w:pPr>
        <w:pStyle w:val="NoSpacing"/>
        <w:numPr>
          <w:ilvl w:val="0"/>
          <w:numId w:val="5"/>
        </w:numPr>
      </w:pPr>
      <w:r w:rsidRPr="00FB37D4">
        <w:t>Henting skal foregå i tidsrommet kl. 08:00–13:00</w:t>
      </w:r>
      <w:r w:rsidR="009620BF" w:rsidRPr="009620BF">
        <w:t xml:space="preserve"> </w:t>
      </w:r>
    </w:p>
    <w:p w14:paraId="3B458B38" w14:textId="77777777" w:rsidR="009620BF" w:rsidRDefault="009620BF" w:rsidP="003E6343">
      <w:pPr>
        <w:pStyle w:val="NoSpacing"/>
        <w:numPr>
          <w:ilvl w:val="0"/>
          <w:numId w:val="5"/>
        </w:numPr>
      </w:pPr>
      <w:r w:rsidRPr="009620BF">
        <w:t xml:space="preserve">Praktiske forhold knyttet til varsling, tilgang til anlegget og hentetidspunkt avtales mellom partene. </w:t>
      </w:r>
    </w:p>
    <w:p w14:paraId="7F7B95C3" w14:textId="1528049C" w:rsidR="009A3250" w:rsidRDefault="00065321" w:rsidP="003E6343">
      <w:pPr>
        <w:pStyle w:val="NoSpacing"/>
        <w:numPr>
          <w:ilvl w:val="0"/>
          <w:numId w:val="5"/>
        </w:numPr>
      </w:pPr>
      <w:r>
        <w:t>Leverandør skal sørge for opplasting av spillolje</w:t>
      </w:r>
      <w:r w:rsidR="00F03C9C" w:rsidRPr="00F03C9C">
        <w:t>. Dersom</w:t>
      </w:r>
      <w:r w:rsidR="006D52BC">
        <w:t xml:space="preserve"> truck på lokasjonen</w:t>
      </w:r>
      <w:r w:rsidR="00F03C9C" w:rsidRPr="00F03C9C">
        <w:t xml:space="preserve"> ønskes benyttet, kreves det utstyrsspesifikk opplæring og godkjenning for bruk av denne. Alternativt kan ansatte på lokasjonen bistå med lasting av bilen etter nærmere avtale.</w:t>
      </w:r>
    </w:p>
    <w:p w14:paraId="64B899B9" w14:textId="77777777" w:rsidR="00E57B6F" w:rsidRDefault="00E57B6F" w:rsidP="00E57B6F">
      <w:pPr>
        <w:pStyle w:val="NoSpacing"/>
        <w:ind w:left="720"/>
      </w:pPr>
    </w:p>
    <w:p w14:paraId="12D74D20" w14:textId="4EA1B5C2" w:rsidR="00905B23" w:rsidRDefault="006277F3" w:rsidP="00905B23">
      <w:pPr>
        <w:pStyle w:val="Heading4"/>
        <w:numPr>
          <w:ilvl w:val="0"/>
          <w:numId w:val="0"/>
        </w:numPr>
        <w:ind w:left="864" w:hanging="864"/>
        <w:jc w:val="both"/>
      </w:pPr>
      <w:r>
        <w:t>Transport</w:t>
      </w:r>
      <w:r w:rsidR="00905B23">
        <w:t xml:space="preserve"> av sement </w:t>
      </w:r>
      <w:r w:rsidR="00374D53">
        <w:t>i container (7132)</w:t>
      </w:r>
      <w:r w:rsidR="001C28B5">
        <w:t xml:space="preserve"> </w:t>
      </w:r>
      <w:r w:rsidR="00905B23">
        <w:t xml:space="preserve">fra Haraldrud </w:t>
      </w:r>
      <w:r w:rsidR="001C28B5">
        <w:t>gjenvinningsstasjon</w:t>
      </w:r>
    </w:p>
    <w:p w14:paraId="2C6D056B" w14:textId="488248CD" w:rsidR="00800A6F" w:rsidRDefault="00800A6F" w:rsidP="003E6343">
      <w:pPr>
        <w:pStyle w:val="NoSpacing"/>
        <w:numPr>
          <w:ilvl w:val="0"/>
          <w:numId w:val="5"/>
        </w:numPr>
        <w:jc w:val="both"/>
      </w:pPr>
      <w:r w:rsidRPr="009620BF">
        <w:t xml:space="preserve">Henting skal skje etter behov og etter nærmere avtale med </w:t>
      </w:r>
      <w:r w:rsidR="003C5068">
        <w:t>O</w:t>
      </w:r>
      <w:r w:rsidRPr="009620BF">
        <w:t>ppdragsgiver.</w:t>
      </w:r>
    </w:p>
    <w:p w14:paraId="6874D05D" w14:textId="77777777" w:rsidR="00800A6F" w:rsidRDefault="00800A6F" w:rsidP="003E6343">
      <w:pPr>
        <w:pStyle w:val="NoSpacing"/>
        <w:numPr>
          <w:ilvl w:val="0"/>
          <w:numId w:val="5"/>
        </w:numPr>
        <w:jc w:val="both"/>
      </w:pPr>
      <w:r w:rsidRPr="00FB37D4">
        <w:t>Henting skal foregå i tidsrommet kl. 08:00–13:00</w:t>
      </w:r>
    </w:p>
    <w:p w14:paraId="24D2FE55" w14:textId="432823FC" w:rsidR="00D43893" w:rsidRDefault="00FC7827" w:rsidP="003E6343">
      <w:pPr>
        <w:pStyle w:val="NoSpacing"/>
        <w:numPr>
          <w:ilvl w:val="0"/>
          <w:numId w:val="5"/>
        </w:numPr>
      </w:pPr>
      <w:r>
        <w:t>Leverandøren</w:t>
      </w:r>
      <w:r w:rsidR="00AC3834">
        <w:t xml:space="preserve"> må levere tilbake </w:t>
      </w:r>
      <w:r w:rsidR="006E5345">
        <w:t>c</w:t>
      </w:r>
      <w:r>
        <w:t>ontainere</w:t>
      </w:r>
      <w:r w:rsidR="00AC3834">
        <w:t xml:space="preserve"> </w:t>
      </w:r>
      <w:r w:rsidR="00903B7D">
        <w:t xml:space="preserve">til å samle opp sement </w:t>
      </w:r>
      <w:r>
        <w:t>i løpet</w:t>
      </w:r>
      <w:r w:rsidR="00903B7D">
        <w:t xml:space="preserve"> av samme dag som den blir hentet</w:t>
      </w:r>
      <w:r w:rsidR="00151810">
        <w:t xml:space="preserve">. Alternativt må </w:t>
      </w:r>
      <w:r w:rsidR="00017D40">
        <w:t>L</w:t>
      </w:r>
      <w:r>
        <w:t>everandøren</w:t>
      </w:r>
      <w:r w:rsidR="00151810">
        <w:t xml:space="preserve"> sørge for at det leveres en </w:t>
      </w:r>
      <w:r w:rsidR="006E5345">
        <w:t>c</w:t>
      </w:r>
      <w:r w:rsidR="00151810">
        <w:t>ontainer som erstatter den som ble hentet</w:t>
      </w:r>
      <w:r w:rsidR="002E7225">
        <w:t xml:space="preserve">. </w:t>
      </w:r>
      <w:r w:rsidR="00800A6F" w:rsidRPr="009620BF">
        <w:t xml:space="preserve"> </w:t>
      </w:r>
    </w:p>
    <w:p w14:paraId="394FF33D" w14:textId="01D1283E" w:rsidR="001078FC" w:rsidRDefault="00117812" w:rsidP="003E6343">
      <w:pPr>
        <w:pStyle w:val="NoSpacing"/>
        <w:numPr>
          <w:ilvl w:val="0"/>
          <w:numId w:val="5"/>
        </w:numPr>
      </w:pPr>
      <w:r w:rsidRPr="00117812">
        <w:t>Transportør skal veie kjøretøyet på godkjent vekt</w:t>
      </w:r>
      <w:r w:rsidR="00071C18">
        <w:t xml:space="preserve"> ved Haraldrud</w:t>
      </w:r>
      <w:r w:rsidRPr="00117812">
        <w:t xml:space="preserve"> før og etter henting av avfallet, slik at mengden hentet avfall kan dokumenteres korrekt.</w:t>
      </w:r>
      <w:r w:rsidR="00320841">
        <w:br/>
      </w:r>
    </w:p>
    <w:p w14:paraId="6D15051E" w14:textId="77777777" w:rsidR="006E182B" w:rsidRPr="006E182B" w:rsidRDefault="006E182B" w:rsidP="00F11B05">
      <w:pPr>
        <w:pStyle w:val="Heading3"/>
      </w:pPr>
      <w:bookmarkStart w:id="19" w:name="_Toc238036152"/>
      <w:r w:rsidRPr="006E182B">
        <w:t>Krav til kjøretøy</w:t>
      </w:r>
      <w:bookmarkEnd w:id="19"/>
      <w:r w:rsidRPr="006E182B">
        <w:t> </w:t>
      </w:r>
    </w:p>
    <w:p w14:paraId="5A724E00" w14:textId="13C71C7D" w:rsidR="006E182B" w:rsidRPr="006E182B" w:rsidRDefault="007D2873" w:rsidP="007170D9">
      <w:pPr>
        <w:jc w:val="both"/>
      </w:pPr>
      <w:r w:rsidRPr="00C6005C">
        <w:t>Kjøretøy</w:t>
      </w:r>
      <w:r w:rsidR="006E182B" w:rsidRPr="006E182B">
        <w:t xml:space="preserve"> som benyttes til oppdrag </w:t>
      </w:r>
      <w:r w:rsidRPr="00C6005C">
        <w:t>etter denne</w:t>
      </w:r>
      <w:r w:rsidR="006E182B" w:rsidRPr="006E182B">
        <w:t xml:space="preserve"> avtalen innenfor </w:t>
      </w:r>
      <w:r w:rsidRPr="00C6005C">
        <w:t>Oslo</w:t>
      </w:r>
      <w:r w:rsidR="006E182B" w:rsidRPr="006E182B">
        <w:t xml:space="preserve"> grenser, skal være nullutslippskjøretøy eller drives med biogass.</w:t>
      </w:r>
      <w:r>
        <w:t xml:space="preserve"> </w:t>
      </w:r>
      <w:r w:rsidR="006E182B" w:rsidRPr="006E182B">
        <w:t>Det er ikke tilstrekkelig med</w:t>
      </w:r>
      <w:r>
        <w:t xml:space="preserve"> </w:t>
      </w:r>
      <w:r w:rsidR="006E182B" w:rsidRPr="006E182B">
        <w:t>diesel</w:t>
      </w:r>
      <w:r>
        <w:t xml:space="preserve"> </w:t>
      </w:r>
      <w:r w:rsidR="006E182B" w:rsidRPr="006E182B">
        <w:t>iblandet</w:t>
      </w:r>
      <w:r>
        <w:t xml:space="preserve"> </w:t>
      </w:r>
      <w:r w:rsidR="006E182B" w:rsidRPr="006E182B">
        <w:t>biodrivstoffet.</w:t>
      </w:r>
      <w:r>
        <w:t xml:space="preserve"> </w:t>
      </w:r>
      <w:r w:rsidR="006E182B" w:rsidRPr="006E182B">
        <w:t>Leverandøren</w:t>
      </w:r>
      <w:r>
        <w:t xml:space="preserve"> </w:t>
      </w:r>
      <w:r w:rsidR="006E182B" w:rsidRPr="006E182B">
        <w:t>skal også ha beredskapskjøretøy</w:t>
      </w:r>
      <w:r>
        <w:t xml:space="preserve"> </w:t>
      </w:r>
      <w:r w:rsidR="006E182B" w:rsidRPr="006E182B">
        <w:t>i tilfelle</w:t>
      </w:r>
      <w:r>
        <w:t xml:space="preserve"> </w:t>
      </w:r>
      <w:r w:rsidR="006E182B" w:rsidRPr="006E182B">
        <w:t>driftsstans. Det kreves</w:t>
      </w:r>
      <w:r>
        <w:t xml:space="preserve"> </w:t>
      </w:r>
      <w:r w:rsidR="006E182B" w:rsidRPr="006E182B">
        <w:t>også at</w:t>
      </w:r>
      <w:r>
        <w:t xml:space="preserve"> </w:t>
      </w:r>
      <w:r w:rsidR="006E182B" w:rsidRPr="006E182B">
        <w:t>disse</w:t>
      </w:r>
      <w:r>
        <w:t xml:space="preserve"> </w:t>
      </w:r>
      <w:r w:rsidR="006E182B" w:rsidRPr="006E182B">
        <w:t>kjøretøyene</w:t>
      </w:r>
      <w:r>
        <w:t xml:space="preserve"> </w:t>
      </w:r>
      <w:r w:rsidR="006E182B" w:rsidRPr="006E182B">
        <w:t>oppfyller samme krav som</w:t>
      </w:r>
      <w:r>
        <w:t xml:space="preserve"> </w:t>
      </w:r>
      <w:r w:rsidR="006E182B" w:rsidRPr="006E182B">
        <w:t>opprinnelig kjøretøy.</w:t>
      </w:r>
      <w:r>
        <w:t xml:space="preserve"> </w:t>
      </w:r>
    </w:p>
    <w:p w14:paraId="6E274AD0" w14:textId="77777777" w:rsidR="006E182B" w:rsidRPr="006E182B" w:rsidRDefault="006E182B" w:rsidP="00F11B05">
      <w:pPr>
        <w:pStyle w:val="Heading3"/>
      </w:pPr>
      <w:bookmarkStart w:id="20" w:name="_Toc238036153"/>
      <w:r w:rsidRPr="006E182B">
        <w:t>Krav til personell/sjåfør</w:t>
      </w:r>
      <w:bookmarkEnd w:id="20"/>
      <w:r w:rsidRPr="006E182B">
        <w:t> </w:t>
      </w:r>
    </w:p>
    <w:p w14:paraId="27BB331C" w14:textId="34CEE9E3" w:rsidR="000643DB" w:rsidRDefault="000643DB" w:rsidP="0046567B">
      <w:pPr>
        <w:pStyle w:val="paragraph"/>
        <w:spacing w:before="0" w:beforeAutospacing="0" w:after="0" w:afterAutospacing="0"/>
        <w:textAlignment w:val="baseline"/>
        <w:rPr>
          <w:rStyle w:val="eop"/>
          <w:rFonts w:ascii="Oslo Sans Office" w:hAnsi="Oslo Sans Office" w:cs="Segoe UI"/>
          <w:sz w:val="20"/>
          <w:szCs w:val="20"/>
        </w:rPr>
      </w:pPr>
      <w:r>
        <w:rPr>
          <w:rStyle w:val="normaltextrun"/>
          <w:rFonts w:ascii="Oslo Sans Office" w:hAnsi="Oslo Sans Office" w:cs="Segoe UI"/>
          <w:sz w:val="20"/>
          <w:szCs w:val="20"/>
        </w:rPr>
        <w:t>Sjåfører skal beherske norsk (skandinavisk)</w:t>
      </w:r>
      <w:r w:rsidR="005E128C">
        <w:rPr>
          <w:rStyle w:val="normaltextrun"/>
          <w:rFonts w:ascii="Oslo Sans Office" w:hAnsi="Oslo Sans Office" w:cs="Segoe UI"/>
          <w:sz w:val="20"/>
          <w:szCs w:val="20"/>
        </w:rPr>
        <w:t xml:space="preserve">, </w:t>
      </w:r>
      <w:r>
        <w:rPr>
          <w:rStyle w:val="normaltextrun"/>
          <w:rFonts w:ascii="Oslo Sans Office" w:hAnsi="Oslo Sans Office" w:cs="Segoe UI"/>
          <w:sz w:val="20"/>
          <w:szCs w:val="20"/>
        </w:rPr>
        <w:t>både muntlig og skriftlig.</w:t>
      </w:r>
      <w:r w:rsidR="00CB1071">
        <w:rPr>
          <w:rStyle w:val="normaltextrun"/>
          <w:rFonts w:ascii="Oslo Sans Office" w:hAnsi="Oslo Sans Office" w:cs="Segoe UI"/>
          <w:sz w:val="20"/>
          <w:szCs w:val="20"/>
        </w:rPr>
        <w:t xml:space="preserve"> </w:t>
      </w:r>
      <w:r w:rsidR="00B13B86">
        <w:rPr>
          <w:rStyle w:val="normaltextrun"/>
          <w:rFonts w:ascii="Oslo Sans Office" w:hAnsi="Oslo Sans Office" w:cs="Segoe UI"/>
          <w:sz w:val="20"/>
          <w:szCs w:val="20"/>
        </w:rPr>
        <w:t xml:space="preserve">Alternativt </w:t>
      </w:r>
      <w:r w:rsidR="001D4E93">
        <w:rPr>
          <w:rStyle w:val="normaltextrun"/>
          <w:rFonts w:ascii="Oslo Sans Office" w:hAnsi="Oslo Sans Office" w:cs="Segoe UI"/>
          <w:sz w:val="20"/>
          <w:szCs w:val="20"/>
        </w:rPr>
        <w:t>k</w:t>
      </w:r>
      <w:r w:rsidR="00B13B86">
        <w:rPr>
          <w:rStyle w:val="normaltextrun"/>
          <w:rFonts w:ascii="Oslo Sans Office" w:hAnsi="Oslo Sans Office" w:cs="Segoe UI"/>
          <w:sz w:val="20"/>
          <w:szCs w:val="20"/>
        </w:rPr>
        <w:t xml:space="preserve">an </w:t>
      </w:r>
      <w:r w:rsidR="003C5068">
        <w:rPr>
          <w:rStyle w:val="normaltextrun"/>
          <w:rFonts w:ascii="Oslo Sans Office" w:hAnsi="Oslo Sans Office" w:cs="Segoe UI"/>
          <w:sz w:val="20"/>
          <w:szCs w:val="20"/>
        </w:rPr>
        <w:t>O</w:t>
      </w:r>
      <w:r w:rsidR="00B13B86">
        <w:rPr>
          <w:rStyle w:val="normaltextrun"/>
          <w:rFonts w:ascii="Oslo Sans Office" w:hAnsi="Oslo Sans Office" w:cs="Segoe UI"/>
          <w:sz w:val="20"/>
          <w:szCs w:val="20"/>
        </w:rPr>
        <w:t xml:space="preserve">ppdragsgiver godta sjåfører som snakker engelsk. Det forutsetter at ansatte hos Oppdragsgiver </w:t>
      </w:r>
      <w:r w:rsidR="00112922">
        <w:rPr>
          <w:rStyle w:val="normaltextrun"/>
          <w:rFonts w:ascii="Oslo Sans Office" w:hAnsi="Oslo Sans Office" w:cs="Segoe UI"/>
          <w:sz w:val="20"/>
          <w:szCs w:val="20"/>
        </w:rPr>
        <w:t xml:space="preserve">mener vedkommende har nok språkkunnskap til å forstå/gjøre seg forstått. De ansatte skal kunne kommunisere med sjåføren slik at de forstår </w:t>
      </w:r>
      <w:r w:rsidR="00324D3F">
        <w:rPr>
          <w:rStyle w:val="normaltextrun"/>
          <w:rFonts w:ascii="Oslo Sans Office" w:hAnsi="Oslo Sans Office" w:cs="Segoe UI"/>
          <w:sz w:val="20"/>
          <w:szCs w:val="20"/>
        </w:rPr>
        <w:t>beskjeder</w:t>
      </w:r>
      <w:r w:rsidR="00112922">
        <w:rPr>
          <w:rStyle w:val="normaltextrun"/>
          <w:rFonts w:ascii="Oslo Sans Office" w:hAnsi="Oslo Sans Office" w:cs="Segoe UI"/>
          <w:sz w:val="20"/>
          <w:szCs w:val="20"/>
        </w:rPr>
        <w:t xml:space="preserve"> og prosedyrene som blir forklart.  </w:t>
      </w:r>
      <w:r>
        <w:rPr>
          <w:rStyle w:val="normaltextrun"/>
          <w:rFonts w:ascii="Oslo Sans Office" w:hAnsi="Oslo Sans Office" w:cs="Segoe UI"/>
          <w:sz w:val="20"/>
          <w:szCs w:val="20"/>
        </w:rPr>
        <w:t>Leverandøren har ansvar for at sjåførene har tilstrekkelig kompetanse til å forstå transportdokumenter og annen informasjon på norsk, samt at kommunikasjonen mellom ansatte og sjåfører fungerer slik at instrukser og prosedyrer blir forstått.</w:t>
      </w:r>
      <w:r>
        <w:rPr>
          <w:rStyle w:val="eop"/>
          <w:rFonts w:ascii="Oslo Sans Office" w:hAnsi="Oslo Sans Office" w:cs="Segoe UI"/>
          <w:sz w:val="20"/>
          <w:szCs w:val="20"/>
        </w:rPr>
        <w:t> </w:t>
      </w:r>
    </w:p>
    <w:p w14:paraId="6FFB49BE" w14:textId="77777777" w:rsidR="000643DB" w:rsidRDefault="000643DB" w:rsidP="000643DB">
      <w:pPr>
        <w:pStyle w:val="paragraph"/>
        <w:spacing w:before="0" w:beforeAutospacing="0" w:after="0" w:afterAutospacing="0"/>
        <w:jc w:val="both"/>
        <w:textAlignment w:val="baseline"/>
        <w:rPr>
          <w:rFonts w:ascii="Segoe UI" w:hAnsi="Segoe UI" w:cs="Segoe UI"/>
          <w:sz w:val="18"/>
          <w:szCs w:val="18"/>
        </w:rPr>
      </w:pPr>
    </w:p>
    <w:p w14:paraId="67BD8FE6" w14:textId="476CFCD9" w:rsidR="000643DB" w:rsidRDefault="000643DB" w:rsidP="000643DB">
      <w:pPr>
        <w:pStyle w:val="paragraph"/>
        <w:spacing w:before="0" w:beforeAutospacing="0" w:after="0" w:afterAutospacing="0"/>
        <w:jc w:val="both"/>
        <w:textAlignment w:val="baseline"/>
        <w:rPr>
          <w:rStyle w:val="normaltextrun"/>
          <w:rFonts w:ascii="Oslo Sans Office" w:hAnsi="Oslo Sans Office" w:cs="Segoe UI"/>
          <w:sz w:val="20"/>
          <w:szCs w:val="20"/>
        </w:rPr>
      </w:pPr>
      <w:r>
        <w:rPr>
          <w:rStyle w:val="normaltextrun"/>
          <w:rFonts w:ascii="Oslo Sans Office" w:hAnsi="Oslo Sans Office" w:cs="Segoe UI"/>
          <w:sz w:val="20"/>
          <w:szCs w:val="20"/>
        </w:rPr>
        <w:t>Leverandøren skal i størst mulig grad benytte faste sjåfører til transportoppdragene. Ved eventuell utskifting av sjåfør skal relevant dokumentasjon på kompetanse fremlegges for Oppdragsgiver før arbeidet igangsettes. Dokumentasjonen skal som minimum omfatte gyldig førerkort</w:t>
      </w:r>
      <w:r w:rsidR="00545073">
        <w:rPr>
          <w:rStyle w:val="normaltextrun"/>
          <w:rFonts w:ascii="Oslo Sans Office" w:hAnsi="Oslo Sans Office" w:cs="Segoe UI"/>
          <w:sz w:val="20"/>
          <w:szCs w:val="20"/>
        </w:rPr>
        <w:t>, ADR-kompetansebevis</w:t>
      </w:r>
      <w:r>
        <w:rPr>
          <w:rStyle w:val="normaltextrun"/>
          <w:rFonts w:ascii="Oslo Sans Office" w:hAnsi="Oslo Sans Office" w:cs="Segoe UI"/>
          <w:sz w:val="20"/>
          <w:szCs w:val="20"/>
        </w:rPr>
        <w:t xml:space="preserve"> og truckførerbevis. Leverandøren er ansvarlig for eventuelle skader som sjåfører påfører eiendom, bygninger, maskiner eller utstyr i forbindelse med oppdraget.</w:t>
      </w:r>
    </w:p>
    <w:p w14:paraId="3CD88A15" w14:textId="77777777" w:rsidR="003D14A0" w:rsidRDefault="003D14A0" w:rsidP="003D14A0">
      <w:pPr>
        <w:pStyle w:val="Heading3"/>
        <w:numPr>
          <w:ilvl w:val="0"/>
          <w:numId w:val="0"/>
        </w:numPr>
        <w:ind w:left="720"/>
      </w:pPr>
    </w:p>
    <w:p w14:paraId="2785D2E1" w14:textId="4683AF9E" w:rsidR="003D14A0" w:rsidRDefault="003D14A0" w:rsidP="003D14A0">
      <w:pPr>
        <w:pStyle w:val="Heading3"/>
      </w:pPr>
      <w:bookmarkStart w:id="21" w:name="_Toc238036154"/>
      <w:r w:rsidRPr="00383CDE">
        <w:t>Andre særskilte krav som gjelder transport</w:t>
      </w:r>
      <w:bookmarkEnd w:id="21"/>
      <w:r w:rsidRPr="00383CDE">
        <w:t xml:space="preserve"> </w:t>
      </w:r>
    </w:p>
    <w:p w14:paraId="53F7D056" w14:textId="1EC9A8E9" w:rsidR="003D14A0" w:rsidRDefault="003D14A0" w:rsidP="00A961A7">
      <w:r>
        <w:t>Oppdragsgiver</w:t>
      </w:r>
      <w:r w:rsidRPr="00A40805">
        <w:t xml:space="preserve"> forbeholder seg retten til å gjennomføre kampanjer eller tilsvarende som kan medføre at det samles inn farlig avfall gjennom andre kanaler enn beskrevet i konkurransegrunnlaget. Det kan føre til at det i perioder kan bli samlet inn en økt mengde med farlig avfall som det vil være behov for at </w:t>
      </w:r>
      <w:r w:rsidR="00017D40">
        <w:t>L</w:t>
      </w:r>
      <w:r w:rsidRPr="00A40805">
        <w:t xml:space="preserve">everandør kan håndtere. Dette avfallet vil i så fall bli sortert før det skal transporteres av </w:t>
      </w:r>
      <w:r w:rsidR="00017D40">
        <w:t>L</w:t>
      </w:r>
      <w:r w:rsidRPr="00A40805">
        <w:t>everandør til mottak.</w:t>
      </w:r>
    </w:p>
    <w:p w14:paraId="79CB4AD7" w14:textId="77777777" w:rsidR="006E182B" w:rsidRDefault="006E182B" w:rsidP="006A64F2">
      <w:pPr>
        <w:pStyle w:val="NoSpacing"/>
      </w:pPr>
    </w:p>
    <w:p w14:paraId="412244AF" w14:textId="1851188B" w:rsidR="007D1D1F" w:rsidRDefault="007D1D1F" w:rsidP="007D1D1F">
      <w:pPr>
        <w:pStyle w:val="Heading2"/>
      </w:pPr>
      <w:bookmarkStart w:id="22" w:name="_Toc238036155"/>
      <w:r>
        <w:t>Krav til emballasje</w:t>
      </w:r>
      <w:r w:rsidR="00465C35">
        <w:t xml:space="preserve"> og oppsamlingsenheter</w:t>
      </w:r>
      <w:bookmarkEnd w:id="22"/>
    </w:p>
    <w:p w14:paraId="2A96D6B7" w14:textId="684AC057" w:rsidR="00EB5B24" w:rsidRPr="00EB5B24" w:rsidRDefault="00EB5B24" w:rsidP="00883A5C">
      <w:pPr>
        <w:pStyle w:val="NoSpacing"/>
        <w:jc w:val="both"/>
      </w:pPr>
      <w:r w:rsidRPr="00EB5B24">
        <w:t xml:space="preserve">Leverandøren skal tilby emballasje og oppsamlingsenheter som er egnet for lagring, håndtering og transport av farlig avfall fra </w:t>
      </w:r>
      <w:r w:rsidR="003C5068">
        <w:t>O</w:t>
      </w:r>
      <w:r w:rsidRPr="00EB5B24">
        <w:t>ppdragsgivers anlegg.</w:t>
      </w:r>
      <w:r w:rsidR="00DE57F4">
        <w:t xml:space="preserve"> Leverandør kan benytt</w:t>
      </w:r>
      <w:r w:rsidR="00A65119">
        <w:t>e</w:t>
      </w:r>
      <w:r w:rsidR="00DE57F4">
        <w:t xml:space="preserve"> brukt emballasje så lenge kravene til emballasje </w:t>
      </w:r>
      <w:r w:rsidR="002B4547">
        <w:t xml:space="preserve">i </w:t>
      </w:r>
      <w:r w:rsidR="00F66CDF">
        <w:t>punktene</w:t>
      </w:r>
      <w:r w:rsidR="00CB48F6">
        <w:t xml:space="preserve"> under </w:t>
      </w:r>
      <w:r w:rsidR="00F66CDF">
        <w:t>er oppfylt:</w:t>
      </w:r>
      <w:r w:rsidR="002B4547">
        <w:t xml:space="preserve"> </w:t>
      </w:r>
    </w:p>
    <w:p w14:paraId="77B7F9AD" w14:textId="3FC10A3D" w:rsidR="00EB5B24" w:rsidRPr="00EB5B24" w:rsidRDefault="00EB5B24" w:rsidP="00EB5B24">
      <w:pPr>
        <w:pStyle w:val="NoSpacing"/>
      </w:pPr>
      <w:r>
        <w:br/>
      </w:r>
      <w:r w:rsidRPr="00EB5B24">
        <w:t>All emballasje og alle oppsamlingsenheter som benyttes skal:</w:t>
      </w:r>
    </w:p>
    <w:p w14:paraId="67F261D3" w14:textId="7A49738A" w:rsidR="00EB5B24" w:rsidRPr="00EB5B24" w:rsidRDefault="00EB5B24" w:rsidP="003E6343">
      <w:pPr>
        <w:pStyle w:val="NoSpacing"/>
        <w:numPr>
          <w:ilvl w:val="0"/>
          <w:numId w:val="6"/>
        </w:numPr>
      </w:pPr>
      <w:r w:rsidRPr="00EB5B24">
        <w:t>Være godkjent og benyttes i samsvar med gjeldende ADR-regelverk og annet relevant regelverk.</w:t>
      </w:r>
      <w:r w:rsidR="00AE3216">
        <w:t xml:space="preserve"> Unntak er oppsamlings</w:t>
      </w:r>
      <w:r w:rsidR="000516E7">
        <w:t>enheter</w:t>
      </w:r>
      <w:r w:rsidR="00AE3216">
        <w:t xml:space="preserve"> til 7051</w:t>
      </w:r>
      <w:r w:rsidR="000516E7">
        <w:t>, som kan leveres i oppkuttet IBC.</w:t>
      </w:r>
      <w:r w:rsidRPr="00EB5B24">
        <w:t xml:space="preserve"> </w:t>
      </w:r>
    </w:p>
    <w:p w14:paraId="589FBEC8" w14:textId="77777777" w:rsidR="00EB5B24" w:rsidRPr="00EB5B24" w:rsidRDefault="00EB5B24" w:rsidP="003E6343">
      <w:pPr>
        <w:pStyle w:val="NoSpacing"/>
        <w:numPr>
          <w:ilvl w:val="0"/>
          <w:numId w:val="6"/>
        </w:numPr>
      </w:pPr>
      <w:r w:rsidRPr="00EB5B24">
        <w:t xml:space="preserve">Være tilpasset den aktuelle avfallsfraksjonen, avfallets fysiske egenskaper og transportmåten. </w:t>
      </w:r>
    </w:p>
    <w:p w14:paraId="0366E46A" w14:textId="2106774A" w:rsidR="00EB5B24" w:rsidRPr="00EB5B24" w:rsidRDefault="00EB5B24" w:rsidP="003E6343">
      <w:pPr>
        <w:pStyle w:val="NoSpacing"/>
        <w:numPr>
          <w:ilvl w:val="0"/>
          <w:numId w:val="6"/>
        </w:numPr>
      </w:pPr>
      <w:r w:rsidRPr="00EB5B24">
        <w:t xml:space="preserve">Være dimensjonert slik at de er praktiske å bruke på </w:t>
      </w:r>
      <w:r w:rsidR="003C5068">
        <w:t>O</w:t>
      </w:r>
      <w:r w:rsidRPr="00EB5B24">
        <w:t xml:space="preserve">ppdragsgivers anlegg, herunder ta hensyn til begrenset lagerplass og lokale forhold. </w:t>
      </w:r>
    </w:p>
    <w:p w14:paraId="1D555D40" w14:textId="77777777" w:rsidR="00EB5B24" w:rsidRPr="00EB5B24" w:rsidRDefault="00EB5B24" w:rsidP="003E6343">
      <w:pPr>
        <w:pStyle w:val="NoSpacing"/>
        <w:numPr>
          <w:ilvl w:val="0"/>
          <w:numId w:val="6"/>
        </w:numPr>
      </w:pPr>
      <w:r w:rsidRPr="00EB5B24">
        <w:t xml:space="preserve">Være kompatible med normalt håndteringsutstyr som jekketralle og gaffeltruck der dette er relevant. </w:t>
      </w:r>
    </w:p>
    <w:p w14:paraId="6EE71034" w14:textId="77777777" w:rsidR="00EB5B24" w:rsidRPr="00EB5B24" w:rsidRDefault="00EB5B24" w:rsidP="003E6343">
      <w:pPr>
        <w:pStyle w:val="NoSpacing"/>
        <w:numPr>
          <w:ilvl w:val="0"/>
          <w:numId w:val="6"/>
        </w:numPr>
      </w:pPr>
      <w:r w:rsidRPr="00EB5B24">
        <w:t xml:space="preserve">Være utformet slik at de er enkle og sikre å fylle, håndtere og transportere. </w:t>
      </w:r>
    </w:p>
    <w:p w14:paraId="31657E52" w14:textId="77777777" w:rsidR="00EB5B24" w:rsidRPr="00EB5B24" w:rsidRDefault="00EB5B24" w:rsidP="003E6343">
      <w:pPr>
        <w:pStyle w:val="NoSpacing"/>
        <w:numPr>
          <w:ilvl w:val="0"/>
          <w:numId w:val="6"/>
        </w:numPr>
      </w:pPr>
      <w:r w:rsidRPr="00EB5B24">
        <w:t xml:space="preserve">Være i god teknisk stand og uten synlige skader som kan påvirke sikkerhet eller funksjonalitet. </w:t>
      </w:r>
    </w:p>
    <w:p w14:paraId="1DABEB21" w14:textId="350DF1B0" w:rsidR="00EB5B24" w:rsidRPr="00EB5B24" w:rsidRDefault="00EB5B24" w:rsidP="003E6343">
      <w:pPr>
        <w:pStyle w:val="NoSpacing"/>
        <w:numPr>
          <w:ilvl w:val="0"/>
          <w:numId w:val="6"/>
        </w:numPr>
      </w:pPr>
      <w:r w:rsidRPr="00EB5B24">
        <w:t xml:space="preserve">Være fri for rester som kan medføre fare for sammenblanding, feildeklarering eller eksponering for ansatte. </w:t>
      </w:r>
    </w:p>
    <w:p w14:paraId="49C504CC" w14:textId="77777777" w:rsidR="002B4547" w:rsidRDefault="002B4547" w:rsidP="001F1515">
      <w:pPr>
        <w:pStyle w:val="NoSpacing"/>
        <w:jc w:val="both"/>
      </w:pPr>
    </w:p>
    <w:p w14:paraId="419CBB2E" w14:textId="21ED4F95" w:rsidR="009C2F87" w:rsidRDefault="00EB5B24" w:rsidP="001F1515">
      <w:pPr>
        <w:pStyle w:val="NoSpacing"/>
        <w:jc w:val="both"/>
      </w:pPr>
      <w:r w:rsidRPr="00EB5B24">
        <w:t>Emballasje som leveres skal være luktfri. Eventuelle restlukter skal ikke være til sjenanse for ansatte som arbeider i nærheten av emballasjen. Dette gjelder særlig emballasje som skal lagres eller benyttes innendørs.</w:t>
      </w:r>
      <w:r w:rsidR="009C2F87">
        <w:t xml:space="preserve"> </w:t>
      </w:r>
      <w:r w:rsidRPr="00EB5B24">
        <w:t>Oppdragsgiver forbeholder seg retten til å avvise emballasje eller oppsamlingsenheter som fremstår som skadet, sterkt tilsølt, har betydelige luktutfordringer eller på annen måte vurderes som uegnet til formålet.</w:t>
      </w:r>
    </w:p>
    <w:p w14:paraId="1FD07E30" w14:textId="77777777" w:rsidR="009C2F87" w:rsidRDefault="009C2F87" w:rsidP="001F1515">
      <w:pPr>
        <w:pStyle w:val="NoSpacing"/>
        <w:jc w:val="both"/>
      </w:pPr>
    </w:p>
    <w:p w14:paraId="16B7D7CE" w14:textId="34C5B57E" w:rsidR="00EB5B24" w:rsidRPr="00EB5B24" w:rsidRDefault="00EB5B24" w:rsidP="001F1515">
      <w:pPr>
        <w:pStyle w:val="NoSpacing"/>
        <w:jc w:val="both"/>
      </w:pPr>
      <w:r w:rsidRPr="00EB5B24">
        <w:t>Leverandøren skal ha tilstrekkelig bufferkapasitet på emballasje og oppsamlingsutstyr til å kunne håndtere ekstraordinære behov på kort varsel.</w:t>
      </w:r>
    </w:p>
    <w:p w14:paraId="20FEE0A0" w14:textId="77777777" w:rsidR="009C2F87" w:rsidRPr="00EB5B24" w:rsidRDefault="009C2F87" w:rsidP="001F1515">
      <w:pPr>
        <w:pStyle w:val="NoSpacing"/>
        <w:jc w:val="both"/>
      </w:pPr>
    </w:p>
    <w:p w14:paraId="6980B52F" w14:textId="089ADC81" w:rsidR="00EB5B24" w:rsidRPr="00EB5B24" w:rsidRDefault="00EB5B24" w:rsidP="001F1515">
      <w:pPr>
        <w:pStyle w:val="NoSpacing"/>
      </w:pPr>
      <w:r w:rsidRPr="00EB5B24">
        <w:t>Leverandøren skal minimum kunne tilby følgende emballasje- og oppsamlingsløsninger</w:t>
      </w:r>
      <w:r w:rsidR="00287AE4">
        <w:t xml:space="preserve"> som vist i tabell</w:t>
      </w:r>
      <w:r w:rsidR="00871792">
        <w:t xml:space="preserve"> </w:t>
      </w:r>
      <w:r w:rsidR="0085685D">
        <w:t>7</w:t>
      </w:r>
      <w:r w:rsidR="00E1141F">
        <w:t>.</w:t>
      </w:r>
    </w:p>
    <w:p w14:paraId="7816EE41" w14:textId="07FBE485" w:rsidR="00E1141F" w:rsidRDefault="00E1141F" w:rsidP="00E1141F">
      <w:pPr>
        <w:pStyle w:val="Caption"/>
      </w:pPr>
      <w:r>
        <w:t xml:space="preserve">Tabell </w:t>
      </w:r>
      <w:r w:rsidR="00D821A6">
        <w:fldChar w:fldCharType="begin"/>
      </w:r>
      <w:r w:rsidR="00D821A6">
        <w:instrText xml:space="preserve"> SEQ Tabell \* ARABIC </w:instrText>
      </w:r>
      <w:r w:rsidR="00D821A6">
        <w:fldChar w:fldCharType="separate"/>
      </w:r>
      <w:r w:rsidR="00D821A6">
        <w:rPr>
          <w:noProof/>
        </w:rPr>
        <w:t>7</w:t>
      </w:r>
      <w:r w:rsidR="00D821A6">
        <w:rPr>
          <w:noProof/>
        </w:rPr>
        <w:fldChar w:fldCharType="end"/>
      </w:r>
      <w:r>
        <w:t xml:space="preserve"> - Minimumskrav til emballasje</w:t>
      </w:r>
    </w:p>
    <w:tbl>
      <w:tblPr>
        <w:tblStyle w:val="GridTable4-Accent3"/>
        <w:tblW w:w="0" w:type="auto"/>
        <w:tblLook w:val="04A0" w:firstRow="1" w:lastRow="0" w:firstColumn="1" w:lastColumn="0" w:noHBand="0" w:noVBand="1"/>
      </w:tblPr>
      <w:tblGrid>
        <w:gridCol w:w="2649"/>
        <w:gridCol w:w="6525"/>
      </w:tblGrid>
      <w:tr w:rsidR="00EB5B24" w:rsidRPr="00EB5B24" w14:paraId="43837EA3" w14:textId="77777777" w:rsidTr="009C2F8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49" w:type="dxa"/>
            <w:hideMark/>
          </w:tcPr>
          <w:p w14:paraId="09B3AC10" w14:textId="77777777" w:rsidR="00EB5B24" w:rsidRPr="009C2F87" w:rsidRDefault="00EB5B24" w:rsidP="00EB5B24">
            <w:pPr>
              <w:pStyle w:val="NoSpacing"/>
              <w:rPr>
                <w:color w:val="auto"/>
              </w:rPr>
            </w:pPr>
            <w:r w:rsidRPr="009C2F87">
              <w:rPr>
                <w:color w:val="auto"/>
              </w:rPr>
              <w:t>Avfallsfraksjon</w:t>
            </w:r>
          </w:p>
        </w:tc>
        <w:tc>
          <w:tcPr>
            <w:tcW w:w="6525" w:type="dxa"/>
            <w:hideMark/>
          </w:tcPr>
          <w:p w14:paraId="4CDC8913" w14:textId="77777777" w:rsidR="00EB5B24" w:rsidRPr="009C2F87" w:rsidRDefault="00EB5B24" w:rsidP="00EB5B24">
            <w:pPr>
              <w:pStyle w:val="NoSpacing"/>
              <w:cnfStyle w:val="100000000000" w:firstRow="1" w:lastRow="0" w:firstColumn="0" w:lastColumn="0" w:oddVBand="0" w:evenVBand="0" w:oddHBand="0" w:evenHBand="0" w:firstRowFirstColumn="0" w:firstRowLastColumn="0" w:lastRowFirstColumn="0" w:lastRowLastColumn="0"/>
              <w:rPr>
                <w:color w:val="auto"/>
              </w:rPr>
            </w:pPr>
            <w:r w:rsidRPr="009C2F87">
              <w:rPr>
                <w:color w:val="auto"/>
              </w:rPr>
              <w:t>Minimumskrav</w:t>
            </w:r>
          </w:p>
        </w:tc>
      </w:tr>
      <w:tr w:rsidR="00EB5B24" w:rsidRPr="00EB5B24" w14:paraId="2651D4F8" w14:textId="77777777" w:rsidTr="009C2F8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49" w:type="dxa"/>
            <w:hideMark/>
          </w:tcPr>
          <w:p w14:paraId="269DF9CD" w14:textId="474001E3" w:rsidR="00EB5B24" w:rsidRPr="00EB5B24" w:rsidRDefault="00EB5B24" w:rsidP="00EB5B24">
            <w:pPr>
              <w:pStyle w:val="NoSpacing"/>
            </w:pPr>
            <w:r w:rsidRPr="00EB5B24">
              <w:t>Maling, lim og lakk</w:t>
            </w:r>
          </w:p>
        </w:tc>
        <w:tc>
          <w:tcPr>
            <w:tcW w:w="6525" w:type="dxa"/>
            <w:hideMark/>
          </w:tcPr>
          <w:p w14:paraId="3AD40B20" w14:textId="77777777" w:rsidR="0029539A" w:rsidRDefault="00EB5B24" w:rsidP="00EB5B24">
            <w:pPr>
              <w:pStyle w:val="NoSpacing"/>
              <w:cnfStyle w:val="000000100000" w:firstRow="0" w:lastRow="0" w:firstColumn="0" w:lastColumn="0" w:oddVBand="0" w:evenVBand="0" w:oddHBand="1" w:evenHBand="0" w:firstRowFirstColumn="0" w:firstRowLastColumn="0" w:lastRowFirstColumn="0" w:lastRowLastColumn="0"/>
            </w:pPr>
            <w:r w:rsidRPr="00EB5B24">
              <w:t>Oppsamlingsenhet med minimum volum 500 liter. Skal kunne fylles manuelt uten bruk av ekstrautstyr. Skal kunne håndteres med jekketralle og gaffeltruck samt være stablebar ved transport.</w:t>
            </w:r>
            <w:r w:rsidR="009F21CC">
              <w:t xml:space="preserve"> </w:t>
            </w:r>
          </w:p>
          <w:p w14:paraId="08C40070" w14:textId="77777777" w:rsidR="0029539A" w:rsidRDefault="0029539A" w:rsidP="00EB5B24">
            <w:pPr>
              <w:pStyle w:val="NoSpacing"/>
              <w:cnfStyle w:val="000000100000" w:firstRow="0" w:lastRow="0" w:firstColumn="0" w:lastColumn="0" w:oddVBand="0" w:evenVBand="0" w:oddHBand="1" w:evenHBand="0" w:firstRowFirstColumn="0" w:firstRowLastColumn="0" w:lastRowFirstColumn="0" w:lastRowLastColumn="0"/>
            </w:pPr>
          </w:p>
          <w:p w14:paraId="1584E4FF" w14:textId="0B4B25C7" w:rsidR="00EB5B24" w:rsidRPr="00EB5B24" w:rsidRDefault="0029539A" w:rsidP="00EB5B24">
            <w:pPr>
              <w:pStyle w:val="NoSpacing"/>
              <w:cnfStyle w:val="000000100000" w:firstRow="0" w:lastRow="0" w:firstColumn="0" w:lastColumn="0" w:oddVBand="0" w:evenVBand="0" w:oddHBand="1" w:evenHBand="0" w:firstRowFirstColumn="0" w:firstRowLastColumn="0" w:lastRowFirstColumn="0" w:lastRowLastColumn="0"/>
            </w:pPr>
            <w:r>
              <w:t>Vær obs på at f</w:t>
            </w:r>
            <w:r w:rsidRPr="00B14CE3">
              <w:t xml:space="preserve">or at det skal være mulig å konkurrere på pris skal emballasjen for maling oppgis </w:t>
            </w:r>
            <w:r w:rsidR="002E0649">
              <w:t>som</w:t>
            </w:r>
            <w:r w:rsidRPr="00B14CE3">
              <w:t xml:space="preserve"> </w:t>
            </w:r>
            <w:r>
              <w:t>l</w:t>
            </w:r>
            <w:r w:rsidRPr="00B14CE3">
              <w:t>iter</w:t>
            </w:r>
            <w:r w:rsidR="000F6398">
              <w:t>,</w:t>
            </w:r>
            <w:r w:rsidRPr="00B14CE3">
              <w:t xml:space="preserve"> ikke per stykk som </w:t>
            </w:r>
            <w:r w:rsidR="00E1141F" w:rsidRPr="00B14CE3">
              <w:t>de andre fraksjonene</w:t>
            </w:r>
            <w:r w:rsidRPr="00B14CE3">
              <w:t>.</w:t>
            </w:r>
            <w:r w:rsidR="00A20C52">
              <w:br/>
            </w:r>
            <w:r w:rsidR="00A20C52">
              <w:br/>
            </w:r>
            <w:r w:rsidR="006427DD">
              <w:t xml:space="preserve">Pallekarmer for oppsamling av maling </w:t>
            </w:r>
            <w:r w:rsidR="009B67B0">
              <w:t>er ikke egnet emballasje for Oppdragsgiver.</w:t>
            </w:r>
          </w:p>
        </w:tc>
      </w:tr>
      <w:tr w:rsidR="00EB5B24" w:rsidRPr="00EB5B24" w14:paraId="6E1F2802" w14:textId="77777777" w:rsidTr="009C2F87">
        <w:tc>
          <w:tcPr>
            <w:cnfStyle w:val="001000000000" w:firstRow="0" w:lastRow="0" w:firstColumn="1" w:lastColumn="0" w:oddVBand="0" w:evenVBand="0" w:oddHBand="0" w:evenHBand="0" w:firstRowFirstColumn="0" w:firstRowLastColumn="0" w:lastRowFirstColumn="0" w:lastRowLastColumn="0"/>
            <w:tcW w:w="2649" w:type="dxa"/>
            <w:hideMark/>
          </w:tcPr>
          <w:p w14:paraId="5DDD83F2" w14:textId="77777777" w:rsidR="00EB5B24" w:rsidRDefault="00EB5B24" w:rsidP="00EB5B24">
            <w:pPr>
              <w:pStyle w:val="NoSpacing"/>
              <w:rPr>
                <w:b w:val="0"/>
                <w:bCs w:val="0"/>
              </w:rPr>
            </w:pPr>
            <w:r w:rsidRPr="00EB5B24">
              <w:t>Flytende og fast farlig avfall (stykkgods)</w:t>
            </w:r>
          </w:p>
          <w:p w14:paraId="6E243DDF" w14:textId="77777777" w:rsidR="00940DA6" w:rsidRDefault="00940DA6" w:rsidP="00EB5B24">
            <w:pPr>
              <w:pStyle w:val="NoSpacing"/>
              <w:rPr>
                <w:b w:val="0"/>
                <w:bCs w:val="0"/>
              </w:rPr>
            </w:pPr>
          </w:p>
          <w:p w14:paraId="2C63E8C4" w14:textId="218D6116" w:rsidR="00E1141F" w:rsidRPr="00EB5B24" w:rsidRDefault="00E1141F" w:rsidP="00EB5B24">
            <w:pPr>
              <w:pStyle w:val="NoSpacing"/>
            </w:pPr>
          </w:p>
        </w:tc>
        <w:tc>
          <w:tcPr>
            <w:tcW w:w="6525" w:type="dxa"/>
            <w:hideMark/>
          </w:tcPr>
          <w:p w14:paraId="0FE5634D" w14:textId="2DDF704E" w:rsidR="001715ED" w:rsidRPr="00EB5B24" w:rsidRDefault="00EB5B24" w:rsidP="00EB5B24">
            <w:pPr>
              <w:pStyle w:val="NoSpacing"/>
              <w:cnfStyle w:val="000000000000" w:firstRow="0" w:lastRow="0" w:firstColumn="0" w:lastColumn="0" w:oddVBand="0" w:evenVBand="0" w:oddHBand="0" w:evenHBand="0" w:firstRowFirstColumn="0" w:firstRowLastColumn="0" w:lastRowFirstColumn="0" w:lastRowLastColumn="0"/>
            </w:pPr>
            <w:r w:rsidRPr="00EB5B24">
              <w:t>UN-godkjente fat eller tilsvarende emballasje i ulike størrelser</w:t>
            </w:r>
            <w:r w:rsidR="001715ED">
              <w:t>.</w:t>
            </w:r>
          </w:p>
        </w:tc>
      </w:tr>
      <w:tr w:rsidR="00EB5B24" w:rsidRPr="00EB5B24" w14:paraId="59101830" w14:textId="77777777" w:rsidTr="009C2F8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49" w:type="dxa"/>
            <w:hideMark/>
          </w:tcPr>
          <w:p w14:paraId="3F512907" w14:textId="77777777" w:rsidR="00EB5B24" w:rsidRDefault="00EB5B24" w:rsidP="00EB5B24">
            <w:pPr>
              <w:pStyle w:val="NoSpacing"/>
              <w:rPr>
                <w:b w:val="0"/>
                <w:bCs w:val="0"/>
              </w:rPr>
            </w:pPr>
            <w:r w:rsidRPr="00EB5B24">
              <w:t>Gassbeholdere og brannslukkingsapparater</w:t>
            </w:r>
          </w:p>
          <w:p w14:paraId="1C429FE3" w14:textId="77777777" w:rsidR="00940DA6" w:rsidRDefault="00940DA6" w:rsidP="00EB5B24">
            <w:pPr>
              <w:pStyle w:val="NoSpacing"/>
              <w:rPr>
                <w:b w:val="0"/>
                <w:bCs w:val="0"/>
              </w:rPr>
            </w:pPr>
          </w:p>
          <w:p w14:paraId="3C4EC6EB" w14:textId="47D23F2A" w:rsidR="00E1141F" w:rsidRPr="00EB5B24" w:rsidRDefault="00E1141F" w:rsidP="00EB5B24">
            <w:pPr>
              <w:pStyle w:val="NoSpacing"/>
            </w:pPr>
          </w:p>
        </w:tc>
        <w:tc>
          <w:tcPr>
            <w:tcW w:w="6525" w:type="dxa"/>
            <w:hideMark/>
          </w:tcPr>
          <w:p w14:paraId="3531F851" w14:textId="7C0A79A7" w:rsidR="00EB5B24" w:rsidRPr="00EB5B24" w:rsidRDefault="00EB5B24" w:rsidP="00EB5B24">
            <w:pPr>
              <w:pStyle w:val="NoSpacing"/>
              <w:cnfStyle w:val="000000100000" w:firstRow="0" w:lastRow="0" w:firstColumn="0" w:lastColumn="0" w:oddVBand="0" w:evenVBand="0" w:oddHBand="1" w:evenHBand="0" w:firstRowFirstColumn="0" w:firstRowLastColumn="0" w:lastRowFirstColumn="0" w:lastRowLastColumn="0"/>
            </w:pPr>
            <w:r w:rsidRPr="00EB5B24">
              <w:t xml:space="preserve">Europall med pallekarmer eller annen løsning godkjent av </w:t>
            </w:r>
            <w:r w:rsidR="003C5068">
              <w:t>O</w:t>
            </w:r>
            <w:r w:rsidRPr="00EB5B24">
              <w:t>ppdragsgiver.</w:t>
            </w:r>
          </w:p>
        </w:tc>
      </w:tr>
      <w:tr w:rsidR="00EB5B24" w:rsidRPr="00EB5B24" w14:paraId="5BC6FDD6" w14:textId="77777777" w:rsidTr="009C2F87">
        <w:tc>
          <w:tcPr>
            <w:cnfStyle w:val="001000000000" w:firstRow="0" w:lastRow="0" w:firstColumn="1" w:lastColumn="0" w:oddVBand="0" w:evenVBand="0" w:oddHBand="0" w:evenHBand="0" w:firstRowFirstColumn="0" w:firstRowLastColumn="0" w:lastRowFirstColumn="0" w:lastRowLastColumn="0"/>
            <w:tcW w:w="2649" w:type="dxa"/>
            <w:hideMark/>
          </w:tcPr>
          <w:p w14:paraId="38500004" w14:textId="77777777" w:rsidR="00EB5B24" w:rsidRDefault="00EB5B24" w:rsidP="00EB5B24">
            <w:pPr>
              <w:pStyle w:val="NoSpacing"/>
              <w:rPr>
                <w:b w:val="0"/>
                <w:bCs w:val="0"/>
              </w:rPr>
            </w:pPr>
            <w:r w:rsidRPr="00EB5B24">
              <w:t>Spillolje og andre flytende farlige avfallsfraksjoner</w:t>
            </w:r>
          </w:p>
          <w:p w14:paraId="6C91EF60" w14:textId="77777777" w:rsidR="00940DA6" w:rsidRDefault="00940DA6" w:rsidP="00EB5B24">
            <w:pPr>
              <w:pStyle w:val="NoSpacing"/>
              <w:rPr>
                <w:b w:val="0"/>
                <w:bCs w:val="0"/>
              </w:rPr>
            </w:pPr>
          </w:p>
          <w:p w14:paraId="597CBE54" w14:textId="67CE149C" w:rsidR="00E1141F" w:rsidRPr="00EB5B24" w:rsidRDefault="00E1141F" w:rsidP="00EB5B24">
            <w:pPr>
              <w:pStyle w:val="NoSpacing"/>
            </w:pPr>
          </w:p>
        </w:tc>
        <w:tc>
          <w:tcPr>
            <w:tcW w:w="6525" w:type="dxa"/>
            <w:hideMark/>
          </w:tcPr>
          <w:p w14:paraId="219E9501" w14:textId="77777777" w:rsidR="00EB5B24" w:rsidRPr="00EB5B24" w:rsidRDefault="00EB5B24" w:rsidP="00EB5B24">
            <w:pPr>
              <w:pStyle w:val="NoSpacing"/>
              <w:cnfStyle w:val="000000000000" w:firstRow="0" w:lastRow="0" w:firstColumn="0" w:lastColumn="0" w:oddVBand="0" w:evenVBand="0" w:oddHBand="0" w:evenHBand="0" w:firstRowFirstColumn="0" w:firstRowLastColumn="0" w:lastRowFirstColumn="0" w:lastRowLastColumn="0"/>
            </w:pPr>
            <w:r w:rsidRPr="00EB5B24">
              <w:t>UN-godkjent emballasje i minimum to volumstørrelser. Maksimalt volum 1 000 liter.</w:t>
            </w:r>
          </w:p>
        </w:tc>
      </w:tr>
      <w:tr w:rsidR="00EB5B24" w:rsidRPr="00EB5B24" w14:paraId="6C29A1FC" w14:textId="77777777" w:rsidTr="009C2F8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49" w:type="dxa"/>
            <w:hideMark/>
          </w:tcPr>
          <w:p w14:paraId="7C04D69A" w14:textId="77777777" w:rsidR="00EB5B24" w:rsidRPr="00EB5B24" w:rsidRDefault="00EB5B24" w:rsidP="00EB5B24">
            <w:pPr>
              <w:pStyle w:val="NoSpacing"/>
            </w:pPr>
            <w:r w:rsidRPr="00EB5B24">
              <w:t>Ukjent eller uklassifisert farlig avfall</w:t>
            </w:r>
          </w:p>
        </w:tc>
        <w:tc>
          <w:tcPr>
            <w:tcW w:w="6525" w:type="dxa"/>
            <w:hideMark/>
          </w:tcPr>
          <w:p w14:paraId="60A9C64F" w14:textId="0AA557B7" w:rsidR="00EB5B24" w:rsidRPr="00EB5B24" w:rsidRDefault="00EB5B24" w:rsidP="00EB5B24">
            <w:pPr>
              <w:pStyle w:val="NoSpacing"/>
              <w:cnfStyle w:val="000000100000" w:firstRow="0" w:lastRow="0" w:firstColumn="0" w:lastColumn="0" w:oddVBand="0" w:evenVBand="0" w:oddHBand="1" w:evenHBand="0" w:firstRowFirstColumn="0" w:firstRowLastColumn="0" w:lastRowFirstColumn="0" w:lastRowLastColumn="0"/>
            </w:pPr>
            <w:r w:rsidRPr="00EB5B24">
              <w:t xml:space="preserve">UN-godkjent oppsamlingsenhet </w:t>
            </w:r>
            <w:r w:rsidR="00BC3E49">
              <w:t xml:space="preserve">eller tilsvarende </w:t>
            </w:r>
            <w:r w:rsidRPr="00EB5B24">
              <w:t>tilpasset ulike emballasjestørrelser og avfallstyper. Skal være tilgjengelig ved behov.</w:t>
            </w:r>
          </w:p>
        </w:tc>
      </w:tr>
      <w:tr w:rsidR="00EB5B24" w:rsidRPr="00EB5B24" w14:paraId="324D8DA0" w14:textId="77777777" w:rsidTr="009C2F87">
        <w:tc>
          <w:tcPr>
            <w:cnfStyle w:val="001000000000" w:firstRow="0" w:lastRow="0" w:firstColumn="1" w:lastColumn="0" w:oddVBand="0" w:evenVBand="0" w:oddHBand="0" w:evenHBand="0" w:firstRowFirstColumn="0" w:firstRowLastColumn="0" w:lastRowFirstColumn="0" w:lastRowLastColumn="0"/>
            <w:tcW w:w="2649" w:type="dxa"/>
            <w:hideMark/>
          </w:tcPr>
          <w:p w14:paraId="14381FDC" w14:textId="77777777" w:rsidR="00EB5B24" w:rsidRPr="00EB5B24" w:rsidRDefault="00EB5B24" w:rsidP="00EB5B24">
            <w:pPr>
              <w:pStyle w:val="NoSpacing"/>
            </w:pPr>
            <w:r w:rsidRPr="00EB5B24">
              <w:t>Sementpulver i sekker</w:t>
            </w:r>
          </w:p>
        </w:tc>
        <w:tc>
          <w:tcPr>
            <w:tcW w:w="6525" w:type="dxa"/>
            <w:hideMark/>
          </w:tcPr>
          <w:p w14:paraId="482AF032" w14:textId="60678736" w:rsidR="00EB5B24" w:rsidRPr="00EB5B24" w:rsidRDefault="00EB5B24" w:rsidP="00EB5B24">
            <w:pPr>
              <w:pStyle w:val="NoSpacing"/>
              <w:cnfStyle w:val="000000000000" w:firstRow="0" w:lastRow="0" w:firstColumn="0" w:lastColumn="0" w:oddVBand="0" w:evenVBand="0" w:oddHBand="0" w:evenHBand="0" w:firstRowFirstColumn="0" w:firstRowLastColumn="0" w:lastRowFirstColumn="0" w:lastRowLastColumn="0"/>
            </w:pPr>
            <w:r w:rsidRPr="00EB5B24">
              <w:t>Container</w:t>
            </w:r>
            <w:r w:rsidR="00257637">
              <w:t xml:space="preserve"> må ha</w:t>
            </w:r>
            <w:r w:rsidR="00923F35">
              <w:t xml:space="preserve"> </w:t>
            </w:r>
            <w:r w:rsidRPr="00EB5B24">
              <w:t>lokk</w:t>
            </w:r>
            <w:r w:rsidR="00257637">
              <w:t>, være brukervennlig</w:t>
            </w:r>
            <w:r w:rsidRPr="00EB5B24">
              <w:t xml:space="preserve"> og minimum kapasitet på 10 tonn. Løsningen skal være e</w:t>
            </w:r>
            <w:r w:rsidR="00D427C9">
              <w:t>gnet</w:t>
            </w:r>
            <w:r w:rsidRPr="00EB5B24">
              <w:t xml:space="preserve"> for håndtering av både hele og ødelagte sekker samt løst sementpulver.</w:t>
            </w:r>
          </w:p>
        </w:tc>
      </w:tr>
    </w:tbl>
    <w:p w14:paraId="36D571A1" w14:textId="77777777" w:rsidR="00D427C9" w:rsidRDefault="00D427C9" w:rsidP="009C2F87">
      <w:pPr>
        <w:pStyle w:val="NoSpacing"/>
        <w:rPr>
          <w:b/>
          <w:bCs/>
        </w:rPr>
      </w:pPr>
    </w:p>
    <w:p w14:paraId="33110700" w14:textId="34117C96" w:rsidR="00E43418" w:rsidRDefault="00E824B0" w:rsidP="00E43418">
      <w:pPr>
        <w:pStyle w:val="NoSpacing"/>
        <w:jc w:val="both"/>
      </w:pPr>
      <w:r w:rsidRPr="00994F42">
        <w:rPr>
          <w:b/>
          <w:bCs/>
        </w:rPr>
        <w:t>Dokumentasjonskrav:</w:t>
      </w:r>
      <w:r w:rsidR="00CC3EAD">
        <w:t xml:space="preserve"> </w:t>
      </w:r>
      <w:r w:rsidR="00E43418" w:rsidRPr="00CC3EAD">
        <w:t>Tilbudet skal inneholde en oversikt over emballasje og oppsamlingsenheter som tilbys under kontrakten, inkludert beskrivelse av hvilke løsninger som benyttes for de ulike avfallsfraksjonene.</w:t>
      </w:r>
    </w:p>
    <w:p w14:paraId="624E59BA" w14:textId="77777777" w:rsidR="00D427C9" w:rsidRDefault="00D427C9" w:rsidP="009C2F87">
      <w:pPr>
        <w:pStyle w:val="NoSpacing"/>
        <w:rPr>
          <w:b/>
          <w:bCs/>
        </w:rPr>
      </w:pPr>
    </w:p>
    <w:p w14:paraId="1E3A0651" w14:textId="77777777" w:rsidR="00E43418" w:rsidRDefault="00E43418" w:rsidP="009C2F87">
      <w:pPr>
        <w:pStyle w:val="NoSpacing"/>
        <w:rPr>
          <w:b/>
          <w:bCs/>
        </w:rPr>
      </w:pPr>
    </w:p>
    <w:p w14:paraId="0E3DE4E6" w14:textId="3E114E95" w:rsidR="00730A3E" w:rsidRDefault="00730A3E" w:rsidP="00730A3E">
      <w:pPr>
        <w:pStyle w:val="Heading3"/>
      </w:pPr>
      <w:bookmarkStart w:id="23" w:name="_Toc238036156"/>
      <w:r>
        <w:t>Ombruk av emballasje</w:t>
      </w:r>
      <w:bookmarkEnd w:id="23"/>
    </w:p>
    <w:p w14:paraId="74D2027D" w14:textId="178A6B94" w:rsidR="00994F42" w:rsidRPr="00994F42" w:rsidRDefault="00994F42" w:rsidP="001F1515">
      <w:pPr>
        <w:pStyle w:val="NoSpacing"/>
        <w:jc w:val="both"/>
      </w:pPr>
      <w:r w:rsidRPr="00994F42">
        <w:t>Oppdragsgiver ønsker å legge til rette for økt ombruk av emballasje som et tiltak for redusert ressursforbruk og avfallsmengde, forutsatt at dette kan gjennomføres uten at det går på bekostning av sikkerhet, kvalitet eller etterlevelse av gjeldende regelverk.</w:t>
      </w:r>
    </w:p>
    <w:p w14:paraId="37B66222" w14:textId="77777777" w:rsidR="00994F42" w:rsidRPr="00994F42" w:rsidRDefault="00994F42" w:rsidP="001F1515">
      <w:pPr>
        <w:pStyle w:val="NoSpacing"/>
        <w:jc w:val="both"/>
      </w:pPr>
      <w:r w:rsidRPr="00994F42">
        <w:t>Leverandøren kan tilby ombrukt emballasje dersom emballasjen oppfyller alle krav som stilles til emballasje og oppsamlingsenheter i denne konkurransen. Ombrukt emballasje skal være egnet for formålet og oppfylle de samme funksjons- og sikkerhetskravene som ny emballasje.</w:t>
      </w:r>
    </w:p>
    <w:p w14:paraId="25E25FCA" w14:textId="77777777" w:rsidR="007170D9" w:rsidRDefault="007170D9" w:rsidP="00994F42">
      <w:pPr>
        <w:pStyle w:val="NoSpacing"/>
      </w:pPr>
    </w:p>
    <w:p w14:paraId="6ADF7B68" w14:textId="341F0A7E" w:rsidR="00994F42" w:rsidRPr="00994F42" w:rsidRDefault="00994F42" w:rsidP="00994F42">
      <w:pPr>
        <w:pStyle w:val="NoSpacing"/>
      </w:pPr>
      <w:r w:rsidRPr="00994F42">
        <w:t>Ved tilbud av ombrukt emballasje gjelder følgende tilleggskrav:</w:t>
      </w:r>
    </w:p>
    <w:p w14:paraId="1A8E2272" w14:textId="77777777" w:rsidR="00994F42" w:rsidRPr="00994F42" w:rsidRDefault="00994F42" w:rsidP="003E6343">
      <w:pPr>
        <w:pStyle w:val="NoSpacing"/>
        <w:numPr>
          <w:ilvl w:val="0"/>
          <w:numId w:val="29"/>
        </w:numPr>
      </w:pPr>
      <w:r w:rsidRPr="00994F42">
        <w:t xml:space="preserve">Emballasjen skal være kontrollert og godkjent før levering. </w:t>
      </w:r>
    </w:p>
    <w:p w14:paraId="59CC24FD" w14:textId="77777777" w:rsidR="00994F42" w:rsidRPr="00994F42" w:rsidRDefault="00994F42" w:rsidP="003E6343">
      <w:pPr>
        <w:pStyle w:val="NoSpacing"/>
        <w:numPr>
          <w:ilvl w:val="0"/>
          <w:numId w:val="29"/>
        </w:numPr>
      </w:pPr>
      <w:r w:rsidRPr="00994F42">
        <w:t xml:space="preserve">Emballasjen skal være fri for rester av tidligere innhold. </w:t>
      </w:r>
    </w:p>
    <w:p w14:paraId="07B3D2E2" w14:textId="77777777" w:rsidR="00994F42" w:rsidRPr="00994F42" w:rsidRDefault="00994F42" w:rsidP="003E6343">
      <w:pPr>
        <w:pStyle w:val="NoSpacing"/>
        <w:numPr>
          <w:ilvl w:val="0"/>
          <w:numId w:val="29"/>
        </w:numPr>
      </w:pPr>
      <w:r w:rsidRPr="00994F42">
        <w:t xml:space="preserve">Emballasjen skal være uten synlige skader, deformasjoner eller andre forhold som kan påvirke sikkerhet eller funksjonalitet. </w:t>
      </w:r>
    </w:p>
    <w:p w14:paraId="18ADDAD5" w14:textId="77777777" w:rsidR="00994F42" w:rsidRPr="00994F42" w:rsidRDefault="00994F42" w:rsidP="003E6343">
      <w:pPr>
        <w:pStyle w:val="NoSpacing"/>
        <w:numPr>
          <w:ilvl w:val="0"/>
          <w:numId w:val="29"/>
        </w:numPr>
      </w:pPr>
      <w:r w:rsidRPr="00994F42">
        <w:t xml:space="preserve">Tidligere merking, etiketter eller annen identifikasjon skal være fjernet eller gjort uleselig slik at innholdet ikke kan feiltolkes. </w:t>
      </w:r>
    </w:p>
    <w:p w14:paraId="13518499" w14:textId="5597E355" w:rsidR="00994F42" w:rsidRPr="00994F42" w:rsidRDefault="00994F42" w:rsidP="003E6343">
      <w:pPr>
        <w:pStyle w:val="NoSpacing"/>
        <w:numPr>
          <w:ilvl w:val="0"/>
          <w:numId w:val="29"/>
        </w:numPr>
      </w:pPr>
      <w:r w:rsidRPr="00994F42">
        <w:t xml:space="preserve">Eventuelle krav til kontroll, resertifisering eller annen godkjenning skal være oppfylt før emballasjen tas i bruk. </w:t>
      </w:r>
    </w:p>
    <w:p w14:paraId="054FEEF2" w14:textId="77777777" w:rsidR="00965255" w:rsidRDefault="00965255" w:rsidP="00994F42">
      <w:pPr>
        <w:pStyle w:val="NoSpacing"/>
      </w:pPr>
    </w:p>
    <w:p w14:paraId="7A1E152B" w14:textId="197538AE" w:rsidR="00994F42" w:rsidRDefault="00994F42" w:rsidP="00994F42">
      <w:pPr>
        <w:pStyle w:val="NoSpacing"/>
      </w:pPr>
      <w:r w:rsidRPr="00994F42">
        <w:t>Dersom både ny og ombrukt emballasje tilbys, skal prislisten inneholde separate priser for de ulike alternativene. Oppdragsgiver forbeholder seg retten til å velge ombrukt emballasje der dette vurderes som hensiktsmessig og kravene i konkurransen er oppfylt.</w:t>
      </w:r>
      <w:r w:rsidR="00BB0AB4">
        <w:t xml:space="preserve"> </w:t>
      </w:r>
      <w:r w:rsidR="003774D5">
        <w:br/>
      </w:r>
    </w:p>
    <w:p w14:paraId="6F1386E8" w14:textId="4031E602" w:rsidR="003774D5" w:rsidRPr="00994F42" w:rsidRDefault="003774D5" w:rsidP="00994F42">
      <w:pPr>
        <w:pStyle w:val="NoSpacing"/>
      </w:pPr>
      <w:r>
        <w:t>L</w:t>
      </w:r>
      <w:r w:rsidRPr="003774D5">
        <w:t>everandøren skal oppgi hvilke typer emballasje som tilbys som ombruksemballasje. Endelig fordeling og bruk mot de ulike fraksjonene avklares i oppstartsmøte</w:t>
      </w:r>
    </w:p>
    <w:p w14:paraId="023AF92B" w14:textId="77777777" w:rsidR="00965255" w:rsidRDefault="00965255" w:rsidP="00994F42">
      <w:pPr>
        <w:pStyle w:val="NoSpacing"/>
        <w:rPr>
          <w:b/>
          <w:bCs/>
        </w:rPr>
      </w:pPr>
    </w:p>
    <w:p w14:paraId="6F1F0376" w14:textId="77777777" w:rsidR="00994F42" w:rsidRPr="00994F42" w:rsidRDefault="00994F42" w:rsidP="00994F42">
      <w:pPr>
        <w:pStyle w:val="NoSpacing"/>
      </w:pPr>
      <w:r w:rsidRPr="00994F42">
        <w:rPr>
          <w:b/>
          <w:bCs/>
        </w:rPr>
        <w:t>Dokumentasjonskrav:</w:t>
      </w:r>
      <w:r w:rsidRPr="00994F42">
        <w:t xml:space="preserve"> Tilbudet skal inneholde en oversikt over hvilke emballasjetyper som tilbys som ombruksemballasje, samt rutiner for kontroll, kvalitetssikring og eventuell resertifisering.</w:t>
      </w:r>
    </w:p>
    <w:p w14:paraId="0AD384A0" w14:textId="77777777" w:rsidR="00814F99" w:rsidRDefault="00814F99" w:rsidP="007D1D1F"/>
    <w:p w14:paraId="1549B982" w14:textId="76ABA081" w:rsidR="00465C35" w:rsidRDefault="00A95A74" w:rsidP="00465C35">
      <w:pPr>
        <w:pStyle w:val="Heading2"/>
      </w:pPr>
      <w:bookmarkStart w:id="24" w:name="_Toc238036157"/>
      <w:r>
        <w:t>Krav til sortering, mottak og mottakssted</w:t>
      </w:r>
      <w:bookmarkEnd w:id="24"/>
    </w:p>
    <w:p w14:paraId="1B520C8F" w14:textId="77777777" w:rsidR="001D4B15" w:rsidRPr="001D4B15" w:rsidRDefault="001D4B15" w:rsidP="001D4B15">
      <w:r w:rsidRPr="001D4B15">
        <w:t>Mottakssted er i denne sammenheng anlegget hvor Leverandør leverer avfallet. Mottaksstedet kan være et godkjent mellomlager, omlastningssted, eller et godkjent sluttbehandlingsanlegg.   </w:t>
      </w:r>
    </w:p>
    <w:p w14:paraId="35B87F86" w14:textId="77777777" w:rsidR="001D4B15" w:rsidRPr="001D4B15" w:rsidRDefault="001D4B15" w:rsidP="001D4B15">
      <w:r w:rsidRPr="001D4B15">
        <w:t>Mottaksstedene skal ha offentlig godkjent og sertifisert vekt for tungtransport. Singelbil/bil/skapbil skal veies inn og ut og vektene skal registreres digitalt som grunnlag for rapportering. Manuelt registrerte vekter, etterregistrering el. vil bli ansett som avvik og årsak til avviket skal dokumenteres.  </w:t>
      </w:r>
    </w:p>
    <w:p w14:paraId="02010CA7" w14:textId="77777777" w:rsidR="001D4B15" w:rsidRDefault="001D4B15" w:rsidP="001D4B15">
      <w:r w:rsidRPr="001D4B15">
        <w:rPr>
          <w:b/>
          <w:bCs/>
          <w:i/>
          <w:iCs/>
        </w:rPr>
        <w:t>Dokumentasjonskrav:</w:t>
      </w:r>
      <w:r w:rsidRPr="001D4B15">
        <w:t> Leverandørs beskrivelse av rutiner og prosedyrer for mottak, veiing, og godkjenning av forsendelser. </w:t>
      </w:r>
    </w:p>
    <w:p w14:paraId="1C2C0134" w14:textId="77A49539" w:rsidR="00E44D3B" w:rsidRDefault="00E44D3B" w:rsidP="00E44D3B">
      <w:pPr>
        <w:pStyle w:val="Heading3"/>
      </w:pPr>
      <w:bookmarkStart w:id="25" w:name="_Toc238036158"/>
      <w:r>
        <w:t>Tillatelser</w:t>
      </w:r>
      <w:bookmarkEnd w:id="25"/>
    </w:p>
    <w:p w14:paraId="0D78F997" w14:textId="77777777" w:rsidR="00E44D3B" w:rsidRPr="00A933AC" w:rsidRDefault="00E44D3B" w:rsidP="00B116DE">
      <w:r w:rsidRPr="00A933AC">
        <w:t>Alle mottakssted og sluttbehandlingsanlegg som benyttes, skal til enhver tid ha de nødvendige gyldige tillatelser til mottak, mellomlagring og/eller behandling av avfall. Kravet til gyldig tillatelse gjelder både for anlegg i Norge og andre land.</w:t>
      </w:r>
      <w:r>
        <w:t xml:space="preserve"> Om avfallet skal transporteres ut av landet, må Leverandør oversende eksporttillatelse før oppdraget begynner.</w:t>
      </w:r>
    </w:p>
    <w:p w14:paraId="750BD3E5" w14:textId="77777777" w:rsidR="00E44D3B" w:rsidRDefault="00E44D3B" w:rsidP="00E44D3B">
      <w:pPr>
        <w:jc w:val="both"/>
        <w:rPr>
          <w:rFonts w:asciiTheme="majorHAnsi" w:hAnsiTheme="majorHAnsi"/>
        </w:rPr>
      </w:pPr>
      <w:r w:rsidRPr="00B95F59">
        <w:rPr>
          <w:rFonts w:asciiTheme="majorHAnsi" w:hAnsiTheme="majorHAnsi"/>
          <w:b/>
          <w:bCs/>
          <w:i/>
          <w:iCs/>
        </w:rPr>
        <w:t>Dokumentasjonskrav:</w:t>
      </w:r>
      <w:r>
        <w:rPr>
          <w:rFonts w:asciiTheme="majorHAnsi" w:hAnsiTheme="majorHAnsi"/>
          <w:b/>
          <w:bCs/>
          <w:i/>
          <w:iCs/>
        </w:rPr>
        <w:t xml:space="preserve"> </w:t>
      </w:r>
      <w:r w:rsidRPr="008A47F1">
        <w:rPr>
          <w:rFonts w:asciiTheme="majorHAnsi" w:hAnsiTheme="majorHAnsi"/>
        </w:rPr>
        <w:t xml:space="preserve">Kopi av </w:t>
      </w:r>
      <w:r>
        <w:rPr>
          <w:rFonts w:asciiTheme="majorHAnsi" w:hAnsiTheme="majorHAnsi"/>
        </w:rPr>
        <w:t>relevante</w:t>
      </w:r>
      <w:r w:rsidRPr="008A47F1">
        <w:rPr>
          <w:rFonts w:asciiTheme="majorHAnsi" w:hAnsiTheme="majorHAnsi"/>
        </w:rPr>
        <w:t xml:space="preserve"> tillatelser</w:t>
      </w:r>
      <w:r>
        <w:rPr>
          <w:rFonts w:asciiTheme="majorHAnsi" w:hAnsiTheme="majorHAnsi"/>
        </w:rPr>
        <w:t xml:space="preserve"> skal vedlegges tilbudet og på forespørsel kunne fremlegges i hele kontraktsperioden</w:t>
      </w:r>
      <w:r w:rsidRPr="008A47F1">
        <w:rPr>
          <w:rFonts w:asciiTheme="majorHAnsi" w:hAnsiTheme="majorHAnsi"/>
        </w:rPr>
        <w:t>.</w:t>
      </w:r>
      <w:r>
        <w:rPr>
          <w:rFonts w:asciiTheme="majorHAnsi" w:hAnsiTheme="majorHAnsi"/>
        </w:rPr>
        <w:t xml:space="preserve"> Dersom avfallet skal eksporteres ut av Norge, må eksporttillatelse foreligge før oppstart av oppdraget.</w:t>
      </w:r>
    </w:p>
    <w:p w14:paraId="5C0FE775" w14:textId="77777777" w:rsidR="00E10561" w:rsidRDefault="00E10561" w:rsidP="00E10561">
      <w:pPr>
        <w:pStyle w:val="Heading3"/>
      </w:pPr>
      <w:bookmarkStart w:id="26" w:name="_Toc238036159"/>
      <w:r>
        <w:t>Krav til beredskapsplan og alternativt mottakssted</w:t>
      </w:r>
      <w:bookmarkEnd w:id="26"/>
    </w:p>
    <w:p w14:paraId="692F4CF7" w14:textId="77777777" w:rsidR="00E10561" w:rsidRDefault="00E10561" w:rsidP="00B116DE">
      <w:r>
        <w:t>Leverandør skal ha en beredskapsplan som sikrer at Oppdragsgiver får levert avfallet som normalt også ved lengre perioder hvor ordinært mottakssted er stengt. Leverandør skal ved behov kunne etablere alternativ mottaksløsning, herunder skaffe alternativt mottakssted eller sørge for midlertidig lagring av avfallet, slik at henteordningen opprettholdes uten avbrudd.</w:t>
      </w:r>
    </w:p>
    <w:p w14:paraId="56A89B49" w14:textId="77777777" w:rsidR="00E10561" w:rsidRDefault="00E10561" w:rsidP="00E10561">
      <w:pPr>
        <w:jc w:val="both"/>
      </w:pPr>
      <w:r>
        <w:t xml:space="preserve">Dersom avfallet må kjøres til slike alternative mottakssteder i løpet av kontraktsperioden, skal Leverandør varsle Oppdragsgiver, og relevant dokumentasjon oversendes før nytt mottakssted tas i bruk. </w:t>
      </w:r>
    </w:p>
    <w:p w14:paraId="1D5A2D84" w14:textId="53E1C8DB" w:rsidR="00E10561" w:rsidRPr="00A76EEE" w:rsidRDefault="00E10561" w:rsidP="00E10561">
      <w:pPr>
        <w:jc w:val="both"/>
      </w:pPr>
      <w:r w:rsidRPr="008817C6">
        <w:t>Eventuelle merkostnader eller transportutfordringer som følge av bruk av alternativt mottakssted bæres fullt ut av Leverandør.</w:t>
      </w:r>
    </w:p>
    <w:p w14:paraId="2790ED4F" w14:textId="77777777" w:rsidR="00E10561" w:rsidRPr="00125254" w:rsidRDefault="00E10561" w:rsidP="00E10561">
      <w:pPr>
        <w:jc w:val="both"/>
      </w:pPr>
      <w:r w:rsidRPr="00B95F59">
        <w:rPr>
          <w:rFonts w:asciiTheme="majorHAnsi" w:hAnsiTheme="majorHAnsi"/>
          <w:b/>
          <w:bCs/>
          <w:i/>
          <w:iCs/>
        </w:rPr>
        <w:t>Dokumentasjonskrav:</w:t>
      </w:r>
      <w:r>
        <w:rPr>
          <w:rFonts w:asciiTheme="majorHAnsi" w:hAnsiTheme="majorHAnsi"/>
          <w:b/>
          <w:bCs/>
          <w:i/>
          <w:iCs/>
        </w:rPr>
        <w:t xml:space="preserve"> </w:t>
      </w:r>
      <w:r>
        <w:rPr>
          <w:rFonts w:asciiTheme="majorHAnsi" w:hAnsiTheme="majorHAnsi"/>
        </w:rPr>
        <w:t>Beredskapsplan, inkludert plan for å løse transportutfordringene dette medfører.</w:t>
      </w:r>
    </w:p>
    <w:p w14:paraId="453C5025" w14:textId="38D766C5" w:rsidR="00C51B5D" w:rsidRDefault="00C51B5D" w:rsidP="00C51B5D">
      <w:pPr>
        <w:pStyle w:val="Heading3"/>
      </w:pPr>
      <w:bookmarkStart w:id="27" w:name="_Toc238036160"/>
      <w:r>
        <w:t>Klassifisering og sortering av avfall</w:t>
      </w:r>
      <w:bookmarkEnd w:id="27"/>
    </w:p>
    <w:p w14:paraId="253CB8C3" w14:textId="119B151A" w:rsidR="00164A72" w:rsidRPr="00164A72" w:rsidRDefault="00164A72" w:rsidP="006D5719">
      <w:pPr>
        <w:jc w:val="both"/>
      </w:pPr>
      <w:r w:rsidRPr="00164A72">
        <w:t>Krav til sortering og fraksjonsinndeling fremgår av prisliste og tilhørende sorteringsstruktur.</w:t>
      </w:r>
    </w:p>
    <w:p w14:paraId="4F5E731A" w14:textId="1B3B2435" w:rsidR="00E03ECA" w:rsidRPr="00E03ECA" w:rsidRDefault="00164A72" w:rsidP="00E03ECA">
      <w:pPr>
        <w:jc w:val="both"/>
      </w:pPr>
      <w:r w:rsidRPr="00164A72">
        <w:t xml:space="preserve">Oppdragsgiver vil i hovedsak sortere farlig avfall i henhold til </w:t>
      </w:r>
      <w:r w:rsidR="004B0F3D">
        <w:t>gjeldende standard</w:t>
      </w:r>
      <w:r w:rsidRPr="00164A72">
        <w:t xml:space="preserve"> NS 9431</w:t>
      </w:r>
      <w:r w:rsidR="004B0F3D">
        <w:t xml:space="preserve">. Fra første </w:t>
      </w:r>
      <w:r w:rsidR="00D31C22">
        <w:t xml:space="preserve">1.januar ønsker vi å følge den nye </w:t>
      </w:r>
      <w:r w:rsidR="00D31C22" w:rsidRPr="00164A72">
        <w:t>NS 9431</w:t>
      </w:r>
      <w:r w:rsidRPr="00164A72">
        <w:t xml:space="preserve">:2026. Som ledd i tilpasning til ny standard forbeholder </w:t>
      </w:r>
      <w:r w:rsidR="003C5068">
        <w:t>O</w:t>
      </w:r>
      <w:r w:rsidRPr="00164A72">
        <w:t>ppdragsgiver seg retten til å unnlate sortering etter tilstand der dette vurderes som hensiktsmessig for drift og logistikk.</w:t>
      </w:r>
      <w:r w:rsidR="00B93D9C">
        <w:t xml:space="preserve"> Farlig avfall som stammer fra </w:t>
      </w:r>
      <w:r w:rsidR="000C3C03">
        <w:t>husholdning</w:t>
      </w:r>
      <w:r w:rsidR="00B93D9C">
        <w:t>- eller næring sorteres separat.</w:t>
      </w:r>
      <w:r w:rsidR="001C0091">
        <w:t xml:space="preserve"> </w:t>
      </w:r>
    </w:p>
    <w:p w14:paraId="6C11C93F" w14:textId="58E7D294" w:rsidR="00BE70D8" w:rsidRDefault="00164A72" w:rsidP="006D5719">
      <w:pPr>
        <w:jc w:val="both"/>
      </w:pPr>
      <w:r w:rsidRPr="00164A72">
        <w:t>Avfallet sorteres i hovedsak etter avfallsstoffnummer. Det skilles normalt ikke mellom fast og flytende avfall innenfor samme avfallsstoffnummer, med mindre annet er angitt i prislisten eller særskilt avtalt</w:t>
      </w:r>
      <w:r w:rsidR="006E3B91">
        <w:t xml:space="preserve"> med </w:t>
      </w:r>
      <w:r w:rsidR="003C5068">
        <w:t>O</w:t>
      </w:r>
      <w:r w:rsidR="006E3B91">
        <w:t>ppdragsgiver</w:t>
      </w:r>
      <w:r w:rsidRPr="00164A72">
        <w:t>.</w:t>
      </w:r>
      <w:r w:rsidR="00704AD5">
        <w:t xml:space="preserve"> </w:t>
      </w:r>
      <w:r w:rsidR="00704AD5" w:rsidRPr="004F4771">
        <w:t>Dette tas på oppstartmøte</w:t>
      </w:r>
      <w:r w:rsidRPr="004F4771">
        <w:t>.</w:t>
      </w:r>
      <w:r w:rsidR="000F6874">
        <w:t xml:space="preserve"> </w:t>
      </w:r>
    </w:p>
    <w:p w14:paraId="106F0916" w14:textId="1CA11E3D" w:rsidR="00164A72" w:rsidRPr="00164A72" w:rsidRDefault="000F6874" w:rsidP="006D5719">
      <w:pPr>
        <w:jc w:val="both"/>
      </w:pPr>
      <w:r w:rsidRPr="000F6874">
        <w:t>I de ulike farlige avfallsfraksjonene kan det også forekomme avfall som ikke er klassifisert som farlig avfall etter gjeldende regelverk. Slike avfallsfraksjoner skal vurderes ut fra avfallets kjemiske egenskaper og klassifiseres i den fraksjonen hvor egenskapene best samsvarer med kriteriene for den aktuelle avfallstypen. Eksempel på dette kan være AdBlue.</w:t>
      </w:r>
    </w:p>
    <w:p w14:paraId="783A26B4" w14:textId="726AEE34" w:rsidR="001D3AB2" w:rsidRDefault="00164A72" w:rsidP="006D5719">
      <w:pPr>
        <w:jc w:val="both"/>
      </w:pPr>
      <w:r w:rsidRPr="00164A72">
        <w:t xml:space="preserve">For enkelte avfallsstoffnummer benytter </w:t>
      </w:r>
      <w:r w:rsidR="003C5068">
        <w:t>O</w:t>
      </w:r>
      <w:r w:rsidRPr="00164A72">
        <w:t>ppdragsgiver ytterligere oppdeling i underfraksjoner av hensyn til håndtering, videre behandling eller logistikk.</w:t>
      </w:r>
      <w:r w:rsidR="00F23011">
        <w:t xml:space="preserve"> </w:t>
      </w:r>
      <w:r w:rsidRPr="00164A72">
        <w:t>Tabell</w:t>
      </w:r>
      <w:r w:rsidR="00F23011">
        <w:t xml:space="preserve"> </w:t>
      </w:r>
      <w:r w:rsidR="0085685D">
        <w:t>8</w:t>
      </w:r>
      <w:r w:rsidRPr="00164A72">
        <w:t xml:space="preserve"> viser de fraksjoner og sorteringsprinsipper </w:t>
      </w:r>
      <w:r w:rsidR="003C5068">
        <w:t>O</w:t>
      </w:r>
      <w:r w:rsidRPr="00164A72">
        <w:t xml:space="preserve">ppdragsgiver legger til grunn for avfall som kan klassifiseres eller håndteres på flere måter. </w:t>
      </w:r>
    </w:p>
    <w:p w14:paraId="14351BD8" w14:textId="32EBDA19" w:rsidR="00394016" w:rsidRDefault="00394016" w:rsidP="00394016">
      <w:pPr>
        <w:pStyle w:val="Caption"/>
      </w:pPr>
      <w:r>
        <w:t xml:space="preserve">Tabell </w:t>
      </w:r>
      <w:r w:rsidR="00D821A6">
        <w:fldChar w:fldCharType="begin"/>
      </w:r>
      <w:r w:rsidR="00D821A6">
        <w:instrText xml:space="preserve"> SEQ Tabell \* ARABIC </w:instrText>
      </w:r>
      <w:r w:rsidR="00D821A6">
        <w:fldChar w:fldCharType="separate"/>
      </w:r>
      <w:r w:rsidR="00D821A6">
        <w:rPr>
          <w:noProof/>
        </w:rPr>
        <w:t>8</w:t>
      </w:r>
      <w:r w:rsidR="00D821A6">
        <w:rPr>
          <w:noProof/>
        </w:rPr>
        <w:fldChar w:fldCharType="end"/>
      </w:r>
      <w:r>
        <w:t xml:space="preserve"> - Eksempler på f</w:t>
      </w:r>
      <w:r w:rsidRPr="00322735">
        <w:t>raksjoner med særskilte sorteringsprinsipper</w:t>
      </w:r>
    </w:p>
    <w:tbl>
      <w:tblPr>
        <w:tblStyle w:val="GridTable4-Accent3"/>
        <w:tblW w:w="0" w:type="auto"/>
        <w:tblLook w:val="04A0" w:firstRow="1" w:lastRow="0" w:firstColumn="1" w:lastColumn="0" w:noHBand="0" w:noVBand="1"/>
      </w:tblPr>
      <w:tblGrid>
        <w:gridCol w:w="3114"/>
        <w:gridCol w:w="6140"/>
      </w:tblGrid>
      <w:tr w:rsidR="005F1EBF" w14:paraId="0DDB24A0" w14:textId="77777777" w:rsidTr="0045654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14" w:type="dxa"/>
          </w:tcPr>
          <w:p w14:paraId="53209DD2" w14:textId="59EF5394" w:rsidR="005F1EBF" w:rsidRPr="00456541" w:rsidRDefault="005F1EBF" w:rsidP="00264AA1">
            <w:pPr>
              <w:rPr>
                <w:color w:val="034B45" w:themeColor="accent1"/>
              </w:rPr>
            </w:pPr>
            <w:r w:rsidRPr="00456541">
              <w:rPr>
                <w:color w:val="034B45" w:themeColor="accent1"/>
              </w:rPr>
              <w:t>Avfallsfraksjon</w:t>
            </w:r>
          </w:p>
        </w:tc>
        <w:tc>
          <w:tcPr>
            <w:tcW w:w="6140" w:type="dxa"/>
          </w:tcPr>
          <w:p w14:paraId="255375CE" w14:textId="37A42431" w:rsidR="005F1EBF" w:rsidRPr="00456541" w:rsidRDefault="00F917DB" w:rsidP="00264AA1">
            <w:pPr>
              <w:cnfStyle w:val="100000000000" w:firstRow="1" w:lastRow="0" w:firstColumn="0" w:lastColumn="0" w:oddVBand="0" w:evenVBand="0" w:oddHBand="0" w:evenHBand="0" w:firstRowFirstColumn="0" w:firstRowLastColumn="0" w:lastRowFirstColumn="0" w:lastRowLastColumn="0"/>
              <w:rPr>
                <w:color w:val="034B45" w:themeColor="accent1"/>
              </w:rPr>
            </w:pPr>
            <w:r w:rsidRPr="00456541">
              <w:rPr>
                <w:color w:val="034B45" w:themeColor="accent1"/>
              </w:rPr>
              <w:t>Kommentar</w:t>
            </w:r>
          </w:p>
        </w:tc>
      </w:tr>
      <w:tr w:rsidR="005F1EBF" w14:paraId="67577B00" w14:textId="77777777" w:rsidTr="0045654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14" w:type="dxa"/>
          </w:tcPr>
          <w:p w14:paraId="2B18B7DD" w14:textId="12010FA6" w:rsidR="005F1EBF" w:rsidRDefault="005F1EBF" w:rsidP="00264AA1">
            <w:r>
              <w:t>7051 – Maling, lim og lakk</w:t>
            </w:r>
          </w:p>
        </w:tc>
        <w:tc>
          <w:tcPr>
            <w:tcW w:w="6140" w:type="dxa"/>
          </w:tcPr>
          <w:p w14:paraId="6E52536D" w14:textId="659F505B" w:rsidR="005F1EBF" w:rsidRDefault="005F1EBF" w:rsidP="00264AA1">
            <w:pPr>
              <w:cnfStyle w:val="000000100000" w:firstRow="0" w:lastRow="0" w:firstColumn="0" w:lastColumn="0" w:oddVBand="0" w:evenVBand="0" w:oddHBand="1" w:evenHBand="0" w:firstRowFirstColumn="0" w:firstRowLastColumn="0" w:lastRowFirstColumn="0" w:lastRowLastColumn="0"/>
            </w:pPr>
            <w:r>
              <w:t xml:space="preserve">All maling fra </w:t>
            </w:r>
            <w:r w:rsidR="00013597">
              <w:t>husholdning</w:t>
            </w:r>
            <w:r>
              <w:t xml:space="preserve"> og </w:t>
            </w:r>
            <w:r w:rsidR="005A4731">
              <w:t xml:space="preserve">næring vil bli sortert som ny 7051. </w:t>
            </w:r>
            <w:r w:rsidR="007839DD">
              <w:t xml:space="preserve"> Det er ikke hensiktsmessig for </w:t>
            </w:r>
            <w:r w:rsidR="000A0CB8">
              <w:t>husholdningsavfall</w:t>
            </w:r>
            <w:r w:rsidR="007839DD">
              <w:t xml:space="preserve"> å bli sortert forskjell på vann og oljebasert maling.</w:t>
            </w:r>
          </w:p>
        </w:tc>
      </w:tr>
      <w:tr w:rsidR="005F1EBF" w14:paraId="4C78B8A1" w14:textId="77777777" w:rsidTr="00456541">
        <w:tc>
          <w:tcPr>
            <w:cnfStyle w:val="001000000000" w:firstRow="0" w:lastRow="0" w:firstColumn="1" w:lastColumn="0" w:oddVBand="0" w:evenVBand="0" w:oddHBand="0" w:evenHBand="0" w:firstRowFirstColumn="0" w:firstRowLastColumn="0" w:lastRowFirstColumn="0" w:lastRowLastColumn="0"/>
            <w:tcW w:w="3114" w:type="dxa"/>
          </w:tcPr>
          <w:p w14:paraId="22169953" w14:textId="542ED95C" w:rsidR="005F1EBF" w:rsidRDefault="00067048" w:rsidP="00264AA1">
            <w:r>
              <w:t>7055 - Spraybokser</w:t>
            </w:r>
          </w:p>
        </w:tc>
        <w:tc>
          <w:tcPr>
            <w:tcW w:w="6140" w:type="dxa"/>
          </w:tcPr>
          <w:p w14:paraId="5804D553" w14:textId="6E445CC1" w:rsidR="005F1EBF" w:rsidRDefault="00067048" w:rsidP="00264AA1">
            <w:pPr>
              <w:cnfStyle w:val="000000000000" w:firstRow="0" w:lastRow="0" w:firstColumn="0" w:lastColumn="0" w:oddVBand="0" w:evenVBand="0" w:oddHBand="0" w:evenHBand="0" w:firstRowFirstColumn="0" w:firstRowLastColumn="0" w:lastRowFirstColumn="0" w:lastRowLastColumn="0"/>
            </w:pPr>
            <w:r>
              <w:t>Alle typer spraybokser, men unntak av isocyanater, KFK</w:t>
            </w:r>
            <w:r w:rsidR="008543A7">
              <w:t xml:space="preserve"> og andre spraybokser som ikke faller under denne fraksjonen. </w:t>
            </w:r>
            <w:r w:rsidR="008543A7">
              <w:br/>
            </w:r>
            <w:r w:rsidR="008543A7">
              <w:br/>
              <w:t>Spraybokse</w:t>
            </w:r>
            <w:r w:rsidR="007772EA">
              <w:t>r</w:t>
            </w:r>
            <w:r w:rsidR="008543A7">
              <w:t xml:space="preserve"> med brannslukkingsspray </w:t>
            </w:r>
            <w:r w:rsidR="00DD7881">
              <w:t>faller inn under 7055 eller 7262</w:t>
            </w:r>
            <w:r w:rsidR="0047561D">
              <w:t>.</w:t>
            </w:r>
          </w:p>
        </w:tc>
      </w:tr>
      <w:tr w:rsidR="005F1EBF" w14:paraId="49BA0777" w14:textId="77777777" w:rsidTr="0045654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14" w:type="dxa"/>
          </w:tcPr>
          <w:p w14:paraId="4E4FCC68" w14:textId="2D4CA04E" w:rsidR="005F1EBF" w:rsidRDefault="003A2F57" w:rsidP="00264AA1">
            <w:r>
              <w:t>7122 – Sterkt reaktive stoffer</w:t>
            </w:r>
          </w:p>
        </w:tc>
        <w:tc>
          <w:tcPr>
            <w:tcW w:w="6140" w:type="dxa"/>
          </w:tcPr>
          <w:p w14:paraId="66619C67" w14:textId="5B0E6055" w:rsidR="005F1EBF" w:rsidRDefault="003A2F57" w:rsidP="00264AA1">
            <w:pPr>
              <w:cnfStyle w:val="000000100000" w:firstRow="0" w:lastRow="0" w:firstColumn="0" w:lastColumn="0" w:oddVBand="0" w:evenVBand="0" w:oddHBand="1" w:evenHBand="0" w:firstRowFirstColumn="0" w:firstRowLastColumn="0" w:lastRowFirstColumn="0" w:lastRowLastColumn="0"/>
            </w:pPr>
            <w:r>
              <w:t>Vil sortere avfallet på kjemi og emballere ulik</w:t>
            </w:r>
            <w:r w:rsidR="00A65E5B">
              <w:t>t avfall individuelt og basert på de reaktive egenskapene.</w:t>
            </w:r>
            <w:r w:rsidR="00152435">
              <w:t xml:space="preserve"> </w:t>
            </w:r>
          </w:p>
        </w:tc>
      </w:tr>
      <w:tr w:rsidR="005F1EBF" w14:paraId="6D40B729" w14:textId="77777777" w:rsidTr="00456541">
        <w:tc>
          <w:tcPr>
            <w:cnfStyle w:val="001000000000" w:firstRow="0" w:lastRow="0" w:firstColumn="1" w:lastColumn="0" w:oddVBand="0" w:evenVBand="0" w:oddHBand="0" w:evenHBand="0" w:firstRowFirstColumn="0" w:firstRowLastColumn="0" w:lastRowFirstColumn="0" w:lastRowLastColumn="0"/>
            <w:tcW w:w="3114" w:type="dxa"/>
          </w:tcPr>
          <w:p w14:paraId="00BD373A" w14:textId="20C8C76F" w:rsidR="005F1EBF" w:rsidRDefault="00AF4690" w:rsidP="00264AA1">
            <w:r w:rsidRPr="006646E6">
              <w:t xml:space="preserve">7132 </w:t>
            </w:r>
          </w:p>
        </w:tc>
        <w:tc>
          <w:tcPr>
            <w:tcW w:w="6140" w:type="dxa"/>
          </w:tcPr>
          <w:p w14:paraId="75FC5B1F" w14:textId="0F6C51DE" w:rsidR="005F1EBF" w:rsidRDefault="00AF4690" w:rsidP="00264AA1">
            <w:pPr>
              <w:cnfStyle w:val="000000000000" w:firstRow="0" w:lastRow="0" w:firstColumn="0" w:lastColumn="0" w:oddVBand="0" w:evenVBand="0" w:oddHBand="0" w:evenHBand="0" w:firstRowFirstColumn="0" w:firstRowLastColumn="0" w:lastRowFirstColumn="0" w:lastRowLastColumn="0"/>
            </w:pPr>
            <w:r>
              <w:t xml:space="preserve">Sorterer klorin/hypokloritt, salmiakk/ammoniakk og andre uorganiske baser </w:t>
            </w:r>
            <w:r w:rsidR="00673E97">
              <w:t>i tre ulike fraksjoner.</w:t>
            </w:r>
          </w:p>
        </w:tc>
      </w:tr>
      <w:tr w:rsidR="005F1EBF" w14:paraId="12E2FE27" w14:textId="77777777" w:rsidTr="0045654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14" w:type="dxa"/>
          </w:tcPr>
          <w:p w14:paraId="66BF91DC" w14:textId="54230701" w:rsidR="005F1EBF" w:rsidRDefault="00456541" w:rsidP="00264AA1">
            <w:r>
              <w:t>702</w:t>
            </w:r>
            <w:r w:rsidR="00437266">
              <w:t>7</w:t>
            </w:r>
            <w:r>
              <w:t xml:space="preserve"> - </w:t>
            </w:r>
            <w:r w:rsidR="005C4817">
              <w:t>Drivstoff og fyringsolje</w:t>
            </w:r>
            <w:r w:rsidR="00B62992">
              <w:br/>
            </w:r>
            <w:r w:rsidR="00B62992">
              <w:br/>
            </w:r>
          </w:p>
        </w:tc>
        <w:tc>
          <w:tcPr>
            <w:tcW w:w="6140" w:type="dxa"/>
          </w:tcPr>
          <w:p w14:paraId="5E4B8966" w14:textId="711436EC" w:rsidR="009F23BC" w:rsidRDefault="005E026C" w:rsidP="00707F6C">
            <w:pPr>
              <w:cnfStyle w:val="000000100000" w:firstRow="0" w:lastRow="0" w:firstColumn="0" w:lastColumn="0" w:oddVBand="0" w:evenVBand="0" w:oddHBand="1" w:evenHBand="0" w:firstRowFirstColumn="0" w:firstRowLastColumn="0" w:lastRowFirstColumn="0" w:lastRowLastColumn="0"/>
            </w:pPr>
            <w:r>
              <w:t>Etter ny standard vil REG</w:t>
            </w:r>
            <w:r w:rsidR="002B0A1F">
              <w:t xml:space="preserve"> fortsatt sortere drivstoff</w:t>
            </w:r>
            <w:r w:rsidR="005C4817">
              <w:t>, blandinger av disse</w:t>
            </w:r>
            <w:r w:rsidR="002B0A1F">
              <w:t xml:space="preserve"> og fyringsolje i en fraksjon</w:t>
            </w:r>
            <w:r w:rsidR="005C4817">
              <w:t xml:space="preserve">. Selv om bensin blir skilt ut som egen 7027. </w:t>
            </w:r>
            <w:r>
              <w:t xml:space="preserve"> </w:t>
            </w:r>
            <w:r w:rsidR="00947850">
              <w:t xml:space="preserve">Om dette skal sorteres som 7027 eller 7023 kan avtales ved </w:t>
            </w:r>
            <w:r w:rsidR="00456541">
              <w:t>kontraktsinngåelse</w:t>
            </w:r>
            <w:r w:rsidR="00947850">
              <w:t>.</w:t>
            </w:r>
            <w:r w:rsidR="009F23BC">
              <w:br/>
            </w:r>
            <w:r w:rsidR="00707F6C">
              <w:t>Oppdragsgiver</w:t>
            </w:r>
            <w:r w:rsidR="009F23BC">
              <w:t xml:space="preserve"> har også en egen fraksjon på brukte drivstoffilter</w:t>
            </w:r>
            <w:r w:rsidR="00BA2D1B">
              <w:t>.</w:t>
            </w:r>
          </w:p>
        </w:tc>
      </w:tr>
      <w:tr w:rsidR="00F105B1" w14:paraId="76D8A579" w14:textId="77777777" w:rsidTr="00456541">
        <w:tc>
          <w:tcPr>
            <w:cnfStyle w:val="001000000000" w:firstRow="0" w:lastRow="0" w:firstColumn="1" w:lastColumn="0" w:oddVBand="0" w:evenVBand="0" w:oddHBand="0" w:evenHBand="0" w:firstRowFirstColumn="0" w:firstRowLastColumn="0" w:lastRowFirstColumn="0" w:lastRowLastColumn="0"/>
            <w:tcW w:w="3114" w:type="dxa"/>
          </w:tcPr>
          <w:p w14:paraId="12086199" w14:textId="4E6F9BD0" w:rsidR="00F105B1" w:rsidRDefault="00F105B1" w:rsidP="00264AA1">
            <w:r>
              <w:t>Labkjemi</w:t>
            </w:r>
          </w:p>
        </w:tc>
        <w:tc>
          <w:tcPr>
            <w:tcW w:w="6140" w:type="dxa"/>
          </w:tcPr>
          <w:p w14:paraId="6694D5BD" w14:textId="36F232CB" w:rsidR="00F105B1" w:rsidRDefault="00F105B1" w:rsidP="00264AA1">
            <w:pPr>
              <w:cnfStyle w:val="000000000000" w:firstRow="0" w:lastRow="0" w:firstColumn="0" w:lastColumn="0" w:oddVBand="0" w:evenVBand="0" w:oddHBand="0" w:evenHBand="0" w:firstRowFirstColumn="0" w:firstRowLastColumn="0" w:lastRowFirstColumn="0" w:lastRowLastColumn="0"/>
            </w:pPr>
            <w:r>
              <w:t>Oppdragsgiver</w:t>
            </w:r>
            <w:r w:rsidR="004D1303">
              <w:t xml:space="preserve"> </w:t>
            </w:r>
            <w:r w:rsidR="00873A28">
              <w:t>vil ikke sortere avfall i en fraksjons som heter «laboratoriekjemi». Det er hovedsakelig hushold</w:t>
            </w:r>
            <w:r w:rsidR="00A0193A">
              <w:t>ningsavfall</w:t>
            </w:r>
            <w:r w:rsidR="0049275D">
              <w:t xml:space="preserve"> som kommer inn, men noen unntak</w:t>
            </w:r>
            <w:r w:rsidR="004D1303">
              <w:t xml:space="preserve">. </w:t>
            </w:r>
            <w:r w:rsidR="00EF580C">
              <w:t>Så det ses</w:t>
            </w:r>
            <w:r w:rsidR="004D1303">
              <w:t xml:space="preserve"> ikke </w:t>
            </w:r>
            <w:r w:rsidR="00EF580C">
              <w:t xml:space="preserve">på </w:t>
            </w:r>
            <w:r w:rsidR="004D1303">
              <w:t xml:space="preserve">som hensiktsmessig. Kjemikalier som kommer </w:t>
            </w:r>
            <w:r w:rsidR="00972CAE">
              <w:t>inn,</w:t>
            </w:r>
            <w:r w:rsidR="004D1303">
              <w:t xml:space="preserve"> vil sorteres basert på kjemiske egenskaper og sammensetning.</w:t>
            </w:r>
          </w:p>
        </w:tc>
      </w:tr>
    </w:tbl>
    <w:p w14:paraId="4F522156" w14:textId="77777777" w:rsidR="009879DC" w:rsidRDefault="009879DC" w:rsidP="009879DC">
      <w:pPr>
        <w:pStyle w:val="Heading3"/>
      </w:pPr>
      <w:r>
        <w:t xml:space="preserve"> </w:t>
      </w:r>
      <w:bookmarkStart w:id="28" w:name="_Toc238036161"/>
      <w:r w:rsidRPr="009879DC">
        <w:t>Ukurant farlig avfall</w:t>
      </w:r>
      <w:bookmarkEnd w:id="28"/>
      <w:r w:rsidRPr="009879DC">
        <w:t xml:space="preserve"> </w:t>
      </w:r>
    </w:p>
    <w:p w14:paraId="4F6AD4A8" w14:textId="1852F52F" w:rsidR="00BD5474" w:rsidRDefault="00630CB4" w:rsidP="00BC4321">
      <w:pPr>
        <w:spacing w:after="160" w:line="259" w:lineRule="auto"/>
      </w:pPr>
      <w:r w:rsidRPr="00630CB4">
        <w:t xml:space="preserve">Ukurant farlig avfall er farlig avfall som i vesentlig grad krever særskilt håndtering og ekstra miljø- og sikkerhetsmessige tiltak utover ordinær behandling av farlig avfall. Slike tilfeller håndteres etter nærmere avtale mellom </w:t>
      </w:r>
      <w:r w:rsidR="003C5068">
        <w:t>O</w:t>
      </w:r>
      <w:r w:rsidRPr="00630CB4">
        <w:t xml:space="preserve">ppdragsgiver og </w:t>
      </w:r>
      <w:r w:rsidR="00DB31A4">
        <w:t>L</w:t>
      </w:r>
      <w:r w:rsidRPr="00630CB4">
        <w:t>everandør</w:t>
      </w:r>
      <w:r w:rsidR="00DB31A4">
        <w:t>.</w:t>
      </w:r>
      <w:r w:rsidRPr="00630CB4">
        <w:t xml:space="preserve"> </w:t>
      </w:r>
      <w:r w:rsidR="00DB31A4">
        <w:t>L</w:t>
      </w:r>
      <w:r w:rsidRPr="00630CB4">
        <w:t xml:space="preserve">everandør skal tilby pris for håndtering basert på det enkelte tilfelle. Prisen avtales særskilt for hvert oppdrag. </w:t>
      </w:r>
    </w:p>
    <w:p w14:paraId="0601CB23" w14:textId="6BF4DAE2" w:rsidR="00630CB4" w:rsidRDefault="00630CB4" w:rsidP="00DF3D15">
      <w:pPr>
        <w:spacing w:after="160" w:line="259" w:lineRule="auto"/>
        <w:jc w:val="both"/>
      </w:pPr>
      <w:r w:rsidRPr="00630CB4">
        <w:t xml:space="preserve">Dersom </w:t>
      </w:r>
      <w:r w:rsidR="003C5068">
        <w:t>O</w:t>
      </w:r>
      <w:r w:rsidRPr="00630CB4">
        <w:t xml:space="preserve">ppdragsgiver etter dialog med </w:t>
      </w:r>
      <w:r w:rsidR="002E0045">
        <w:t>L</w:t>
      </w:r>
      <w:r w:rsidRPr="00630CB4">
        <w:t xml:space="preserve">everandør ikke kommer til enighet om pris, står </w:t>
      </w:r>
      <w:r w:rsidR="003C5068">
        <w:t>O</w:t>
      </w:r>
      <w:r w:rsidRPr="00630CB4">
        <w:t>ppdragsgiver fritt til å innhente alternative tilbud og velge annen løsning.</w:t>
      </w:r>
    </w:p>
    <w:p w14:paraId="15709E2A" w14:textId="1DCB9784" w:rsidR="009879DC" w:rsidRDefault="00630CB4" w:rsidP="00630CB4">
      <w:pPr>
        <w:spacing w:after="160" w:line="259" w:lineRule="auto"/>
        <w:jc w:val="both"/>
      </w:pPr>
      <w:r w:rsidRPr="00630CB4">
        <w:t xml:space="preserve">Leverandør skal sørge for at avfallet tas imot og at videre håndtering er avklart </w:t>
      </w:r>
      <w:r w:rsidRPr="00BD5474">
        <w:rPr>
          <w:i/>
          <w:iCs/>
        </w:rPr>
        <w:t>senest innen</w:t>
      </w:r>
      <w:r w:rsidRPr="00630CB4">
        <w:t xml:space="preserve"> 6 måneder fra det er plassert på </w:t>
      </w:r>
      <w:r w:rsidR="003C5068">
        <w:t>O</w:t>
      </w:r>
      <w:r w:rsidRPr="00630CB4">
        <w:t xml:space="preserve">ppdragsgivers lokasjon. Ved behov skal </w:t>
      </w:r>
      <w:r w:rsidR="00743960">
        <w:t>L</w:t>
      </w:r>
      <w:r w:rsidRPr="00630CB4">
        <w:t>everandør bistå med nødvendig rådgivning, særskilt emballering, prøvetaking eller annen tilpasset håndtering for å sikre forsvarlig videre behandling av avfallet.</w:t>
      </w:r>
      <w:r w:rsidR="00DF3D15">
        <w:t xml:space="preserve"> </w:t>
      </w:r>
    </w:p>
    <w:p w14:paraId="71578E8D" w14:textId="77777777" w:rsidR="00FE36AA" w:rsidRDefault="00FE36AA" w:rsidP="009879DC">
      <w:pPr>
        <w:pStyle w:val="NoSpacing"/>
      </w:pPr>
    </w:p>
    <w:p w14:paraId="38A121FB" w14:textId="42AC8073" w:rsidR="00090E95" w:rsidRDefault="00090E95" w:rsidP="00090E95">
      <w:pPr>
        <w:pStyle w:val="Heading3"/>
      </w:pPr>
      <w:bookmarkStart w:id="29" w:name="_Toc238036162"/>
      <w:r>
        <w:t>Krav til behandling og destruksjon</w:t>
      </w:r>
      <w:bookmarkEnd w:id="29"/>
    </w:p>
    <w:p w14:paraId="500B4D93" w14:textId="23B8F44C" w:rsidR="00A93F0E" w:rsidRDefault="00A93F0E" w:rsidP="00506671">
      <w:pPr>
        <w:pStyle w:val="NoSpacing"/>
        <w:jc w:val="both"/>
      </w:pPr>
      <w:r>
        <w:t>Leverandøren skal sørge for at avfallet behandles ved anlegg som har nødvendige tillatelser og godkjenninger for den aktuelle behandlingsformen.</w:t>
      </w:r>
      <w:r w:rsidR="00090E95">
        <w:t xml:space="preserve"> </w:t>
      </w:r>
      <w:r>
        <w:t xml:space="preserve">Farlig avfall som ikke kan ombrukes eller </w:t>
      </w:r>
      <w:r w:rsidR="00EF07AC">
        <w:t>materialgjenvinnes</w:t>
      </w:r>
      <w:r>
        <w:t xml:space="preserve"> skal behandles på en måte som sikrer forsvarlig destruksjon eller annen sluttbehandling i samsvar med gjeldende regelverk og avfallshierarkiet.</w:t>
      </w:r>
    </w:p>
    <w:p w14:paraId="1F5BDBE3" w14:textId="77777777" w:rsidR="00090E95" w:rsidRDefault="00090E95" w:rsidP="00506671">
      <w:pPr>
        <w:pStyle w:val="NoSpacing"/>
        <w:jc w:val="both"/>
      </w:pPr>
    </w:p>
    <w:p w14:paraId="488146F4" w14:textId="78CCEF53" w:rsidR="00A93F0E" w:rsidRDefault="00A93F0E" w:rsidP="00506671">
      <w:pPr>
        <w:pStyle w:val="NoSpacing"/>
        <w:jc w:val="both"/>
      </w:pPr>
      <w:r>
        <w:t>Leverandøren skal tilstrebe at behandlingsmetoden gir minst mulig miljøbelastning og at behandlingen gjennomføres ved best tilgjengelig teknologi der dette er relevant.</w:t>
      </w:r>
      <w:r w:rsidR="000C3C03">
        <w:t xml:space="preserve"> </w:t>
      </w:r>
      <w:r>
        <w:t>Leverandøren skal på forespørsel kunne dokumentere behandlingsmetode og behandlingsanlegg for de ulike avfallsfraksjonene.</w:t>
      </w:r>
    </w:p>
    <w:p w14:paraId="18F55DC6" w14:textId="6DDDA5D8" w:rsidR="009F51DB" w:rsidRDefault="009F51DB" w:rsidP="00090E95">
      <w:pPr>
        <w:pStyle w:val="NoSpacing"/>
      </w:pPr>
    </w:p>
    <w:p w14:paraId="55FD1718" w14:textId="28FAA72A" w:rsidR="00EE02D1" w:rsidRDefault="00CF0BAA" w:rsidP="00465C35">
      <w:pPr>
        <w:pStyle w:val="Heading3"/>
      </w:pPr>
      <w:bookmarkStart w:id="30" w:name="_Toc238036163"/>
      <w:r>
        <w:t>Krav til gjenvinning</w:t>
      </w:r>
      <w:r w:rsidR="00CF6ABB">
        <w:t xml:space="preserve"> av avfall</w:t>
      </w:r>
      <w:bookmarkEnd w:id="30"/>
    </w:p>
    <w:p w14:paraId="1FADB5C4" w14:textId="0A0EE9B4" w:rsidR="00343D1B" w:rsidRDefault="00CF0BAA" w:rsidP="00604B62">
      <w:pPr>
        <w:pStyle w:val="NoSpacing"/>
      </w:pPr>
      <w:r w:rsidRPr="00CF0BAA">
        <w:t>Leverandøren skal arbeide aktivt for å sikre høyest mulig grad av materialgjenvinning og annen ressursutnyttelse innenfor rammene av gjeldende regelverk og tekniske muligheter.</w:t>
      </w:r>
      <w:r w:rsidR="00506671">
        <w:t xml:space="preserve"> </w:t>
      </w:r>
      <w:r w:rsidRPr="00CF0BAA">
        <w:t xml:space="preserve">Avfallsfraksjoner som kan </w:t>
      </w:r>
      <w:r w:rsidR="008F385F" w:rsidRPr="00CF0BAA">
        <w:t>materialgjenvinnes</w:t>
      </w:r>
      <w:r w:rsidRPr="00CF0BAA">
        <w:t xml:space="preserve"> skal som hovedregel sendes til materialgjenvinning når dette er teknisk, miljømessig og økonomisk forsvarlig.</w:t>
      </w:r>
      <w:r w:rsidR="002E5579">
        <w:t xml:space="preserve"> Oppdragsgiver krever at </w:t>
      </w:r>
      <w:r w:rsidR="007F3641">
        <w:t xml:space="preserve">følgende avfall </w:t>
      </w:r>
      <w:r w:rsidR="00343D1B">
        <w:t>materialgjenvinnes:</w:t>
      </w:r>
    </w:p>
    <w:p w14:paraId="1CE78BA8" w14:textId="285A9DA7" w:rsidR="00343D1B" w:rsidRDefault="00AA1599" w:rsidP="003E6343">
      <w:pPr>
        <w:pStyle w:val="NoSpacing"/>
        <w:numPr>
          <w:ilvl w:val="0"/>
          <w:numId w:val="22"/>
        </w:numPr>
      </w:pPr>
      <w:r>
        <w:t>Gassflasker</w:t>
      </w:r>
      <w:r w:rsidR="00343D1B">
        <w:t xml:space="preserve"> – metallet skal materialgjenvinnes</w:t>
      </w:r>
    </w:p>
    <w:p w14:paraId="55AA462D" w14:textId="375ED61A" w:rsidR="00343D1B" w:rsidRDefault="00343D1B" w:rsidP="003E6343">
      <w:pPr>
        <w:pStyle w:val="NoSpacing"/>
        <w:numPr>
          <w:ilvl w:val="0"/>
          <w:numId w:val="22"/>
        </w:numPr>
      </w:pPr>
      <w:r>
        <w:t>Metallspann/emballasje med maling – metallet skal materi</w:t>
      </w:r>
      <w:r w:rsidR="00AA1599">
        <w:t>a</w:t>
      </w:r>
      <w:r>
        <w:t>lgjenvinnes</w:t>
      </w:r>
    </w:p>
    <w:p w14:paraId="42174C3A" w14:textId="034A59AD" w:rsidR="00343D1B" w:rsidRPr="00CF0BAA" w:rsidRDefault="00343D1B" w:rsidP="003E6343">
      <w:pPr>
        <w:pStyle w:val="NoSpacing"/>
        <w:numPr>
          <w:ilvl w:val="0"/>
          <w:numId w:val="22"/>
        </w:numPr>
      </w:pPr>
      <w:r>
        <w:t>Kasserte brannslukkere – metallet skal materialgj</w:t>
      </w:r>
      <w:r w:rsidR="00990382">
        <w:t>en</w:t>
      </w:r>
      <w:r>
        <w:t xml:space="preserve">vinnes </w:t>
      </w:r>
    </w:p>
    <w:p w14:paraId="2FBFF7DA" w14:textId="6FBC24AF" w:rsidR="00CF0BAA" w:rsidRPr="00CF0BAA" w:rsidRDefault="00562474" w:rsidP="00CF0BAA">
      <w:pPr>
        <w:pStyle w:val="NoSpacing"/>
      </w:pPr>
      <w:r>
        <w:br/>
      </w:r>
      <w:r w:rsidR="00CF0BAA" w:rsidRPr="00CF0BAA">
        <w:t>Leverandøren skal</w:t>
      </w:r>
      <w:r w:rsidR="006B335E">
        <w:t xml:space="preserve"> også </w:t>
      </w:r>
      <w:r w:rsidR="00CF0BAA" w:rsidRPr="00CF0BAA">
        <w:t>redegjøre for hvilke</w:t>
      </w:r>
      <w:r w:rsidR="00A836D8">
        <w:t xml:space="preserve"> andre avfallsfraksjoner som vil </w:t>
      </w:r>
      <w:r w:rsidR="006B335E">
        <w:t>bli</w:t>
      </w:r>
      <w:r w:rsidR="00CF0BAA" w:rsidRPr="00CF0BAA">
        <w:t>:</w:t>
      </w:r>
    </w:p>
    <w:p w14:paraId="72941FE3" w14:textId="46E08609" w:rsidR="00CF0BAA" w:rsidRDefault="00CF0BAA" w:rsidP="003E6343">
      <w:pPr>
        <w:pStyle w:val="NoSpacing"/>
        <w:numPr>
          <w:ilvl w:val="0"/>
          <w:numId w:val="21"/>
        </w:numPr>
      </w:pPr>
      <w:r w:rsidRPr="00CF0BAA">
        <w:t>Materialg</w:t>
      </w:r>
      <w:r w:rsidR="00490288">
        <w:t>jenvunnet</w:t>
      </w:r>
      <w:r w:rsidRPr="00CF0BAA">
        <w:t xml:space="preserve"> </w:t>
      </w:r>
    </w:p>
    <w:p w14:paraId="3798426C" w14:textId="367BF843" w:rsidR="00CF0BAA" w:rsidRPr="00CF0BAA" w:rsidRDefault="00490288" w:rsidP="003E6343">
      <w:pPr>
        <w:pStyle w:val="NoSpacing"/>
        <w:numPr>
          <w:ilvl w:val="0"/>
          <w:numId w:val="21"/>
        </w:numPr>
      </w:pPr>
      <w:r>
        <w:t xml:space="preserve">Energigjenvunnet </w:t>
      </w:r>
    </w:p>
    <w:p w14:paraId="673905EB" w14:textId="77777777" w:rsidR="00CF0BAA" w:rsidRPr="00CF0BAA" w:rsidRDefault="00CF0BAA" w:rsidP="003E6343">
      <w:pPr>
        <w:pStyle w:val="NoSpacing"/>
        <w:numPr>
          <w:ilvl w:val="0"/>
          <w:numId w:val="21"/>
        </w:numPr>
      </w:pPr>
      <w:r w:rsidRPr="00CF0BAA">
        <w:t xml:space="preserve">Sluttbehandles eller destrueres. </w:t>
      </w:r>
    </w:p>
    <w:p w14:paraId="11A4FCAA" w14:textId="25C3A131" w:rsidR="00CF0BAA" w:rsidRPr="00CF0BAA" w:rsidRDefault="00562474" w:rsidP="00CF0BAA">
      <w:pPr>
        <w:pStyle w:val="NoSpacing"/>
      </w:pPr>
      <w:r>
        <w:br/>
      </w:r>
      <w:r w:rsidR="00CF0BAA" w:rsidRPr="00CF0BAA">
        <w:t>Ved valg av behandlingsløsning skal avfallshierarkiet legges til grunn.</w:t>
      </w:r>
    </w:p>
    <w:p w14:paraId="017DB5A4" w14:textId="34E2664B" w:rsidR="00CF0BAA" w:rsidRPr="00CF0BAA" w:rsidRDefault="00562474" w:rsidP="00CF0BAA">
      <w:pPr>
        <w:pStyle w:val="NoSpacing"/>
      </w:pPr>
      <w:r>
        <w:rPr>
          <w:b/>
          <w:bCs/>
        </w:rPr>
        <w:br/>
      </w:r>
      <w:r w:rsidR="00CF0BAA" w:rsidRPr="000D51D0">
        <w:rPr>
          <w:b/>
          <w:bCs/>
        </w:rPr>
        <w:t>Dokumentasjonskrav:</w:t>
      </w:r>
      <w:r w:rsidR="00CF0BAA" w:rsidRPr="000D51D0">
        <w:t xml:space="preserve"> Beskrivelse av </w:t>
      </w:r>
      <w:r w:rsidR="00CB76D8">
        <w:t xml:space="preserve">hvilke </w:t>
      </w:r>
      <w:r w:rsidR="00A81F49">
        <w:t>avfallsfraksjoner som gjenvinnes.</w:t>
      </w:r>
    </w:p>
    <w:p w14:paraId="2523619E" w14:textId="77777777" w:rsidR="00CF0BAA" w:rsidRPr="00CF0BAA" w:rsidRDefault="00CF0BAA" w:rsidP="00CF0BAA"/>
    <w:p w14:paraId="6D2951B4" w14:textId="4FFB8BF0" w:rsidR="00090E95" w:rsidRDefault="006E354B" w:rsidP="00090E95">
      <w:pPr>
        <w:pStyle w:val="Heading3"/>
      </w:pPr>
      <w:bookmarkStart w:id="31" w:name="_Toc238036164"/>
      <w:r>
        <w:t>Krav til ombruk</w:t>
      </w:r>
      <w:r w:rsidR="00CF6ABB">
        <w:t xml:space="preserve"> av avfall</w:t>
      </w:r>
      <w:bookmarkEnd w:id="31"/>
    </w:p>
    <w:p w14:paraId="50FFC76D" w14:textId="77777777" w:rsidR="00CF6ABB" w:rsidRPr="00CF6ABB" w:rsidRDefault="00CF6ABB" w:rsidP="000C3C03">
      <w:pPr>
        <w:jc w:val="both"/>
      </w:pPr>
      <w:r w:rsidRPr="00CF6ABB">
        <w:t>Oppdragsgiver ønsker å legge til rette for økt ombruk og bedre ressursutnyttelse i tråd med prinsippene for sirkulær økonomi, forutsatt at dette kan gjennomføres uten at det går på bekostning av sikkerhet, kvalitet eller etterlevelse av gjeldende regelverk.</w:t>
      </w:r>
    </w:p>
    <w:p w14:paraId="7F926EAB" w14:textId="77777777" w:rsidR="00CF6ABB" w:rsidRPr="00CF6ABB" w:rsidRDefault="00CF6ABB" w:rsidP="000C3C03">
      <w:pPr>
        <w:jc w:val="both"/>
      </w:pPr>
      <w:r w:rsidRPr="00CF6ABB">
        <w:t>Leverandøren skal vurdere om produkter eller avfallsfraksjoner kan klargjøres for ombruk før materialgjenvinning eller annen behandling vurderes. Alt ombruk skal skje i samsvar med gjeldende lover og forskrifter og uten å medføre økt risiko for helse, miljø eller sikkerhet.</w:t>
      </w:r>
    </w:p>
    <w:p w14:paraId="2FACA0AA" w14:textId="77777777" w:rsidR="00CF6ABB" w:rsidRPr="00CF6ABB" w:rsidRDefault="00CF6ABB" w:rsidP="000C3C03">
      <w:pPr>
        <w:jc w:val="both"/>
      </w:pPr>
      <w:r w:rsidRPr="00CF6ABB">
        <w:t>Oppdragsgiver stiller krav om ombruk av brannslukkere. Det skal derfor oppgis en egen pris for håndtering av brannslukkere til ombruk.</w:t>
      </w:r>
    </w:p>
    <w:p w14:paraId="0C9C6E0E" w14:textId="4E0C3940" w:rsidR="00CF6ABB" w:rsidRPr="00CF6ABB" w:rsidRDefault="00CF6ABB" w:rsidP="000C3C03">
      <w:pPr>
        <w:jc w:val="both"/>
      </w:pPr>
      <w:r w:rsidRPr="00CF6ABB">
        <w:t xml:space="preserve">Dersom </w:t>
      </w:r>
      <w:r w:rsidR="00674413">
        <w:t>L</w:t>
      </w:r>
      <w:r w:rsidRPr="00CF6ABB">
        <w:t>everandøren identifiserer andre produkter eller avfallsfraksjoner som egner seg for ombruk, regenerering eller annen form for levetidsforlengelse, skal dette beskrives i tilbudet.</w:t>
      </w:r>
    </w:p>
    <w:p w14:paraId="6836CFD2" w14:textId="1E76D1D4" w:rsidR="00CF6ABB" w:rsidRPr="00CF6ABB" w:rsidRDefault="00CF6ABB" w:rsidP="000C3C03">
      <w:pPr>
        <w:jc w:val="both"/>
      </w:pPr>
      <w:r w:rsidRPr="00CF6ABB">
        <w:t xml:space="preserve">Der ombruk inngår som en del av leveransen, skal </w:t>
      </w:r>
      <w:r w:rsidR="00674413">
        <w:t>L</w:t>
      </w:r>
      <w:r w:rsidRPr="00CF6ABB">
        <w:t>everandøren kunne dokumentere:</w:t>
      </w:r>
    </w:p>
    <w:p w14:paraId="19CFA919" w14:textId="77777777" w:rsidR="00CF6ABB" w:rsidRPr="00CF6ABB" w:rsidRDefault="00CF6ABB" w:rsidP="003E6343">
      <w:pPr>
        <w:pStyle w:val="NoSpacing"/>
        <w:numPr>
          <w:ilvl w:val="0"/>
          <w:numId w:val="30"/>
        </w:numPr>
      </w:pPr>
      <w:r w:rsidRPr="00CF6ABB">
        <w:t xml:space="preserve">Hvilke produkter eller avfallsfraksjoner som inngår i ombruksløsningen. </w:t>
      </w:r>
    </w:p>
    <w:p w14:paraId="4E96D695" w14:textId="77777777" w:rsidR="00CF6ABB" w:rsidRPr="00CF6ABB" w:rsidRDefault="00CF6ABB" w:rsidP="003E6343">
      <w:pPr>
        <w:pStyle w:val="NoSpacing"/>
        <w:numPr>
          <w:ilvl w:val="0"/>
          <w:numId w:val="30"/>
        </w:numPr>
      </w:pPr>
      <w:r w:rsidRPr="00CF6ABB">
        <w:t xml:space="preserve">Hvordan ombrukspotensialet vurderes og kvalitetssikres. </w:t>
      </w:r>
    </w:p>
    <w:p w14:paraId="0BB2FC4E" w14:textId="77777777" w:rsidR="00CF6ABB" w:rsidRDefault="00CF6ABB" w:rsidP="003E6343">
      <w:pPr>
        <w:pStyle w:val="NoSpacing"/>
        <w:numPr>
          <w:ilvl w:val="0"/>
          <w:numId w:val="30"/>
        </w:numPr>
      </w:pPr>
      <w:r w:rsidRPr="00CF6ABB">
        <w:t xml:space="preserve">Hvordan krav til helse, miljø, sikkerhet og regelverksetterlevelse ivaretas. </w:t>
      </w:r>
    </w:p>
    <w:p w14:paraId="4A367BCD" w14:textId="77777777" w:rsidR="00840469" w:rsidRPr="00CF6ABB" w:rsidRDefault="00840469" w:rsidP="00840469">
      <w:pPr>
        <w:pStyle w:val="NoSpacing"/>
        <w:ind w:left="720"/>
      </w:pPr>
    </w:p>
    <w:p w14:paraId="218B041B" w14:textId="4A709338" w:rsidR="00090E95" w:rsidRDefault="00CF6ABB" w:rsidP="00465C35">
      <w:r w:rsidRPr="00CF6ABB">
        <w:rPr>
          <w:b/>
          <w:bCs/>
        </w:rPr>
        <w:t>Dokumentasjonskrav:</w:t>
      </w:r>
      <w:r w:rsidRPr="00CF6ABB">
        <w:t xml:space="preserve"> Beskrivelse av løsninger, rutiner og vurderingskriterier for ombruk.</w:t>
      </w:r>
    </w:p>
    <w:p w14:paraId="35BF95C5" w14:textId="76766686" w:rsidR="00BA5C18" w:rsidRDefault="00BA5C18" w:rsidP="00BA5C18">
      <w:pPr>
        <w:pStyle w:val="Heading3"/>
      </w:pPr>
      <w:bookmarkStart w:id="32" w:name="_Toc238036165"/>
      <w:r>
        <w:t>Dokumentasjon og prising av avvik</w:t>
      </w:r>
      <w:bookmarkEnd w:id="32"/>
    </w:p>
    <w:p w14:paraId="69A5BC92" w14:textId="3F5672B4" w:rsidR="00E46912" w:rsidRDefault="00667640" w:rsidP="000C3C03">
      <w:pPr>
        <w:jc w:val="both"/>
      </w:pPr>
      <w:r w:rsidRPr="00667640">
        <w:t xml:space="preserve">Det er kommunen som første mottak som har plikt til å påse at farlig avfall blir håndtert på forsvarlig måte, jf. avfallsforskriften § 11-5 flg. og vedlegg III og IV til avfallsforskriften kap. 11. Leverandøren kan ikke fakturere </w:t>
      </w:r>
      <w:r w:rsidR="003C5068">
        <w:t>O</w:t>
      </w:r>
      <w:r w:rsidRPr="00667640">
        <w:t xml:space="preserve">ppdragsgiver for kostnader knyttet til håndtering av avfall utover det som er forhåndsavtalt i kontrakten, med mindre det foreligger et avvik. Med avvik menes: </w:t>
      </w:r>
    </w:p>
    <w:p w14:paraId="3D7F7CAB" w14:textId="4CF72B1B" w:rsidR="00667640" w:rsidRDefault="00667640" w:rsidP="003E6343">
      <w:pPr>
        <w:pStyle w:val="ListParagraph"/>
        <w:numPr>
          <w:ilvl w:val="0"/>
          <w:numId w:val="23"/>
        </w:numPr>
        <w:jc w:val="both"/>
      </w:pPr>
      <w:r w:rsidRPr="00667640">
        <w:t xml:space="preserve">Ordinære avvik: Forhold hos </w:t>
      </w:r>
      <w:r w:rsidR="003C5068">
        <w:t>O</w:t>
      </w:r>
      <w:r w:rsidRPr="00667640">
        <w:t xml:space="preserve">ppdragsgiver som forårsaker merarbeid hos </w:t>
      </w:r>
      <w:r w:rsidR="00674413">
        <w:t>L</w:t>
      </w:r>
      <w:r w:rsidRPr="00667640">
        <w:t xml:space="preserve">everandøren ved utsortering av avfall når farlig avfall av ulike kategorier er blandet sammen, eller når farlig avfall er blandet sammen med ordinært avfall, jf. avfallsforskriften § 11-5 annet ledd. </w:t>
      </w:r>
    </w:p>
    <w:p w14:paraId="23C1CD1D" w14:textId="31D83D62" w:rsidR="00E46912" w:rsidRDefault="00E46912" w:rsidP="000C3C03">
      <w:pPr>
        <w:pStyle w:val="ListParagraph"/>
        <w:jc w:val="both"/>
      </w:pPr>
    </w:p>
    <w:p w14:paraId="5C40908E" w14:textId="7F2C54B3" w:rsidR="00EE02D1" w:rsidRDefault="00667640" w:rsidP="003E6343">
      <w:pPr>
        <w:pStyle w:val="ListParagraph"/>
        <w:numPr>
          <w:ilvl w:val="0"/>
          <w:numId w:val="23"/>
        </w:numPr>
        <w:jc w:val="both"/>
      </w:pPr>
      <w:r w:rsidRPr="00667640">
        <w:t xml:space="preserve">Rødt avvik: Grov feilsortering hos </w:t>
      </w:r>
      <w:r w:rsidR="003C5068">
        <w:t>O</w:t>
      </w:r>
      <w:r w:rsidRPr="00667640">
        <w:t xml:space="preserve">ppdragsgiver hvor sammenblanding med annet avfall kan skape farlige situasjoner med risiko for skade på helse og miljø. Eksempler på røde avvik er innblanding av reaktivt, eksplosivt, smittefarlig eller radioaktivt avfall. Det vil også foreligge et rødt avvik i andre tilfeller hvor det oppdages avfall utenfor </w:t>
      </w:r>
      <w:r w:rsidR="003C5068">
        <w:t>O</w:t>
      </w:r>
      <w:r w:rsidRPr="00667640">
        <w:t xml:space="preserve">ppdragsgivers tillatelse. </w:t>
      </w:r>
    </w:p>
    <w:p w14:paraId="283B8044" w14:textId="57EA22E6" w:rsidR="00E46912" w:rsidRDefault="00946043" w:rsidP="00E73760">
      <w:r w:rsidRPr="00D21AA0">
        <w:rPr>
          <w:noProof/>
        </w:rPr>
        <w:drawing>
          <wp:anchor distT="0" distB="0" distL="114300" distR="114300" simplePos="0" relativeHeight="251658252" behindDoc="0" locked="0" layoutInCell="1" allowOverlap="1" wp14:anchorId="212A2282" wp14:editId="175111EE">
            <wp:simplePos x="0" y="0"/>
            <wp:positionH relativeFrom="margin">
              <wp:align>center</wp:align>
            </wp:positionH>
            <wp:positionV relativeFrom="paragraph">
              <wp:posOffset>1690370</wp:posOffset>
            </wp:positionV>
            <wp:extent cx="3855085" cy="2647950"/>
            <wp:effectExtent l="0" t="0" r="0" b="0"/>
            <wp:wrapTopAndBottom/>
            <wp:docPr id="285139395"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5139395" name=""/>
                    <pic:cNvPicPr/>
                  </pic:nvPicPr>
                  <pic:blipFill>
                    <a:blip r:embed="rId30">
                      <a:extLst>
                        <a:ext uri="{28A0092B-C50C-407E-A947-70E740481C1C}">
                          <a14:useLocalDpi xmlns:a14="http://schemas.microsoft.com/office/drawing/2010/main" val="0"/>
                        </a:ext>
                      </a:extLst>
                    </a:blip>
                    <a:stretch>
                      <a:fillRect/>
                    </a:stretch>
                  </pic:blipFill>
                  <pic:spPr>
                    <a:xfrm>
                      <a:off x="0" y="0"/>
                      <a:ext cx="3855085" cy="2647950"/>
                    </a:xfrm>
                    <a:prstGeom prst="rect">
                      <a:avLst/>
                    </a:prstGeom>
                  </pic:spPr>
                </pic:pic>
              </a:graphicData>
            </a:graphic>
            <wp14:sizeRelH relativeFrom="page">
              <wp14:pctWidth>0</wp14:pctWidth>
            </wp14:sizeRelH>
            <wp14:sizeRelV relativeFrom="page">
              <wp14:pctHeight>0</wp14:pctHeight>
            </wp14:sizeRelV>
          </wp:anchor>
        </w:drawing>
      </w:r>
      <w:r w:rsidR="00B47A26" w:rsidRPr="00B47A26">
        <w:t xml:space="preserve">Alle avvik skal meldes </w:t>
      </w:r>
      <w:r w:rsidR="003C5068">
        <w:t>O</w:t>
      </w:r>
      <w:r w:rsidR="00B64158">
        <w:t>ppdragsgiver</w:t>
      </w:r>
      <w:r w:rsidR="00B47A26" w:rsidRPr="00B47A26">
        <w:t xml:space="preserve"> så snart som mulig, og senest en uke etter at det ble oppdaget. Dersom </w:t>
      </w:r>
      <w:r w:rsidR="003C5068">
        <w:t>O</w:t>
      </w:r>
      <w:r w:rsidR="00B64158">
        <w:t>ppdragsgiver</w:t>
      </w:r>
      <w:r w:rsidR="00B47A26" w:rsidRPr="00B47A26">
        <w:t xml:space="preserve"> mener at det ikke foreligger et avvik som gir grunnlag for tilleggsfaktura, skal dette meddeles </w:t>
      </w:r>
      <w:r w:rsidR="00674413">
        <w:t>L</w:t>
      </w:r>
      <w:r w:rsidR="00B47A26" w:rsidRPr="00B47A26">
        <w:t xml:space="preserve">everandøren så snart som mulig. Eventuelle avvik skal dokumenteres med bilde hvor det </w:t>
      </w:r>
      <w:r w:rsidR="00B47A26">
        <w:t xml:space="preserve">tydelig </w:t>
      </w:r>
      <w:r w:rsidR="00B47A26" w:rsidRPr="00B47A26">
        <w:t xml:space="preserve">fremgår hva som er avviket i tillegg til bilde av </w:t>
      </w:r>
      <w:r w:rsidR="003C5068">
        <w:t>O</w:t>
      </w:r>
      <w:r w:rsidR="00B64158">
        <w:t>ppdragsgiver</w:t>
      </w:r>
      <w:r w:rsidR="00B47A26" w:rsidRPr="00B47A26">
        <w:t xml:space="preserve"> interne merkelapp. Det skal komme klart frem </w:t>
      </w:r>
      <w:r w:rsidR="00653AB1">
        <w:t xml:space="preserve">fra </w:t>
      </w:r>
      <w:r w:rsidR="00902B3A">
        <w:t xml:space="preserve">hvilket </w:t>
      </w:r>
      <w:r w:rsidR="00B47A26" w:rsidRPr="00B47A26">
        <w:t>anlegg</w:t>
      </w:r>
      <w:r w:rsidR="00902B3A">
        <w:t xml:space="preserve"> hvert enkelt</w:t>
      </w:r>
      <w:r w:rsidR="00B47A26" w:rsidRPr="00B47A26">
        <w:t xml:space="preserve"> avvik gjelder</w:t>
      </w:r>
      <w:r w:rsidR="00B47A26">
        <w:t xml:space="preserve">, så </w:t>
      </w:r>
      <w:r w:rsidR="003C5068">
        <w:t>O</w:t>
      </w:r>
      <w:r w:rsidR="00B47A26">
        <w:t xml:space="preserve">ppdragsgiver </w:t>
      </w:r>
      <w:r w:rsidR="00586CE2">
        <w:t>kan gjøre forbedringstiltak</w:t>
      </w:r>
      <w:r w:rsidR="00B47A26" w:rsidRPr="00B47A26">
        <w:t>.</w:t>
      </w:r>
      <w:r w:rsidR="00586CE2">
        <w:t xml:space="preserve"> Dersom det</w:t>
      </w:r>
      <w:r w:rsidR="00902B3A">
        <w:t>te</w:t>
      </w:r>
      <w:r w:rsidR="00586CE2">
        <w:t xml:space="preserve"> ikke komme</w:t>
      </w:r>
      <w:r w:rsidR="0039255A">
        <w:t>r</w:t>
      </w:r>
      <w:r w:rsidR="00586CE2">
        <w:t xml:space="preserve"> tydelig frem vil avviket bl</w:t>
      </w:r>
      <w:r w:rsidR="00902B3A">
        <w:t>i</w:t>
      </w:r>
      <w:r w:rsidR="00586CE2">
        <w:t xml:space="preserve"> avvist.</w:t>
      </w:r>
      <w:r w:rsidR="00B47A26" w:rsidRPr="00B47A26">
        <w:t xml:space="preserve"> Dersom avfallet omdeklareres, skal det nye deklarasjonsnummeret oppgis i avviket slik at </w:t>
      </w:r>
      <w:r w:rsidR="003C5068">
        <w:t>O</w:t>
      </w:r>
      <w:r w:rsidR="00B47A26" w:rsidRPr="00B47A26">
        <w:t>ppdragsgiver har sporbarhet på avfallet.</w:t>
      </w:r>
    </w:p>
    <w:p w14:paraId="585885BE" w14:textId="68AC8B69" w:rsidR="00586CE2" w:rsidRDefault="00A81F49" w:rsidP="00946043">
      <w:pPr>
        <w:pStyle w:val="Caption"/>
        <w:ind w:left="0" w:firstLine="0"/>
      </w:pPr>
      <w:r>
        <w:t xml:space="preserve">Figur </w:t>
      </w:r>
      <w:r>
        <w:fldChar w:fldCharType="begin"/>
      </w:r>
      <w:r>
        <w:instrText xml:space="preserve"> SEQ Figur \* ARABIC </w:instrText>
      </w:r>
      <w:r>
        <w:fldChar w:fldCharType="separate"/>
      </w:r>
      <w:r>
        <w:rPr>
          <w:noProof/>
        </w:rPr>
        <w:t>6</w:t>
      </w:r>
      <w:r>
        <w:rPr>
          <w:noProof/>
        </w:rPr>
        <w:fldChar w:fldCharType="end"/>
      </w:r>
      <w:r>
        <w:t xml:space="preserve"> - </w:t>
      </w:r>
      <w:r w:rsidRPr="00974515">
        <w:t>Eksempel på intern merkelapp for farlig avfall i REG. Merkelappen beskriver hvilken stasjon avfallet kommer fra</w:t>
      </w:r>
      <w:r>
        <w:t>.</w:t>
      </w:r>
      <w:r>
        <w:br/>
      </w:r>
    </w:p>
    <w:p w14:paraId="21B59828" w14:textId="14CAB841" w:rsidR="00D21AA0" w:rsidRDefault="00F305D1" w:rsidP="008614D2">
      <w:r w:rsidRPr="00F305D1">
        <w:t xml:space="preserve">Pris for </w:t>
      </w:r>
      <w:r w:rsidR="00EE497E">
        <w:t xml:space="preserve">ordinære </w:t>
      </w:r>
      <w:r w:rsidRPr="00F305D1">
        <w:t>avvik skal oppgis i tilbudsskjema, og omfatte alt merarbeid ved avviket. Avfallet skal faktureres med pris for korrekt avfallsstoffnummer etter deklarering/</w:t>
      </w:r>
      <w:r w:rsidR="008614D2">
        <w:t xml:space="preserve"> </w:t>
      </w:r>
      <w:r w:rsidRPr="00F305D1">
        <w:t>omdeklarering. For røde avvik kan det faktureres for ekstra kostn</w:t>
      </w:r>
      <w:r w:rsidR="00F61C0E">
        <w:t>a</w:t>
      </w:r>
      <w:r w:rsidRPr="00F305D1">
        <w:t xml:space="preserve">der </w:t>
      </w:r>
      <w:r w:rsidR="00674413">
        <w:t>L</w:t>
      </w:r>
      <w:r w:rsidRPr="00F305D1">
        <w:t>everandøren har med avfallet, men disse kostn</w:t>
      </w:r>
      <w:r w:rsidR="00676A1B">
        <w:t>a</w:t>
      </w:r>
      <w:r w:rsidRPr="00F305D1">
        <w:t>dene må kunne dokumenteres</w:t>
      </w:r>
      <w:r w:rsidR="00840994">
        <w:t xml:space="preserve"> og avtale</w:t>
      </w:r>
      <w:r w:rsidR="00345D00">
        <w:t>s</w:t>
      </w:r>
      <w:r w:rsidR="00840994">
        <w:t xml:space="preserve"> per gang etter nærmere avtale</w:t>
      </w:r>
      <w:r w:rsidRPr="00F305D1">
        <w:t>.</w:t>
      </w:r>
      <w:r>
        <w:t xml:space="preserve"> </w:t>
      </w:r>
    </w:p>
    <w:p w14:paraId="41FC3B35" w14:textId="0BB81088" w:rsidR="00DE3E4F" w:rsidRDefault="00DE3E4F" w:rsidP="00DE3E4F">
      <w:pPr>
        <w:pStyle w:val="Heading4"/>
      </w:pPr>
      <w:r>
        <w:t>Dialog om avvik</w:t>
      </w:r>
    </w:p>
    <w:p w14:paraId="5A22F965" w14:textId="4D8F13D5" w:rsidR="00D87604" w:rsidRDefault="00D87604" w:rsidP="00E32B93">
      <w:r w:rsidRPr="00D87604">
        <w:t xml:space="preserve">Dersom </w:t>
      </w:r>
      <w:r w:rsidR="00674413">
        <w:t>L</w:t>
      </w:r>
      <w:r w:rsidRPr="00D87604">
        <w:t xml:space="preserve">everandøren gjennom avvik eller på annen måte blir oppmerksom på forhold hos </w:t>
      </w:r>
      <w:r w:rsidR="00586051">
        <w:t>O</w:t>
      </w:r>
      <w:r w:rsidRPr="00D87604">
        <w:t xml:space="preserve">ppdragsgiver som kan forbedres for å sikre bedre mottakskontroll eller en mer effektiv ivaretakelse av miljøet m.v., så forplikter </w:t>
      </w:r>
      <w:r w:rsidR="00674413">
        <w:t>L</w:t>
      </w:r>
      <w:r w:rsidRPr="00D87604">
        <w:t xml:space="preserve">everandøren å ta kontakt med </w:t>
      </w:r>
      <w:r w:rsidR="00586051">
        <w:t>O</w:t>
      </w:r>
      <w:r w:rsidRPr="00D87604">
        <w:t xml:space="preserve">ppdragsgiver å gjøre oppmerksom på dette og komme med eventuelle forslag til forbedringer. Leverandør skal være opptatt av HMS og ha god dialog med </w:t>
      </w:r>
      <w:r w:rsidR="00586051">
        <w:t>O</w:t>
      </w:r>
      <w:r w:rsidRPr="00D87604">
        <w:t xml:space="preserve">ppdragsgiver med hensyn på gode løsninger på </w:t>
      </w:r>
      <w:r w:rsidR="00586051">
        <w:t>O</w:t>
      </w:r>
      <w:r w:rsidRPr="00D87604">
        <w:t xml:space="preserve">ppdragsgivers anlegg. </w:t>
      </w:r>
    </w:p>
    <w:p w14:paraId="661DC82B" w14:textId="7116CA95" w:rsidR="00DE3E4F" w:rsidRDefault="00D87604" w:rsidP="00A81F49">
      <w:pPr>
        <w:jc w:val="both"/>
      </w:pPr>
      <w:r w:rsidRPr="00D87604">
        <w:t xml:space="preserve">Oppdragsgiver og </w:t>
      </w:r>
      <w:r w:rsidR="00674413">
        <w:t>L</w:t>
      </w:r>
      <w:r w:rsidRPr="00D87604">
        <w:t>everandør kan be om dialogmøter knyttet til forbedring i håndtering av farlig avfall.</w:t>
      </w:r>
    </w:p>
    <w:p w14:paraId="3269E2F2" w14:textId="666D111D" w:rsidR="00AA78F2" w:rsidRDefault="00AA78F2" w:rsidP="00AA78F2">
      <w:pPr>
        <w:pStyle w:val="Heading2"/>
      </w:pPr>
      <w:bookmarkStart w:id="33" w:name="_Toc238036166"/>
      <w:r>
        <w:t>Krav til kompetanse</w:t>
      </w:r>
      <w:r w:rsidR="00D979F2">
        <w:t xml:space="preserve"> og kjemikerbistand</w:t>
      </w:r>
      <w:bookmarkEnd w:id="33"/>
    </w:p>
    <w:p w14:paraId="3E77B4AE" w14:textId="08F7D202" w:rsidR="0022055C" w:rsidRPr="0022055C" w:rsidRDefault="0022055C" w:rsidP="0022055C">
      <w:pPr>
        <w:spacing w:after="160" w:line="259" w:lineRule="auto"/>
        <w:jc w:val="both"/>
      </w:pPr>
      <w:r w:rsidRPr="0022055C">
        <w:t xml:space="preserve">Oppdragsgiver mottar farlig avfall som i enkelte tilfeller er mangelfullt merket eller vanskelig å identifisere og klassifisere. For å sikre korrekt håndtering i henhold til avfallsforskriften skal </w:t>
      </w:r>
      <w:r w:rsidR="00674413">
        <w:t>L</w:t>
      </w:r>
      <w:r w:rsidRPr="0022055C">
        <w:t>everandør tilby kjemifaglig bistand ved behov.</w:t>
      </w:r>
    </w:p>
    <w:p w14:paraId="115B3F98" w14:textId="524459E7" w:rsidR="0022055C" w:rsidRPr="0022055C" w:rsidRDefault="0022055C" w:rsidP="0022055C">
      <w:pPr>
        <w:spacing w:after="160" w:line="259" w:lineRule="auto"/>
        <w:jc w:val="both"/>
      </w:pPr>
      <w:r w:rsidRPr="0022055C">
        <w:t xml:space="preserve">Leverandør skal bistå med identifisering, klassifisering, emballering, merking og sortering av ukjent eller krevende farlig avfall som ikke kan avklares av </w:t>
      </w:r>
      <w:r w:rsidR="00586051">
        <w:t>O</w:t>
      </w:r>
      <w:r w:rsidRPr="0022055C">
        <w:t>ppdragsgivers egne kjemikere. Bistand skal som hovedregel gis digitalt eller per telefon, herunder gjennom vurdering av tilsendt dokumentasjon og bilder.</w:t>
      </w:r>
    </w:p>
    <w:p w14:paraId="74A36F86" w14:textId="77777777" w:rsidR="0022055C" w:rsidRPr="0022055C" w:rsidRDefault="0022055C" w:rsidP="0022055C">
      <w:pPr>
        <w:spacing w:after="160" w:line="259" w:lineRule="auto"/>
        <w:jc w:val="both"/>
      </w:pPr>
      <w:r w:rsidRPr="0022055C">
        <w:t>Leverandør skal ha en løsning for løpende innmelding og oppfølging av spørsmål knyttet til ukjent eller uklassifisert avfall. Løsningen skal være tilgjengelig fra kontraktsoppstart og inkludert i kontrakten.</w:t>
      </w:r>
    </w:p>
    <w:p w14:paraId="3CFA688F" w14:textId="7E8D3C52" w:rsidR="0022055C" w:rsidRPr="0022055C" w:rsidRDefault="0022055C" w:rsidP="0022055C">
      <w:pPr>
        <w:spacing w:after="160" w:line="259" w:lineRule="auto"/>
        <w:jc w:val="both"/>
      </w:pPr>
      <w:r w:rsidRPr="0022055C">
        <w:t xml:space="preserve">Responstid på henvendelser skal ikke overstige 3 virkedager innenfor tidsrommet kl. 08:00–15:00. Ordinær rådgivning skal ikke medføre ekstra kostnader for </w:t>
      </w:r>
      <w:r w:rsidR="00586051">
        <w:t>O</w:t>
      </w:r>
      <w:r w:rsidRPr="0022055C">
        <w:t>ppdragsgiver.</w:t>
      </w:r>
    </w:p>
    <w:p w14:paraId="6D89F99B" w14:textId="0A042EBB" w:rsidR="0022055C" w:rsidRPr="0022055C" w:rsidRDefault="0022055C" w:rsidP="0022055C">
      <w:pPr>
        <w:spacing w:after="160" w:line="259" w:lineRule="auto"/>
        <w:jc w:val="both"/>
      </w:pPr>
      <w:r w:rsidRPr="0022055C">
        <w:t xml:space="preserve">Ved behov skal </w:t>
      </w:r>
      <w:r w:rsidR="00674413">
        <w:t>L</w:t>
      </w:r>
      <w:r w:rsidRPr="0022055C">
        <w:t>everandør kunne stille med kjemiker til fysisk oppmøte ved Logistikksenter for farlig avfall i Haraldrudveien 24. Dette kan omfatte identifisering av ukjent avfall, bistand i komplekse saker og opplæring. Det forventes normalt behov for fysisk bistand inntil 1–2 ganger per år. Tjenesten prises separat i tilbudsskjemaet.</w:t>
      </w:r>
    </w:p>
    <w:p w14:paraId="7D2EA4FC" w14:textId="4C827B6F" w:rsidR="0022055C" w:rsidRPr="0022055C" w:rsidRDefault="0022055C" w:rsidP="0022055C">
      <w:pPr>
        <w:spacing w:after="160" w:line="259" w:lineRule="auto"/>
        <w:jc w:val="both"/>
      </w:pPr>
      <w:r w:rsidRPr="0022055C">
        <w:t>Leverandør skal utpeke minimum én fast kontaktperson med ADR-kompetanse som kan gi veiledning om klassifisering, emballering, merking og transport av farlig avfall.</w:t>
      </w:r>
      <w:r w:rsidR="00276305">
        <w:t xml:space="preserve"> </w:t>
      </w:r>
      <w:r w:rsidRPr="0022055C">
        <w:t xml:space="preserve">Tilbudt kjemifaglig personell skal ha dokumentert relevant </w:t>
      </w:r>
      <w:r w:rsidR="0075661A">
        <w:t>kjemifaglig kompetanse og erfaring.</w:t>
      </w:r>
    </w:p>
    <w:p w14:paraId="22306AA6" w14:textId="6F33A7A9" w:rsidR="00936EA9" w:rsidRDefault="0022055C" w:rsidP="00B03A96">
      <w:pPr>
        <w:spacing w:after="160" w:line="259" w:lineRule="auto"/>
        <w:jc w:val="both"/>
      </w:pPr>
      <w:r w:rsidRPr="006E354B">
        <w:rPr>
          <w:b/>
          <w:bCs/>
        </w:rPr>
        <w:t>Dokumentasjonskrav:</w:t>
      </w:r>
      <w:r w:rsidR="00691AA8">
        <w:rPr>
          <w:b/>
          <w:bCs/>
        </w:rPr>
        <w:t xml:space="preserve"> </w:t>
      </w:r>
      <w:r w:rsidR="00691AA8">
        <w:t>Le</w:t>
      </w:r>
      <w:r w:rsidR="00691AA8" w:rsidRPr="0022055C">
        <w:t>verandør skal legge ved CV og dokumentasjon på tilbudt personells kompetanse og erfaring</w:t>
      </w:r>
      <w:r w:rsidR="00A45CDF">
        <w:t xml:space="preserve"> som skal brukes i oppdraget</w:t>
      </w:r>
      <w:r w:rsidR="00691AA8" w:rsidRPr="0022055C">
        <w:t>.</w:t>
      </w:r>
    </w:p>
    <w:p w14:paraId="1D53E0BA" w14:textId="77777777" w:rsidR="00F06E43" w:rsidRDefault="00F06E43" w:rsidP="00B03A96">
      <w:pPr>
        <w:pStyle w:val="Heading2"/>
        <w:numPr>
          <w:ilvl w:val="0"/>
          <w:numId w:val="0"/>
        </w:numPr>
      </w:pPr>
      <w:bookmarkStart w:id="34" w:name="_Toc231820669"/>
    </w:p>
    <w:p w14:paraId="4AD65761" w14:textId="64434376" w:rsidR="00936EA9" w:rsidRPr="00C47568" w:rsidRDefault="00C47568" w:rsidP="00C47568">
      <w:pPr>
        <w:pStyle w:val="Heading2"/>
      </w:pPr>
      <w:bookmarkStart w:id="35" w:name="_Toc238036167"/>
      <w:r>
        <w:t>A</w:t>
      </w:r>
      <w:r w:rsidR="00936EA9" w:rsidRPr="00C47568">
        <w:t>dministrative krav</w:t>
      </w:r>
      <w:bookmarkEnd w:id="34"/>
      <w:bookmarkEnd w:id="35"/>
    </w:p>
    <w:p w14:paraId="1BE2FB62" w14:textId="77777777" w:rsidR="00936EA9" w:rsidRPr="00542FBA" w:rsidRDefault="00936EA9" w:rsidP="00936EA9">
      <w:pPr>
        <w:pStyle w:val="Heading3"/>
      </w:pPr>
      <w:bookmarkStart w:id="36" w:name="_Toc231820670"/>
      <w:bookmarkStart w:id="37" w:name="_Toc238036168"/>
      <w:r w:rsidRPr="00542FBA">
        <w:t>Rapportering</w:t>
      </w:r>
      <w:bookmarkEnd w:id="36"/>
      <w:bookmarkEnd w:id="37"/>
    </w:p>
    <w:p w14:paraId="56D3936E" w14:textId="23AC14C2" w:rsidR="00B0309C" w:rsidRPr="00936EA9" w:rsidRDefault="00936EA9" w:rsidP="000C3C03">
      <w:pPr>
        <w:jc w:val="both"/>
      </w:pPr>
      <w:r w:rsidRPr="00936EA9">
        <w:t xml:space="preserve">All utveksling av data og dokumentasjon mellom </w:t>
      </w:r>
      <w:r w:rsidR="00674413">
        <w:t>L</w:t>
      </w:r>
      <w:r w:rsidRPr="00936EA9">
        <w:t xml:space="preserve">everandør og </w:t>
      </w:r>
      <w:r w:rsidR="00586051">
        <w:t>O</w:t>
      </w:r>
      <w:r w:rsidRPr="00936EA9">
        <w:t xml:space="preserve">ppdragsgiver skal skje elektronisk. Informasjon om hver leveranse skal deles med </w:t>
      </w:r>
      <w:r w:rsidR="00586051">
        <w:t>O</w:t>
      </w:r>
      <w:r w:rsidRPr="00936EA9">
        <w:t>ppdragsgiver og danne grunnlag for fakturering.</w:t>
      </w:r>
    </w:p>
    <w:p w14:paraId="5DA6642B" w14:textId="0D5F269F" w:rsidR="00B0309C" w:rsidRPr="00936EA9" w:rsidRDefault="00936EA9" w:rsidP="000C3C03">
      <w:pPr>
        <w:jc w:val="both"/>
      </w:pPr>
      <w:r w:rsidRPr="00936EA9">
        <w:t xml:space="preserve">Primært ønsker </w:t>
      </w:r>
      <w:r w:rsidR="00586051">
        <w:t>O</w:t>
      </w:r>
      <w:r w:rsidRPr="00936EA9">
        <w:t xml:space="preserve">ppdragsgiver at data tilgjengeliggjøres gjennom API fra </w:t>
      </w:r>
      <w:r w:rsidR="005E1A61">
        <w:t>L</w:t>
      </w:r>
      <w:r w:rsidRPr="00936EA9">
        <w:t xml:space="preserve">everandør, hvor data kommer direkte fra </w:t>
      </w:r>
      <w:r w:rsidR="00674413">
        <w:t>L</w:t>
      </w:r>
      <w:r w:rsidRPr="00936EA9">
        <w:t xml:space="preserve">everandørens ERP-system. For </w:t>
      </w:r>
      <w:r w:rsidR="005E1A61">
        <w:t>L</w:t>
      </w:r>
      <w:r w:rsidRPr="00936EA9">
        <w:t xml:space="preserve">everandører som ikke har denne typen systemer, så skal data rapporteres i </w:t>
      </w:r>
      <w:r w:rsidR="00586051">
        <w:t>O</w:t>
      </w:r>
      <w:r w:rsidRPr="00936EA9">
        <w:t xml:space="preserve">ppdragsgivers web-løsning. </w:t>
      </w:r>
    </w:p>
    <w:p w14:paraId="6666970D" w14:textId="71A93BB6" w:rsidR="00936EA9" w:rsidRPr="00936EA9" w:rsidRDefault="00936EA9" w:rsidP="000C3C03">
      <w:pPr>
        <w:jc w:val="both"/>
      </w:pPr>
      <w:r w:rsidRPr="00936EA9">
        <w:t xml:space="preserve">Primært ønsker </w:t>
      </w:r>
      <w:r w:rsidR="00586051">
        <w:t>O</w:t>
      </w:r>
      <w:r w:rsidRPr="00936EA9">
        <w:t xml:space="preserve">ppdragsgiver at data deles løpende når </w:t>
      </w:r>
      <w:r w:rsidR="005E1A61">
        <w:t>L</w:t>
      </w:r>
      <w:r w:rsidRPr="00936EA9">
        <w:t xml:space="preserve">everandøren utfører oppdrag. Alternativ skal det minimum leveres data månedlig innen femte virkedag påfølgende måned. Datarapportering gjennom API eller til </w:t>
      </w:r>
      <w:r w:rsidR="004E689A">
        <w:t>O</w:t>
      </w:r>
      <w:r w:rsidRPr="00936EA9">
        <w:t xml:space="preserve">ppdragsgivers web-løsning, skal inneholde følgende felter:  </w:t>
      </w:r>
    </w:p>
    <w:p w14:paraId="742A536C" w14:textId="7C523F4B" w:rsidR="00936EA9" w:rsidRPr="0039255A" w:rsidRDefault="00936EA9" w:rsidP="003E6343">
      <w:pPr>
        <w:pStyle w:val="ListParagraph"/>
        <w:numPr>
          <w:ilvl w:val="0"/>
          <w:numId w:val="20"/>
        </w:numPr>
        <w:spacing w:after="0"/>
        <w:ind w:left="210"/>
        <w:rPr>
          <w:rFonts w:eastAsia="Times New Roman" w:cs="Times New Roman"/>
          <w:szCs w:val="20"/>
        </w:rPr>
      </w:pPr>
      <w:r w:rsidRPr="00936EA9">
        <w:rPr>
          <w:rFonts w:eastAsia="Times New Roman" w:cs="Times New Roman"/>
          <w:b/>
          <w:bCs/>
          <w:szCs w:val="20"/>
        </w:rPr>
        <w:t>veie_id</w:t>
      </w:r>
      <w:r w:rsidRPr="00936EA9">
        <w:rPr>
          <w:rFonts w:eastAsia="Times New Roman" w:cs="Times New Roman"/>
          <w:szCs w:val="20"/>
        </w:rPr>
        <w:t>: </w:t>
      </w:r>
      <w:r w:rsidRPr="00936EA9">
        <w:rPr>
          <w:rFonts w:eastAsia="Times New Roman" w:cs="Times New Roman"/>
          <w:i/>
          <w:iCs/>
          <w:szCs w:val="20"/>
        </w:rPr>
        <w:t>(Valgfri) - ID for veiingen som korresponderer med ID i deres system. Format: fritekst</w:t>
      </w:r>
      <w:r w:rsidRPr="00936EA9">
        <w:rPr>
          <w:rFonts w:eastAsia="Times New Roman" w:cs="Times New Roman"/>
          <w:szCs w:val="20"/>
        </w:rPr>
        <w:t xml:space="preserve"> </w:t>
      </w:r>
    </w:p>
    <w:p w14:paraId="2A5F2202" w14:textId="60384C4F" w:rsidR="00936EA9" w:rsidRPr="0039255A" w:rsidRDefault="00936EA9" w:rsidP="003E6343">
      <w:pPr>
        <w:pStyle w:val="ListParagraph"/>
        <w:numPr>
          <w:ilvl w:val="0"/>
          <w:numId w:val="19"/>
        </w:numPr>
        <w:spacing w:after="0"/>
        <w:ind w:left="210"/>
        <w:rPr>
          <w:rFonts w:eastAsia="Times New Roman" w:cs="Times New Roman"/>
          <w:szCs w:val="20"/>
        </w:rPr>
      </w:pPr>
      <w:r w:rsidRPr="00936EA9">
        <w:rPr>
          <w:rFonts w:eastAsia="Times New Roman" w:cs="Times New Roman"/>
          <w:b/>
          <w:bCs/>
          <w:szCs w:val="20"/>
        </w:rPr>
        <w:t>tidspunkt_inn</w:t>
      </w:r>
      <w:r w:rsidRPr="00936EA9">
        <w:rPr>
          <w:rFonts w:eastAsia="Times New Roman" w:cs="Times New Roman"/>
          <w:szCs w:val="20"/>
        </w:rPr>
        <w:t>: </w:t>
      </w:r>
      <w:r w:rsidRPr="00936EA9">
        <w:rPr>
          <w:rFonts w:eastAsia="Times New Roman" w:cs="Times New Roman"/>
          <w:i/>
          <w:iCs/>
          <w:szCs w:val="20"/>
        </w:rPr>
        <w:t>(Valgfri) - Dato og tidspunkt for innveiing hos dere. Kun aktuell for enkeltveiinger. Format: 'YYYY-MM-DD HH:MM:SS', eksempel: '2024-12-24 14:24:05'</w:t>
      </w:r>
      <w:r w:rsidRPr="00936EA9">
        <w:rPr>
          <w:rFonts w:eastAsia="Times New Roman" w:cs="Times New Roman"/>
          <w:szCs w:val="20"/>
        </w:rPr>
        <w:t xml:space="preserve"> </w:t>
      </w:r>
    </w:p>
    <w:p w14:paraId="3C48A6AD" w14:textId="0F740186" w:rsidR="00936EA9" w:rsidRPr="0039255A" w:rsidRDefault="00936EA9" w:rsidP="003E6343">
      <w:pPr>
        <w:pStyle w:val="ListParagraph"/>
        <w:numPr>
          <w:ilvl w:val="0"/>
          <w:numId w:val="18"/>
        </w:numPr>
        <w:spacing w:after="0"/>
        <w:ind w:left="210"/>
        <w:rPr>
          <w:rFonts w:eastAsia="Times New Roman" w:cs="Times New Roman"/>
          <w:szCs w:val="20"/>
        </w:rPr>
      </w:pPr>
      <w:r w:rsidRPr="00936EA9">
        <w:rPr>
          <w:rFonts w:eastAsia="Times New Roman" w:cs="Times New Roman"/>
          <w:b/>
          <w:bCs/>
          <w:szCs w:val="20"/>
        </w:rPr>
        <w:t>tidspunkt_ut</w:t>
      </w:r>
      <w:r w:rsidRPr="00936EA9">
        <w:rPr>
          <w:rFonts w:eastAsia="Times New Roman" w:cs="Times New Roman"/>
          <w:szCs w:val="20"/>
        </w:rPr>
        <w:t>: </w:t>
      </w:r>
      <w:r w:rsidRPr="00936EA9">
        <w:rPr>
          <w:rFonts w:eastAsia="Times New Roman" w:cs="Times New Roman"/>
          <w:i/>
          <w:iCs/>
          <w:szCs w:val="20"/>
        </w:rPr>
        <w:t>(Obligatorisk) - Dato og tidspunkt for utveiing hos dere. For månedsaggregerte data settes siste dag i måneden. Format: 'YYYY-MM-DD HH:MM:SS', eksempel: '2024-12-24 15:24:05'</w:t>
      </w:r>
      <w:r w:rsidRPr="00936EA9">
        <w:rPr>
          <w:rFonts w:eastAsia="Times New Roman" w:cs="Times New Roman"/>
          <w:szCs w:val="20"/>
        </w:rPr>
        <w:t xml:space="preserve"> </w:t>
      </w:r>
    </w:p>
    <w:p w14:paraId="07FABAFD" w14:textId="6EE00BFA" w:rsidR="00936EA9" w:rsidRPr="0039255A" w:rsidRDefault="00936EA9" w:rsidP="003E6343">
      <w:pPr>
        <w:pStyle w:val="ListParagraph"/>
        <w:numPr>
          <w:ilvl w:val="0"/>
          <w:numId w:val="17"/>
        </w:numPr>
        <w:spacing w:after="0"/>
        <w:ind w:left="210"/>
        <w:rPr>
          <w:rFonts w:eastAsia="Times New Roman" w:cs="Times New Roman"/>
          <w:szCs w:val="20"/>
        </w:rPr>
      </w:pPr>
      <w:r w:rsidRPr="00936EA9">
        <w:rPr>
          <w:rFonts w:eastAsia="Times New Roman" w:cs="Times New Roman"/>
          <w:b/>
          <w:bCs/>
          <w:szCs w:val="20"/>
        </w:rPr>
        <w:t>kjøretøy</w:t>
      </w:r>
      <w:r w:rsidRPr="00936EA9">
        <w:rPr>
          <w:rFonts w:eastAsia="Times New Roman" w:cs="Times New Roman"/>
          <w:szCs w:val="20"/>
        </w:rPr>
        <w:t>: </w:t>
      </w:r>
      <w:r w:rsidRPr="00936EA9">
        <w:rPr>
          <w:rFonts w:eastAsia="Times New Roman" w:cs="Times New Roman"/>
          <w:i/>
          <w:iCs/>
          <w:szCs w:val="20"/>
        </w:rPr>
        <w:t>(Valgfri) - Registreringsnummer på kjøretøy som ble benyttet for å frakte avfallet. Kun aktuell for enkeltveiinger. Format: 2 bokstaver og 5 siffer, uten mellomrom. Eksempel:'AB12345'</w:t>
      </w:r>
      <w:r w:rsidRPr="00936EA9">
        <w:rPr>
          <w:rFonts w:eastAsia="Times New Roman" w:cs="Times New Roman"/>
          <w:szCs w:val="20"/>
        </w:rPr>
        <w:t xml:space="preserve"> </w:t>
      </w:r>
    </w:p>
    <w:p w14:paraId="252B9871" w14:textId="252F295E" w:rsidR="00936EA9" w:rsidRPr="0039255A" w:rsidRDefault="00936EA9" w:rsidP="003E6343">
      <w:pPr>
        <w:pStyle w:val="ListParagraph"/>
        <w:numPr>
          <w:ilvl w:val="0"/>
          <w:numId w:val="16"/>
        </w:numPr>
        <w:spacing w:after="0"/>
        <w:ind w:left="210"/>
        <w:rPr>
          <w:rFonts w:eastAsia="Times New Roman" w:cs="Times New Roman"/>
          <w:szCs w:val="20"/>
        </w:rPr>
      </w:pPr>
      <w:r w:rsidRPr="00936EA9">
        <w:rPr>
          <w:rFonts w:eastAsia="Times New Roman" w:cs="Times New Roman"/>
          <w:b/>
          <w:bCs/>
          <w:szCs w:val="20"/>
        </w:rPr>
        <w:t>organisasjonsnummer</w:t>
      </w:r>
      <w:r w:rsidRPr="00936EA9">
        <w:rPr>
          <w:rFonts w:eastAsia="Times New Roman" w:cs="Times New Roman"/>
          <w:szCs w:val="20"/>
        </w:rPr>
        <w:t>: </w:t>
      </w:r>
      <w:r w:rsidRPr="00936EA9">
        <w:rPr>
          <w:rFonts w:eastAsia="Times New Roman" w:cs="Times New Roman"/>
          <w:i/>
          <w:iCs/>
          <w:szCs w:val="20"/>
        </w:rPr>
        <w:t>(Obligatorisk) - Det 9-sifrede organisasjonsnummeret til din organisasjon i Brønnøysundregisteret.</w:t>
      </w:r>
      <w:r w:rsidRPr="00936EA9">
        <w:rPr>
          <w:rFonts w:eastAsia="Times New Roman" w:cs="Times New Roman"/>
          <w:szCs w:val="20"/>
        </w:rPr>
        <w:t xml:space="preserve"> </w:t>
      </w:r>
    </w:p>
    <w:p w14:paraId="2251D3FC" w14:textId="1750F1E3" w:rsidR="00936EA9" w:rsidRPr="0039255A" w:rsidRDefault="00936EA9" w:rsidP="003E6343">
      <w:pPr>
        <w:pStyle w:val="ListParagraph"/>
        <w:numPr>
          <w:ilvl w:val="0"/>
          <w:numId w:val="15"/>
        </w:numPr>
        <w:spacing w:after="0"/>
        <w:ind w:left="210"/>
        <w:rPr>
          <w:rFonts w:eastAsia="Times New Roman" w:cs="Times New Roman"/>
          <w:szCs w:val="20"/>
        </w:rPr>
      </w:pPr>
      <w:r w:rsidRPr="00936EA9">
        <w:rPr>
          <w:rFonts w:eastAsia="Times New Roman" w:cs="Times New Roman"/>
          <w:b/>
          <w:bCs/>
          <w:szCs w:val="20"/>
        </w:rPr>
        <w:t>organisasjonsnavn</w:t>
      </w:r>
      <w:r w:rsidRPr="00936EA9">
        <w:rPr>
          <w:rFonts w:eastAsia="Times New Roman" w:cs="Times New Roman"/>
          <w:szCs w:val="20"/>
        </w:rPr>
        <w:t>: </w:t>
      </w:r>
      <w:r w:rsidRPr="00936EA9">
        <w:rPr>
          <w:rFonts w:eastAsia="Times New Roman" w:cs="Times New Roman"/>
          <w:i/>
          <w:iCs/>
          <w:szCs w:val="20"/>
        </w:rPr>
        <w:t>(Obligatorisk) - Navn på din organisasjon.</w:t>
      </w:r>
      <w:r w:rsidRPr="00936EA9">
        <w:rPr>
          <w:rFonts w:eastAsia="Times New Roman" w:cs="Times New Roman"/>
          <w:szCs w:val="20"/>
        </w:rPr>
        <w:t xml:space="preserve"> </w:t>
      </w:r>
    </w:p>
    <w:p w14:paraId="427CF911" w14:textId="2D9D389B" w:rsidR="00936EA9" w:rsidRPr="0039255A" w:rsidRDefault="00936EA9" w:rsidP="003E6343">
      <w:pPr>
        <w:pStyle w:val="ListParagraph"/>
        <w:numPr>
          <w:ilvl w:val="0"/>
          <w:numId w:val="14"/>
        </w:numPr>
        <w:spacing w:after="0"/>
        <w:ind w:left="210"/>
        <w:rPr>
          <w:rFonts w:eastAsia="Times New Roman" w:cs="Times New Roman"/>
          <w:szCs w:val="20"/>
        </w:rPr>
      </w:pPr>
      <w:r w:rsidRPr="00936EA9">
        <w:rPr>
          <w:rFonts w:eastAsia="Times New Roman" w:cs="Times New Roman"/>
          <w:b/>
          <w:bCs/>
          <w:szCs w:val="20"/>
        </w:rPr>
        <w:t>avtalenummer</w:t>
      </w:r>
      <w:r w:rsidRPr="00936EA9">
        <w:rPr>
          <w:rFonts w:eastAsia="Times New Roman" w:cs="Times New Roman"/>
          <w:szCs w:val="20"/>
        </w:rPr>
        <w:t>: </w:t>
      </w:r>
      <w:r w:rsidRPr="00936EA9">
        <w:rPr>
          <w:rFonts w:eastAsia="Times New Roman" w:cs="Times New Roman"/>
          <w:i/>
          <w:iCs/>
          <w:szCs w:val="20"/>
        </w:rPr>
        <w:t>(Obligatorisk) - Avtalenummer knyttet til veiingen som rapporteres. Avtalenummer er basert på REGs interne systemer, og avklares med REG ved kontraktsinngåelse.</w:t>
      </w:r>
      <w:r w:rsidRPr="00936EA9">
        <w:rPr>
          <w:rFonts w:eastAsia="Times New Roman" w:cs="Times New Roman"/>
          <w:szCs w:val="20"/>
        </w:rPr>
        <w:t xml:space="preserve"> </w:t>
      </w:r>
    </w:p>
    <w:p w14:paraId="77D21937" w14:textId="3585AC2A" w:rsidR="00936EA9" w:rsidRPr="0039255A" w:rsidRDefault="00936EA9" w:rsidP="003E6343">
      <w:pPr>
        <w:pStyle w:val="ListParagraph"/>
        <w:numPr>
          <w:ilvl w:val="0"/>
          <w:numId w:val="13"/>
        </w:numPr>
        <w:spacing w:after="0"/>
        <w:ind w:left="210"/>
        <w:rPr>
          <w:rFonts w:eastAsia="Times New Roman" w:cs="Times New Roman"/>
          <w:szCs w:val="20"/>
        </w:rPr>
      </w:pPr>
      <w:r w:rsidRPr="00936EA9">
        <w:rPr>
          <w:rFonts w:eastAsia="Times New Roman" w:cs="Times New Roman"/>
          <w:b/>
          <w:bCs/>
          <w:szCs w:val="20"/>
        </w:rPr>
        <w:t>fraksjonsnummer</w:t>
      </w:r>
      <w:r w:rsidRPr="00936EA9">
        <w:rPr>
          <w:rFonts w:eastAsia="Times New Roman" w:cs="Times New Roman"/>
          <w:szCs w:val="20"/>
        </w:rPr>
        <w:t>: </w:t>
      </w:r>
      <w:r w:rsidRPr="00936EA9">
        <w:rPr>
          <w:rFonts w:eastAsia="Times New Roman" w:cs="Times New Roman"/>
          <w:i/>
          <w:iCs/>
          <w:szCs w:val="20"/>
        </w:rPr>
        <w:t>(Obligatorisk) - Fraksjonskode for avfallet. Fraksjonskoder følger REGs interne system, og avklares med REG ved kontraktsinngåelse. Format: 6 siffer (4 første fra NS9431, 2 siste fra REG)</w:t>
      </w:r>
      <w:r w:rsidRPr="00936EA9">
        <w:rPr>
          <w:rFonts w:eastAsia="Times New Roman" w:cs="Times New Roman"/>
          <w:szCs w:val="20"/>
        </w:rPr>
        <w:t xml:space="preserve"> </w:t>
      </w:r>
    </w:p>
    <w:p w14:paraId="71C5D418" w14:textId="4F3995B2" w:rsidR="00936EA9" w:rsidRPr="0039255A" w:rsidRDefault="00936EA9" w:rsidP="003E6343">
      <w:pPr>
        <w:pStyle w:val="ListParagraph"/>
        <w:numPr>
          <w:ilvl w:val="0"/>
          <w:numId w:val="12"/>
        </w:numPr>
        <w:spacing w:after="0"/>
        <w:ind w:left="210"/>
        <w:rPr>
          <w:rFonts w:eastAsia="Times New Roman" w:cs="Times New Roman"/>
          <w:szCs w:val="20"/>
        </w:rPr>
      </w:pPr>
      <w:r w:rsidRPr="00936EA9">
        <w:rPr>
          <w:rFonts w:eastAsia="Times New Roman" w:cs="Times New Roman"/>
          <w:b/>
          <w:bCs/>
          <w:szCs w:val="20"/>
        </w:rPr>
        <w:t>hentested</w:t>
      </w:r>
      <w:r w:rsidRPr="00936EA9">
        <w:rPr>
          <w:rFonts w:eastAsia="Times New Roman" w:cs="Times New Roman"/>
          <w:szCs w:val="20"/>
        </w:rPr>
        <w:t>: </w:t>
      </w:r>
      <w:r w:rsidRPr="00936EA9">
        <w:rPr>
          <w:rFonts w:eastAsia="Times New Roman" w:cs="Times New Roman"/>
          <w:i/>
          <w:iCs/>
          <w:szCs w:val="20"/>
        </w:rPr>
        <w:t>(Obligatorisk) - Navn på sted avfallet ble hentet. Standardiserte navn på hentesteder avklares med REG ved kontraktsinngåelse.</w:t>
      </w:r>
      <w:r w:rsidRPr="00936EA9">
        <w:rPr>
          <w:rFonts w:eastAsia="Times New Roman" w:cs="Times New Roman"/>
          <w:szCs w:val="20"/>
        </w:rPr>
        <w:t xml:space="preserve"> </w:t>
      </w:r>
    </w:p>
    <w:p w14:paraId="74907C33" w14:textId="2DECF44E" w:rsidR="00936EA9" w:rsidRPr="0039255A" w:rsidRDefault="00936EA9" w:rsidP="003E6343">
      <w:pPr>
        <w:pStyle w:val="ListParagraph"/>
        <w:numPr>
          <w:ilvl w:val="0"/>
          <w:numId w:val="11"/>
        </w:numPr>
        <w:spacing w:after="0"/>
        <w:ind w:left="210"/>
        <w:rPr>
          <w:rFonts w:eastAsia="Times New Roman" w:cs="Times New Roman"/>
          <w:szCs w:val="20"/>
        </w:rPr>
      </w:pPr>
      <w:r w:rsidRPr="00936EA9">
        <w:rPr>
          <w:rFonts w:eastAsia="Times New Roman" w:cs="Times New Roman"/>
          <w:b/>
          <w:bCs/>
          <w:szCs w:val="20"/>
        </w:rPr>
        <w:t>nettovekt</w:t>
      </w:r>
      <w:r w:rsidRPr="00936EA9">
        <w:rPr>
          <w:rFonts w:eastAsia="Times New Roman" w:cs="Times New Roman"/>
          <w:szCs w:val="20"/>
        </w:rPr>
        <w:t>: </w:t>
      </w:r>
      <w:r w:rsidRPr="00936EA9">
        <w:rPr>
          <w:rFonts w:eastAsia="Times New Roman" w:cs="Times New Roman"/>
          <w:i/>
          <w:iCs/>
          <w:szCs w:val="20"/>
        </w:rPr>
        <w:t>(Obligatorisk) - Nettovekt rapportert i kilo. Format: desimaltall, eksempel: 1024.5</w:t>
      </w:r>
      <w:r w:rsidRPr="00936EA9">
        <w:rPr>
          <w:rFonts w:eastAsia="Times New Roman" w:cs="Times New Roman"/>
          <w:szCs w:val="20"/>
        </w:rPr>
        <w:t xml:space="preserve"> </w:t>
      </w:r>
    </w:p>
    <w:p w14:paraId="40375D7C" w14:textId="6EA554D0" w:rsidR="00D7437E" w:rsidRPr="00B03A96" w:rsidRDefault="00936EA9" w:rsidP="003E6343">
      <w:pPr>
        <w:pStyle w:val="ListParagraph"/>
        <w:numPr>
          <w:ilvl w:val="0"/>
          <w:numId w:val="10"/>
        </w:numPr>
        <w:spacing w:after="0"/>
        <w:ind w:left="210"/>
      </w:pPr>
      <w:r w:rsidRPr="00B03A96">
        <w:rPr>
          <w:rFonts w:eastAsia="Times New Roman" w:cs="Times New Roman"/>
          <w:b/>
          <w:bCs/>
          <w:szCs w:val="20"/>
        </w:rPr>
        <w:t>enhet</w:t>
      </w:r>
      <w:r w:rsidRPr="00B03A96">
        <w:rPr>
          <w:rFonts w:eastAsia="Times New Roman" w:cs="Times New Roman"/>
          <w:szCs w:val="20"/>
        </w:rPr>
        <w:t>: </w:t>
      </w:r>
      <w:r w:rsidRPr="00B03A96">
        <w:rPr>
          <w:rFonts w:eastAsia="Times New Roman" w:cs="Times New Roman"/>
          <w:i/>
          <w:iCs/>
          <w:szCs w:val="20"/>
        </w:rPr>
        <w:t>(Obligatorisk) - Enhet for nettovekt. Kun 'kg' er tillatt per nå.</w:t>
      </w:r>
    </w:p>
    <w:p w14:paraId="1F1535DF" w14:textId="77777777" w:rsidR="00B03A96" w:rsidRDefault="00B03A96" w:rsidP="00B03A96">
      <w:pPr>
        <w:pStyle w:val="ListParagraph"/>
        <w:spacing w:after="0"/>
        <w:ind w:left="210"/>
      </w:pPr>
    </w:p>
    <w:p w14:paraId="7F21F783" w14:textId="77777777" w:rsidR="00936EA9" w:rsidRPr="00542FBA" w:rsidRDefault="00936EA9" w:rsidP="00936EA9">
      <w:pPr>
        <w:pStyle w:val="Heading3"/>
      </w:pPr>
      <w:bookmarkStart w:id="38" w:name="_Toc231820671"/>
      <w:bookmarkStart w:id="39" w:name="_Toc238036169"/>
      <w:r>
        <w:t>Krav til fakturering</w:t>
      </w:r>
      <w:bookmarkEnd w:id="38"/>
      <w:bookmarkEnd w:id="39"/>
    </w:p>
    <w:p w14:paraId="55216170" w14:textId="77777777" w:rsidR="00936EA9" w:rsidRPr="00D1641B" w:rsidRDefault="00936EA9" w:rsidP="00936EA9">
      <w:r w:rsidRPr="00D1641B">
        <w:t>Leverandør skal oppfylle følgende krav til fakturering:</w:t>
      </w:r>
    </w:p>
    <w:p w14:paraId="7CA3E179" w14:textId="77777777" w:rsidR="00936EA9" w:rsidRDefault="00936EA9" w:rsidP="003E6343">
      <w:pPr>
        <w:pStyle w:val="ListParagraph"/>
        <w:numPr>
          <w:ilvl w:val="0"/>
          <w:numId w:val="7"/>
        </w:numPr>
        <w:rPr>
          <w:b/>
        </w:rPr>
      </w:pPr>
      <w:r w:rsidRPr="26C5C61B">
        <w:rPr>
          <w:b/>
          <w:bCs/>
        </w:rPr>
        <w:t>Fakturamerking</w:t>
      </w:r>
      <w:r w:rsidRPr="26C5C61B">
        <w:rPr>
          <w:b/>
        </w:rPr>
        <w:t xml:space="preserve"> og format</w:t>
      </w:r>
    </w:p>
    <w:p w14:paraId="360DCC5A" w14:textId="77777777" w:rsidR="00936EA9" w:rsidRPr="00D1641B" w:rsidRDefault="00936EA9" w:rsidP="003E6343">
      <w:pPr>
        <w:pStyle w:val="ListParagraph"/>
        <w:numPr>
          <w:ilvl w:val="1"/>
          <w:numId w:val="7"/>
        </w:numPr>
        <w:ind w:left="709"/>
      </w:pPr>
      <w:r w:rsidRPr="26C5C61B">
        <w:t>Faktura</w:t>
      </w:r>
      <w:r w:rsidRPr="00D1641B">
        <w:t xml:space="preserve"> skal merkes med gyldig innkjøpsordrenummer (98XXXXXX)</w:t>
      </w:r>
    </w:p>
    <w:p w14:paraId="4A657A07" w14:textId="77777777" w:rsidR="00936EA9" w:rsidRPr="00D1641B" w:rsidRDefault="00936EA9" w:rsidP="003E6343">
      <w:pPr>
        <w:pStyle w:val="ListParagraph"/>
        <w:numPr>
          <w:ilvl w:val="1"/>
          <w:numId w:val="7"/>
        </w:numPr>
        <w:ind w:left="709"/>
      </w:pPr>
      <w:r w:rsidRPr="00D1641B">
        <w:t>Innkjøpsordrenummer skal fremgå både av faktura og pakkseddel</w:t>
      </w:r>
    </w:p>
    <w:p w14:paraId="32073683" w14:textId="77777777" w:rsidR="00936EA9" w:rsidRPr="00D1641B" w:rsidRDefault="00936EA9" w:rsidP="003E6343">
      <w:pPr>
        <w:pStyle w:val="ListParagraph"/>
        <w:numPr>
          <w:ilvl w:val="1"/>
          <w:numId w:val="7"/>
        </w:numPr>
        <w:ind w:left="709"/>
      </w:pPr>
      <w:r w:rsidRPr="00D1641B">
        <w:t>Faktura skal sendes elektronisk i EHF-format (</w:t>
      </w:r>
      <w:r w:rsidRPr="26C5C61B">
        <w:t>Elektronisk</w:t>
      </w:r>
      <w:r w:rsidRPr="00D1641B">
        <w:t xml:space="preserve"> handelsformat)</w:t>
      </w:r>
    </w:p>
    <w:p w14:paraId="59C2FC81" w14:textId="77777777" w:rsidR="00936EA9" w:rsidRDefault="00936EA9" w:rsidP="003E6343">
      <w:pPr>
        <w:pStyle w:val="ListParagraph"/>
        <w:numPr>
          <w:ilvl w:val="0"/>
          <w:numId w:val="7"/>
        </w:numPr>
      </w:pPr>
      <w:r w:rsidRPr="4403F8B9">
        <w:rPr>
          <w:b/>
          <w:bCs/>
        </w:rPr>
        <w:t>Organisasjonsinformasjon</w:t>
      </w:r>
    </w:p>
    <w:p w14:paraId="285DD48E" w14:textId="77777777" w:rsidR="00936EA9" w:rsidRDefault="00936EA9" w:rsidP="003E6343">
      <w:pPr>
        <w:pStyle w:val="ListParagraph"/>
        <w:numPr>
          <w:ilvl w:val="1"/>
          <w:numId w:val="7"/>
        </w:numPr>
        <w:ind w:left="709"/>
      </w:pPr>
      <w:r>
        <w:t>Oppdragsgivers</w:t>
      </w:r>
      <w:r w:rsidRPr="26C5C61B">
        <w:t xml:space="preserve"> organisasjonsnummer er 923 954 791.</w:t>
      </w:r>
    </w:p>
    <w:p w14:paraId="32B01072" w14:textId="77777777" w:rsidR="00936EA9" w:rsidRDefault="00936EA9" w:rsidP="003E6343">
      <w:pPr>
        <w:pStyle w:val="ListParagraph"/>
        <w:numPr>
          <w:ilvl w:val="0"/>
          <w:numId w:val="7"/>
        </w:numPr>
      </w:pPr>
      <w:r w:rsidRPr="4403F8B9">
        <w:rPr>
          <w:b/>
          <w:bCs/>
        </w:rPr>
        <w:t>Fakturaadresse</w:t>
      </w:r>
    </w:p>
    <w:p w14:paraId="2773BC7C" w14:textId="77777777" w:rsidR="00936EA9" w:rsidRDefault="00936EA9" w:rsidP="003E6343">
      <w:pPr>
        <w:pStyle w:val="ListParagraph"/>
        <w:numPr>
          <w:ilvl w:val="1"/>
          <w:numId w:val="7"/>
        </w:numPr>
        <w:ind w:left="709"/>
      </w:pPr>
      <w:r w:rsidRPr="26C5C61B">
        <w:t>Faktura skal adresseres til:</w:t>
      </w:r>
    </w:p>
    <w:p w14:paraId="1E129713" w14:textId="77777777" w:rsidR="00936EA9" w:rsidRDefault="00936EA9" w:rsidP="00E82CE0">
      <w:pPr>
        <w:pStyle w:val="ListParagraph"/>
        <w:ind w:left="709"/>
      </w:pPr>
      <w:r w:rsidRPr="26C5C61B">
        <w:t>Oslo kommune Renovasjons- og gjenvinningsetaten</w:t>
      </w:r>
    </w:p>
    <w:p w14:paraId="4A3A65F4" w14:textId="77777777" w:rsidR="00936EA9" w:rsidRDefault="00936EA9" w:rsidP="00E82CE0">
      <w:pPr>
        <w:pStyle w:val="ListParagraph"/>
        <w:ind w:left="709"/>
      </w:pPr>
      <w:r w:rsidRPr="26C5C61B">
        <w:t>Fakturasentralen</w:t>
      </w:r>
    </w:p>
    <w:p w14:paraId="3D66285E" w14:textId="77777777" w:rsidR="00936EA9" w:rsidRDefault="00936EA9" w:rsidP="00E82CE0">
      <w:pPr>
        <w:pStyle w:val="ListParagraph"/>
      </w:pPr>
      <w:r w:rsidRPr="26C5C61B">
        <w:t>P.b. 6532 Etterstad</w:t>
      </w:r>
    </w:p>
    <w:p w14:paraId="1327791D" w14:textId="77777777" w:rsidR="00936EA9" w:rsidRDefault="00936EA9" w:rsidP="003E6343">
      <w:pPr>
        <w:pStyle w:val="ListParagraph"/>
        <w:numPr>
          <w:ilvl w:val="0"/>
          <w:numId w:val="9"/>
        </w:numPr>
      </w:pPr>
      <w:r w:rsidRPr="26C5C61B">
        <w:t>Korrekt fakturaadresse vil fremgå av innkjøpsordren.</w:t>
      </w:r>
    </w:p>
    <w:p w14:paraId="6C5E14A4" w14:textId="77777777" w:rsidR="00936EA9" w:rsidRDefault="00936EA9" w:rsidP="003E6343">
      <w:pPr>
        <w:pStyle w:val="ListParagraph"/>
        <w:numPr>
          <w:ilvl w:val="0"/>
          <w:numId w:val="7"/>
        </w:numPr>
      </w:pPr>
      <w:r w:rsidRPr="4403F8B9">
        <w:rPr>
          <w:b/>
          <w:bCs/>
        </w:rPr>
        <w:t>Obligatorisk fakturainnhold</w:t>
      </w:r>
    </w:p>
    <w:p w14:paraId="704ABFE0" w14:textId="77777777" w:rsidR="00936EA9" w:rsidRDefault="00936EA9" w:rsidP="00936EA9">
      <w:pPr>
        <w:pStyle w:val="ListParagraph"/>
        <w:ind w:left="0"/>
      </w:pPr>
      <w:r w:rsidRPr="26C5C61B">
        <w:rPr>
          <w:rFonts w:eastAsiaTheme="minorEastAsia"/>
          <w:szCs w:val="20"/>
        </w:rPr>
        <w:t>Faktura skal inneholde følgende informasjon:</w:t>
      </w:r>
    </w:p>
    <w:p w14:paraId="7EAFEE94" w14:textId="77777777" w:rsidR="00936EA9" w:rsidRDefault="00936EA9" w:rsidP="003E6343">
      <w:pPr>
        <w:pStyle w:val="ListParagraph"/>
        <w:numPr>
          <w:ilvl w:val="0"/>
          <w:numId w:val="8"/>
        </w:numPr>
      </w:pPr>
      <w:r w:rsidRPr="26C5C61B">
        <w:t xml:space="preserve">Navn og adresse på anlegget hvor avfallet er </w:t>
      </w:r>
      <w:r>
        <w:t>levert</w:t>
      </w:r>
      <w:r w:rsidRPr="26C5C61B">
        <w:t xml:space="preserve"> fra (hentested)</w:t>
      </w:r>
    </w:p>
    <w:p w14:paraId="3E60ADDC" w14:textId="77777777" w:rsidR="00936EA9" w:rsidRDefault="00936EA9" w:rsidP="003E6343">
      <w:pPr>
        <w:pStyle w:val="ListParagraph"/>
        <w:numPr>
          <w:ilvl w:val="0"/>
          <w:numId w:val="8"/>
        </w:numPr>
      </w:pPr>
      <w:r w:rsidRPr="26C5C61B">
        <w:t>Pris per tonn</w:t>
      </w:r>
    </w:p>
    <w:p w14:paraId="1DFAA1C6" w14:textId="77777777" w:rsidR="00936EA9" w:rsidRDefault="00936EA9" w:rsidP="003E6343">
      <w:pPr>
        <w:pStyle w:val="ListParagraph"/>
        <w:numPr>
          <w:ilvl w:val="0"/>
          <w:numId w:val="8"/>
        </w:numPr>
      </w:pPr>
      <w:r w:rsidRPr="26C5C61B">
        <w:t>Oppdragsgivers avtalenummer</w:t>
      </w:r>
    </w:p>
    <w:p w14:paraId="331CDC08" w14:textId="77777777" w:rsidR="00936EA9" w:rsidRDefault="00936EA9" w:rsidP="003E6343">
      <w:pPr>
        <w:pStyle w:val="ListParagraph"/>
        <w:numPr>
          <w:ilvl w:val="0"/>
          <w:numId w:val="8"/>
        </w:numPr>
      </w:pPr>
      <w:r w:rsidRPr="26C5C61B">
        <w:t>Dato for hvert enkelt henteoppdrag</w:t>
      </w:r>
    </w:p>
    <w:p w14:paraId="7531F419" w14:textId="77777777" w:rsidR="00936EA9" w:rsidRDefault="00936EA9" w:rsidP="003E6343">
      <w:pPr>
        <w:pStyle w:val="ListParagraph"/>
        <w:numPr>
          <w:ilvl w:val="0"/>
          <w:numId w:val="8"/>
        </w:numPr>
      </w:pPr>
      <w:r w:rsidRPr="26C5C61B">
        <w:t>Tonnasje per deklarasjonsnummer</w:t>
      </w:r>
    </w:p>
    <w:p w14:paraId="19016D55" w14:textId="0DC4F7C5" w:rsidR="00163330" w:rsidRDefault="00936EA9" w:rsidP="003E6343">
      <w:pPr>
        <w:pStyle w:val="ListParagraph"/>
        <w:numPr>
          <w:ilvl w:val="0"/>
          <w:numId w:val="8"/>
        </w:numPr>
      </w:pPr>
      <w:r w:rsidRPr="26C5C61B">
        <w:t>Samlet tonnasje og total kostnad per måned, både inkludert og ekskludert merverdiavgift</w:t>
      </w:r>
    </w:p>
    <w:p w14:paraId="39D7B836" w14:textId="6BF407C4" w:rsidR="18241952" w:rsidRDefault="18241952" w:rsidP="6847DA92">
      <w:pPr>
        <w:pStyle w:val="Heading3"/>
        <w:spacing w:before="0"/>
        <w:rPr>
          <w:rFonts w:ascii="Oslo Sans Office" w:eastAsia="Oslo Sans Office" w:hAnsi="Oslo Sans Office" w:cs="Oslo Sans Office"/>
        </w:rPr>
      </w:pPr>
      <w:bookmarkStart w:id="40" w:name="_Toc238036170"/>
      <w:r w:rsidRPr="6847DA92">
        <w:rPr>
          <w:rFonts w:ascii="Oslo Sans Office" w:eastAsia="Oslo Sans Office" w:hAnsi="Oslo Sans Office" w:cs="Oslo Sans Office"/>
        </w:rPr>
        <w:t>Gebyr for avvik i leveransen</w:t>
      </w:r>
      <w:bookmarkEnd w:id="40"/>
    </w:p>
    <w:p w14:paraId="73E24D20" w14:textId="789F614E" w:rsidR="18241952" w:rsidRDefault="18241952" w:rsidP="6847DA92">
      <w:pPr>
        <w:rPr>
          <w:rFonts w:ascii="Oslo Sans Office" w:eastAsia="Oslo Sans Office" w:hAnsi="Oslo Sans Office" w:cs="Oslo Sans Office"/>
          <w:szCs w:val="20"/>
        </w:rPr>
      </w:pPr>
      <w:r w:rsidRPr="6847DA92">
        <w:rPr>
          <w:rFonts w:ascii="Oslo Sans Office" w:eastAsia="Oslo Sans Office" w:hAnsi="Oslo Sans Office" w:cs="Oslo Sans Office"/>
          <w:szCs w:val="20"/>
        </w:rPr>
        <w:t>Leverandøren skal levere i henhold til kravene i konkurransegrunnlaget og kontrakten, herunder korrekt fakturering, nødvendig dokumentasjon, gjennomføring av tjenester, overholdelse av henteplan samt korrekt klassifisering og sortering.</w:t>
      </w:r>
    </w:p>
    <w:p w14:paraId="2707349A" w14:textId="3C328F33" w:rsidR="000501C1" w:rsidRDefault="000501C1" w:rsidP="000501C1">
      <w:pPr>
        <w:rPr>
          <w:rFonts w:ascii="Oslo Sans Office" w:eastAsia="Oslo Sans Office" w:hAnsi="Oslo Sans Office" w:cs="Oslo Sans Office"/>
          <w:szCs w:val="20"/>
        </w:rPr>
      </w:pPr>
      <w:r w:rsidRPr="6847DA92">
        <w:rPr>
          <w:rFonts w:ascii="Oslo Sans Office" w:eastAsia="Oslo Sans Office" w:hAnsi="Oslo Sans Office" w:cs="Oslo Sans Office"/>
          <w:szCs w:val="20"/>
        </w:rPr>
        <w:t>Nærmere bestemmelser fremgår av kontrakten.</w:t>
      </w:r>
    </w:p>
    <w:p w14:paraId="5B29389E" w14:textId="77777777" w:rsidR="00936EA9" w:rsidRPr="00542FBA" w:rsidRDefault="00936EA9" w:rsidP="00936EA9">
      <w:pPr>
        <w:pStyle w:val="Heading3"/>
      </w:pPr>
      <w:bookmarkStart w:id="41" w:name="_Toc231820672"/>
      <w:bookmarkStart w:id="42" w:name="_Toc238036171"/>
      <w:r w:rsidRPr="00542FBA">
        <w:t>Kontraktsoppføl</w:t>
      </w:r>
      <w:r>
        <w:t>g</w:t>
      </w:r>
      <w:r w:rsidRPr="00542FBA">
        <w:t>ing og nøkkelpersoner</w:t>
      </w:r>
      <w:bookmarkEnd w:id="41"/>
      <w:bookmarkEnd w:id="42"/>
    </w:p>
    <w:p w14:paraId="576DE2C2" w14:textId="77777777" w:rsidR="00936EA9" w:rsidRDefault="00936EA9" w:rsidP="00A81F49">
      <w:pPr>
        <w:jc w:val="both"/>
        <w:rPr>
          <w:rFonts w:asciiTheme="majorHAnsi" w:hAnsiTheme="majorHAnsi"/>
        </w:rPr>
      </w:pPr>
      <w:r w:rsidRPr="001D4A99">
        <w:rPr>
          <w:rFonts w:asciiTheme="majorHAnsi" w:hAnsiTheme="majorHAnsi"/>
        </w:rPr>
        <w:t xml:space="preserve">Det skal holdes jevnlige </w:t>
      </w:r>
      <w:r>
        <w:rPr>
          <w:rFonts w:asciiTheme="majorHAnsi" w:hAnsiTheme="majorHAnsi"/>
        </w:rPr>
        <w:t>kontraktsoppfølgingsmøter</w:t>
      </w:r>
      <w:r w:rsidRPr="001D4A99">
        <w:rPr>
          <w:rFonts w:asciiTheme="majorHAnsi" w:hAnsiTheme="majorHAnsi"/>
        </w:rPr>
        <w:t xml:space="preserve"> med representanter fra </w:t>
      </w:r>
      <w:r>
        <w:rPr>
          <w:rFonts w:asciiTheme="majorHAnsi" w:hAnsiTheme="majorHAnsi"/>
        </w:rPr>
        <w:t>L</w:t>
      </w:r>
      <w:r w:rsidRPr="001D4A99">
        <w:rPr>
          <w:rFonts w:asciiTheme="majorHAnsi" w:hAnsiTheme="majorHAnsi"/>
        </w:rPr>
        <w:t xml:space="preserve">everandør og eventuell underleverandør. Oppdragsgiver vil innkalle til disse møtene. I en oppstartfase må </w:t>
      </w:r>
      <w:r>
        <w:rPr>
          <w:rFonts w:asciiTheme="majorHAnsi" w:hAnsiTheme="majorHAnsi"/>
        </w:rPr>
        <w:t>Leverandør</w:t>
      </w:r>
      <w:r w:rsidRPr="001D4A99">
        <w:rPr>
          <w:rFonts w:asciiTheme="majorHAnsi" w:hAnsiTheme="majorHAnsi"/>
        </w:rPr>
        <w:t xml:space="preserve"> forvente at det kan være behov for</w:t>
      </w:r>
      <w:r>
        <w:rPr>
          <w:rFonts w:asciiTheme="majorHAnsi" w:hAnsiTheme="majorHAnsi"/>
        </w:rPr>
        <w:t xml:space="preserve"> hyppige</w:t>
      </w:r>
      <w:r w:rsidRPr="001D4A99">
        <w:rPr>
          <w:rFonts w:asciiTheme="majorHAnsi" w:hAnsiTheme="majorHAnsi"/>
        </w:rPr>
        <w:t xml:space="preserve"> møter.</w:t>
      </w:r>
    </w:p>
    <w:p w14:paraId="2DA112C1" w14:textId="77777777" w:rsidR="00936EA9" w:rsidRDefault="00936EA9" w:rsidP="00A81F49">
      <w:pPr>
        <w:jc w:val="both"/>
        <w:rPr>
          <w:rFonts w:asciiTheme="majorHAnsi" w:hAnsiTheme="majorHAnsi"/>
        </w:rPr>
      </w:pPr>
      <w:r w:rsidRPr="00224503">
        <w:rPr>
          <w:rFonts w:asciiTheme="majorHAnsi" w:hAnsiTheme="majorHAnsi"/>
        </w:rPr>
        <w:t>Kontakt</w:t>
      </w:r>
      <w:r>
        <w:rPr>
          <w:rFonts w:asciiTheme="majorHAnsi" w:hAnsiTheme="majorHAnsi"/>
        </w:rPr>
        <w:t xml:space="preserve"> </w:t>
      </w:r>
      <w:r w:rsidRPr="00224503">
        <w:rPr>
          <w:rFonts w:asciiTheme="majorHAnsi" w:hAnsiTheme="majorHAnsi"/>
        </w:rPr>
        <w:t xml:space="preserve">mellom </w:t>
      </w:r>
      <w:r>
        <w:rPr>
          <w:rFonts w:asciiTheme="majorHAnsi" w:hAnsiTheme="majorHAnsi"/>
        </w:rPr>
        <w:t>O</w:t>
      </w:r>
      <w:r w:rsidRPr="00224503">
        <w:rPr>
          <w:rFonts w:asciiTheme="majorHAnsi" w:hAnsiTheme="majorHAnsi"/>
        </w:rPr>
        <w:t xml:space="preserve">ppdragsgiver og </w:t>
      </w:r>
      <w:r>
        <w:rPr>
          <w:rFonts w:asciiTheme="majorHAnsi" w:hAnsiTheme="majorHAnsi"/>
        </w:rPr>
        <w:t>Leverandør</w:t>
      </w:r>
      <w:r w:rsidRPr="00224503">
        <w:rPr>
          <w:rFonts w:asciiTheme="majorHAnsi" w:hAnsiTheme="majorHAnsi"/>
        </w:rPr>
        <w:t xml:space="preserve"> om løpende drift skal skje mellom </w:t>
      </w:r>
      <w:r>
        <w:rPr>
          <w:rFonts w:asciiTheme="majorHAnsi" w:hAnsiTheme="majorHAnsi"/>
        </w:rPr>
        <w:t>O</w:t>
      </w:r>
      <w:r w:rsidRPr="00224503">
        <w:rPr>
          <w:rFonts w:asciiTheme="majorHAnsi" w:hAnsiTheme="majorHAnsi"/>
        </w:rPr>
        <w:t xml:space="preserve">ppdragsgiver og en fast person hos </w:t>
      </w:r>
      <w:r>
        <w:rPr>
          <w:rFonts w:asciiTheme="majorHAnsi" w:hAnsiTheme="majorHAnsi"/>
        </w:rPr>
        <w:t>Leverandør med ansvar for oppdraget</w:t>
      </w:r>
      <w:r w:rsidRPr="00224503">
        <w:rPr>
          <w:rFonts w:asciiTheme="majorHAnsi" w:hAnsiTheme="majorHAnsi"/>
        </w:rPr>
        <w:t>.</w:t>
      </w:r>
      <w:r>
        <w:rPr>
          <w:rFonts w:asciiTheme="majorHAnsi" w:hAnsiTheme="majorHAnsi"/>
        </w:rPr>
        <w:t xml:space="preserve"> </w:t>
      </w:r>
    </w:p>
    <w:p w14:paraId="17594DA2" w14:textId="77777777" w:rsidR="00936EA9" w:rsidRDefault="00936EA9" w:rsidP="00A81F49">
      <w:pPr>
        <w:jc w:val="both"/>
        <w:rPr>
          <w:rFonts w:asciiTheme="majorHAnsi" w:hAnsiTheme="majorHAnsi"/>
        </w:rPr>
      </w:pPr>
      <w:r>
        <w:rPr>
          <w:rFonts w:asciiTheme="majorHAnsi" w:hAnsiTheme="majorHAnsi"/>
        </w:rPr>
        <w:t>Leverandør</w:t>
      </w:r>
      <w:r w:rsidRPr="00C06DF5">
        <w:rPr>
          <w:rFonts w:asciiTheme="majorHAnsi" w:hAnsiTheme="majorHAnsi"/>
        </w:rPr>
        <w:t xml:space="preserve"> må være forberedt på at </w:t>
      </w:r>
      <w:r>
        <w:rPr>
          <w:rFonts w:asciiTheme="majorHAnsi" w:hAnsiTheme="majorHAnsi"/>
        </w:rPr>
        <w:t>Oppdragsgiver</w:t>
      </w:r>
      <w:r w:rsidRPr="00C06DF5">
        <w:rPr>
          <w:rFonts w:asciiTheme="majorHAnsi" w:hAnsiTheme="majorHAnsi"/>
        </w:rPr>
        <w:t xml:space="preserve"> vil kunne foreta stedlig kontroll av anlegg og kjøretøy som ikke er forhåndsvarslet.</w:t>
      </w:r>
    </w:p>
    <w:p w14:paraId="5803F952" w14:textId="77777777" w:rsidR="00936EA9" w:rsidRDefault="00936EA9" w:rsidP="00A81F49">
      <w:pPr>
        <w:jc w:val="both"/>
        <w:rPr>
          <w:rFonts w:asciiTheme="majorHAnsi" w:hAnsiTheme="majorHAnsi"/>
        </w:rPr>
      </w:pPr>
      <w:r>
        <w:rPr>
          <w:rFonts w:asciiTheme="majorHAnsi" w:hAnsiTheme="majorHAnsi"/>
        </w:rPr>
        <w:t>Det skal oppgis kontaktperson for henvendelser angående faktura.</w:t>
      </w:r>
    </w:p>
    <w:p w14:paraId="14C706FA" w14:textId="570C2F04" w:rsidR="00F23011" w:rsidRPr="00946043" w:rsidRDefault="00936EA9" w:rsidP="00946043">
      <w:r w:rsidRPr="00B95F59">
        <w:rPr>
          <w:rFonts w:asciiTheme="majorHAnsi" w:hAnsiTheme="majorHAnsi"/>
          <w:b/>
          <w:bCs/>
          <w:i/>
          <w:iCs/>
        </w:rPr>
        <w:t>Dokumentasjonskrav:</w:t>
      </w:r>
      <w:r>
        <w:rPr>
          <w:rFonts w:asciiTheme="majorHAnsi" w:hAnsiTheme="majorHAnsi"/>
          <w:b/>
          <w:bCs/>
        </w:rPr>
        <w:t xml:space="preserve"> </w:t>
      </w:r>
      <w:r w:rsidRPr="000378C7">
        <w:rPr>
          <w:rFonts w:asciiTheme="majorHAnsi" w:hAnsiTheme="majorHAnsi"/>
        </w:rPr>
        <w:t>Oppgi</w:t>
      </w:r>
      <w:r>
        <w:rPr>
          <w:rFonts w:asciiTheme="majorHAnsi" w:hAnsiTheme="majorHAnsi"/>
        </w:rPr>
        <w:t xml:space="preserve"> kontaktperson(er)</w:t>
      </w:r>
    </w:p>
    <w:p w14:paraId="6DABA401" w14:textId="26636C4C" w:rsidR="6847DA92" w:rsidRDefault="6847DA92" w:rsidP="6847DA92">
      <w:pPr>
        <w:rPr>
          <w:rFonts w:asciiTheme="majorHAnsi" w:hAnsiTheme="majorHAnsi"/>
        </w:rPr>
      </w:pPr>
    </w:p>
    <w:p w14:paraId="2681F454" w14:textId="77777777" w:rsidR="00E17D56" w:rsidRDefault="00F67FA0" w:rsidP="00F67FA0">
      <w:pPr>
        <w:pStyle w:val="Heading2"/>
      </w:pPr>
      <w:bookmarkStart w:id="43" w:name="_Toc238036172"/>
      <w:r>
        <w:t>Andre krav</w:t>
      </w:r>
      <w:bookmarkEnd w:id="43"/>
    </w:p>
    <w:p w14:paraId="5C93A3B7" w14:textId="77777777" w:rsidR="00B7678C" w:rsidRDefault="00B7678C" w:rsidP="00B7678C">
      <w:pPr>
        <w:pStyle w:val="Heading3"/>
      </w:pPr>
      <w:bookmarkStart w:id="44" w:name="_Toc238036173"/>
      <w:r>
        <w:t>Enhetspris</w:t>
      </w:r>
      <w:bookmarkEnd w:id="44"/>
    </w:p>
    <w:p w14:paraId="27620000" w14:textId="77777777" w:rsidR="00B7678C" w:rsidRDefault="00B7678C" w:rsidP="00A81F49">
      <w:pPr>
        <w:pStyle w:val="NoSpacing"/>
        <w:jc w:val="both"/>
      </w:pPr>
      <w:r w:rsidRPr="00B7678C">
        <w:t xml:space="preserve">Avfall skal prises med emballasje (brutto). I enhetsprisen inngår følgende: </w:t>
      </w:r>
    </w:p>
    <w:p w14:paraId="4DCC5D3D" w14:textId="77777777" w:rsidR="00813E51" w:rsidRDefault="00813E51" w:rsidP="00A81F49">
      <w:pPr>
        <w:pStyle w:val="NoSpacing"/>
        <w:jc w:val="both"/>
      </w:pPr>
    </w:p>
    <w:p w14:paraId="39654652" w14:textId="10149B79" w:rsidR="00B7678C" w:rsidRDefault="00B07E81" w:rsidP="003E6343">
      <w:pPr>
        <w:pStyle w:val="NoSpacing"/>
        <w:numPr>
          <w:ilvl w:val="0"/>
          <w:numId w:val="24"/>
        </w:numPr>
        <w:jc w:val="both"/>
      </w:pPr>
      <w:r>
        <w:t>Alle kostnader knyttet til</w:t>
      </w:r>
      <w:r w:rsidR="00B7678C" w:rsidRPr="00B7678C">
        <w:t xml:space="preserve"> transport og behandling skal inkludere alle kostnader ved henting, transport og behandling av avfallet som inngår i oppdraget, inkludert eventuell forbehandling eller leveringsavgifter til deponi, forbrenning/destruksjon o.s.v. </w:t>
      </w:r>
    </w:p>
    <w:p w14:paraId="3A8C0431" w14:textId="07BCC1BC" w:rsidR="00813E51" w:rsidRDefault="00B7678C" w:rsidP="003E6343">
      <w:pPr>
        <w:pStyle w:val="NoSpacing"/>
        <w:numPr>
          <w:ilvl w:val="0"/>
          <w:numId w:val="24"/>
        </w:numPr>
        <w:jc w:val="both"/>
      </w:pPr>
      <w:r w:rsidRPr="00B7678C">
        <w:t xml:space="preserve">Gebyr for deklarering av farlig avfall skal inngå i enhetsprisen. Røde avvik og avfall som ikke lar seg klassifisere ved hjelp av </w:t>
      </w:r>
      <w:r w:rsidR="005E1A61">
        <w:t>L</w:t>
      </w:r>
      <w:r w:rsidRPr="00B7678C">
        <w:t>everandørens kjemikompetanse faktureres særskilt etter nærmere avtale mellom partene.</w:t>
      </w:r>
    </w:p>
    <w:p w14:paraId="4452BA15" w14:textId="77777777" w:rsidR="00813E51" w:rsidRDefault="00813E51" w:rsidP="00A81F49">
      <w:pPr>
        <w:pStyle w:val="NoSpacing"/>
        <w:jc w:val="both"/>
      </w:pPr>
    </w:p>
    <w:p w14:paraId="2935766D" w14:textId="77777777" w:rsidR="00EE10FC" w:rsidRDefault="00B7678C" w:rsidP="00A81F49">
      <w:pPr>
        <w:pStyle w:val="NoSpacing"/>
        <w:jc w:val="both"/>
      </w:pPr>
      <w:r w:rsidRPr="00B7678C">
        <w:t xml:space="preserve"> </w:t>
      </w:r>
      <w:r w:rsidR="00813E51" w:rsidRPr="00813E51">
        <w:t>Emballasje faktureres etter forbruk. Pris per emballasjeenhet som skal benyttes i leveransen skal oppgis særskilt i pristilbudet</w:t>
      </w:r>
    </w:p>
    <w:p w14:paraId="25F49CEE" w14:textId="77777777" w:rsidR="00EE10FC" w:rsidRDefault="00EE10FC" w:rsidP="00813E51">
      <w:pPr>
        <w:pStyle w:val="NoSpacing"/>
      </w:pPr>
    </w:p>
    <w:p w14:paraId="34352DE8" w14:textId="42B738B3" w:rsidR="00EE10FC" w:rsidRDefault="00EE10FC" w:rsidP="00EE10FC">
      <w:pPr>
        <w:pStyle w:val="Heading3"/>
      </w:pPr>
      <w:bookmarkStart w:id="45" w:name="_Toc238036174"/>
      <w:r>
        <w:t>Felles risikovurdering</w:t>
      </w:r>
      <w:bookmarkEnd w:id="45"/>
    </w:p>
    <w:p w14:paraId="4C74B1BF" w14:textId="0B914E88" w:rsidR="00EE10FC" w:rsidRDefault="00EE10FC" w:rsidP="00A81F49">
      <w:pPr>
        <w:jc w:val="both"/>
      </w:pPr>
      <w:r w:rsidRPr="00EE10FC">
        <w:t xml:space="preserve">Oppdragsgiver og </w:t>
      </w:r>
      <w:r w:rsidR="005E1A61">
        <w:t>L</w:t>
      </w:r>
      <w:r w:rsidRPr="00EE10FC">
        <w:t xml:space="preserve">everandør skal i fellesskap, umiddelbart etter inngåelse av kontrakten, sørge for at det utarbeides en felles risikovurdering. Risikovurderingen skal foreligge før oppstart av kontrakten. Eventuelle kostnader som </w:t>
      </w:r>
      <w:r w:rsidR="005E1A61">
        <w:t>L</w:t>
      </w:r>
      <w:r w:rsidRPr="00EE10FC">
        <w:t xml:space="preserve">everandøren måtte ha i tilknytning til slikt arbeid må tas høyde for i pristilbudet. </w:t>
      </w:r>
      <w:r w:rsidR="00C907FF">
        <w:t>Oppdragsgiver</w:t>
      </w:r>
      <w:r w:rsidRPr="00EE10FC">
        <w:t xml:space="preserve"> skal ta initiativ til å gjennomføre en felles risikovurdering.</w:t>
      </w:r>
    </w:p>
    <w:p w14:paraId="05DE9605" w14:textId="2F63810D" w:rsidR="000A54E6" w:rsidRPr="00EE10FC" w:rsidRDefault="000A54E6" w:rsidP="00A81F49">
      <w:pPr>
        <w:jc w:val="both"/>
      </w:pPr>
      <w:r>
        <w:t xml:space="preserve">Ved endringer i </w:t>
      </w:r>
      <w:r w:rsidR="001C3923">
        <w:t>drift må det gjennomføres nye risikovurdering.</w:t>
      </w:r>
    </w:p>
    <w:p w14:paraId="3A717E45" w14:textId="52E48945" w:rsidR="001C3923" w:rsidRDefault="001C3923" w:rsidP="001C3923">
      <w:pPr>
        <w:pStyle w:val="Heading3"/>
      </w:pPr>
      <w:bookmarkStart w:id="46" w:name="_Toc238036175"/>
      <w:r>
        <w:t>Adgang til anlegg og fasiliteter</w:t>
      </w:r>
      <w:bookmarkEnd w:id="46"/>
    </w:p>
    <w:p w14:paraId="3B9A20C8" w14:textId="34632B3C" w:rsidR="00936EA9" w:rsidRDefault="001C3923" w:rsidP="00614F10">
      <w:pPr>
        <w:jc w:val="both"/>
      </w:pPr>
      <w:r>
        <w:t xml:space="preserve">Leverandør må være forberedt på at </w:t>
      </w:r>
      <w:r w:rsidR="004E689A">
        <w:t>O</w:t>
      </w:r>
      <w:r>
        <w:t xml:space="preserve">ppdragsgiver vil kunne foreta </w:t>
      </w:r>
      <w:r w:rsidR="002A4131">
        <w:t>stedlig</w:t>
      </w:r>
      <w:r>
        <w:t xml:space="preserve"> kontroll på anlegg og kjøretøy som ikke er forhåndsvarslet.</w:t>
      </w:r>
    </w:p>
    <w:p w14:paraId="7EBE8911" w14:textId="77777777" w:rsidR="0092263E" w:rsidRDefault="0092263E" w:rsidP="0092263E">
      <w:pPr>
        <w:pStyle w:val="Heading3"/>
      </w:pPr>
      <w:bookmarkStart w:id="47" w:name="_Toc231820663"/>
      <w:bookmarkStart w:id="48" w:name="_Toc238036176"/>
      <w:r>
        <w:t>Krav til oppdragsbeskrivelse</w:t>
      </w:r>
      <w:bookmarkEnd w:id="47"/>
      <w:bookmarkEnd w:id="48"/>
    </w:p>
    <w:p w14:paraId="6E9D3EB8" w14:textId="77777777" w:rsidR="0092263E" w:rsidRPr="003E0FE1" w:rsidRDefault="0092263E" w:rsidP="00746066">
      <w:r w:rsidRPr="003E0FE1">
        <w:t>Leverandøren skal redegjøre for sin forståelse av oppdraget og beskrive hvordan tjenestene planlegges gjennomført. Beskrivelsen skal være konkret og tilpasset oppdragets omfang og behov. Følgende forhold skal som minimum omtales:</w:t>
      </w:r>
    </w:p>
    <w:p w14:paraId="217C0844" w14:textId="77777777" w:rsidR="0092263E" w:rsidRPr="003E0FE1" w:rsidRDefault="0092263E" w:rsidP="003E6343">
      <w:pPr>
        <w:numPr>
          <w:ilvl w:val="0"/>
          <w:numId w:val="28"/>
        </w:numPr>
        <w:jc w:val="both"/>
      </w:pPr>
      <w:r w:rsidRPr="003E0FE1">
        <w:t xml:space="preserve">Beskrivelse av systemer, rutiner og kontroller som sikrer korrekt og sporbar fakturering. </w:t>
      </w:r>
    </w:p>
    <w:p w14:paraId="2E55D014" w14:textId="576897B9" w:rsidR="0092263E" w:rsidRPr="003E0FE1" w:rsidRDefault="0092263E" w:rsidP="003E6343">
      <w:pPr>
        <w:numPr>
          <w:ilvl w:val="0"/>
          <w:numId w:val="28"/>
        </w:numPr>
        <w:jc w:val="both"/>
      </w:pPr>
      <w:r w:rsidRPr="003E0FE1">
        <w:t xml:space="preserve">Beskrivelse av rutiner for mottakskontroll, registrering, avviksbehandling og rapportering til </w:t>
      </w:r>
      <w:r w:rsidR="004E689A">
        <w:t>O</w:t>
      </w:r>
      <w:r w:rsidRPr="003E0FE1">
        <w:t xml:space="preserve">ppdragsgiver. </w:t>
      </w:r>
    </w:p>
    <w:p w14:paraId="2D1C4BA9" w14:textId="04706369" w:rsidR="0092263E" w:rsidRPr="003E0FE1" w:rsidRDefault="0092263E" w:rsidP="003E6343">
      <w:pPr>
        <w:numPr>
          <w:ilvl w:val="0"/>
          <w:numId w:val="28"/>
        </w:numPr>
        <w:jc w:val="both"/>
      </w:pPr>
      <w:r w:rsidRPr="003E0FE1">
        <w:t xml:space="preserve">Beskrivelse av nøkkelpersoners erfaring og kompetanse innen rådgivning knyttet til avfallshåndtering, farlig avfall og optimalisering av løsninger for </w:t>
      </w:r>
      <w:r w:rsidR="004E689A">
        <w:t>O</w:t>
      </w:r>
      <w:r w:rsidRPr="003E0FE1">
        <w:t xml:space="preserve">ppdragsgiver. </w:t>
      </w:r>
    </w:p>
    <w:p w14:paraId="318F554F" w14:textId="77777777" w:rsidR="0092263E" w:rsidRPr="003E0FE1" w:rsidRDefault="0092263E" w:rsidP="003E6343">
      <w:pPr>
        <w:numPr>
          <w:ilvl w:val="0"/>
          <w:numId w:val="28"/>
        </w:numPr>
        <w:jc w:val="both"/>
      </w:pPr>
      <w:r w:rsidRPr="003E0FE1">
        <w:t xml:space="preserve">Beskrivelse av hvordan kundehenvendelser håndteres, herunder responstider, tilgjengelighet og tiltak for å sikre at henvendelser besvares innen rimelig tid. </w:t>
      </w:r>
    </w:p>
    <w:p w14:paraId="62C8730A" w14:textId="77777777" w:rsidR="0092263E" w:rsidRPr="003E0FE1" w:rsidRDefault="0092263E" w:rsidP="003E6343">
      <w:pPr>
        <w:numPr>
          <w:ilvl w:val="0"/>
          <w:numId w:val="28"/>
        </w:numPr>
        <w:jc w:val="both"/>
      </w:pPr>
      <w:r w:rsidRPr="003E0FE1">
        <w:t xml:space="preserve">Beskrivelse av foreslåtte løsninger for innsamling og transport av spillolje, herunder bruk av sugebil, overhelling og eventuelle emballasjeløsninger. </w:t>
      </w:r>
    </w:p>
    <w:p w14:paraId="3EF24171" w14:textId="77777777" w:rsidR="0092263E" w:rsidRPr="003E0FE1" w:rsidRDefault="0092263E" w:rsidP="003E6343">
      <w:pPr>
        <w:numPr>
          <w:ilvl w:val="0"/>
          <w:numId w:val="28"/>
        </w:numPr>
        <w:jc w:val="both"/>
      </w:pPr>
      <w:r w:rsidRPr="003E0FE1">
        <w:t xml:space="preserve">Beskrivelse av hvordan logistikk og henteordninger planlegges organisert, herunder håndtering av varierende hentefrekvens, geografisk spredning og ulike avfallstyper. </w:t>
      </w:r>
    </w:p>
    <w:p w14:paraId="6EC55AB9" w14:textId="6DF3C4F8" w:rsidR="0092263E" w:rsidRPr="003E0FE1" w:rsidRDefault="0092263E" w:rsidP="003E6343">
      <w:pPr>
        <w:numPr>
          <w:ilvl w:val="0"/>
          <w:numId w:val="28"/>
        </w:numPr>
        <w:jc w:val="both"/>
      </w:pPr>
      <w:r w:rsidRPr="003E0FE1">
        <w:t xml:space="preserve">Beskrivelse av hvordan </w:t>
      </w:r>
      <w:r w:rsidR="005E1A61">
        <w:t>L</w:t>
      </w:r>
      <w:r w:rsidRPr="003E0FE1">
        <w:t xml:space="preserve">everandøren vil håndtere et stort antall ulike hentinger og sikre effektiv koordinering og oppfølging. </w:t>
      </w:r>
    </w:p>
    <w:p w14:paraId="243660C6" w14:textId="77777777" w:rsidR="0092263E" w:rsidRPr="003E0FE1" w:rsidRDefault="0092263E" w:rsidP="003E6343">
      <w:pPr>
        <w:numPr>
          <w:ilvl w:val="0"/>
          <w:numId w:val="28"/>
        </w:numPr>
        <w:jc w:val="both"/>
      </w:pPr>
      <w:r w:rsidRPr="003E0FE1">
        <w:t xml:space="preserve">Beskrivelse av foreslått behandlings- og transportløsning for de ulike avfallsfraksjonene, herunder hvilke fraksjoner som planlegges transportert direkte til sluttmottak og hvilke som eventuelt vil gå via omlastings- eller mottaksanlegg. </w:t>
      </w:r>
    </w:p>
    <w:p w14:paraId="552B3F41" w14:textId="72EEE616" w:rsidR="0092263E" w:rsidRPr="003E0FE1" w:rsidRDefault="0092263E" w:rsidP="003E6343">
      <w:pPr>
        <w:numPr>
          <w:ilvl w:val="0"/>
          <w:numId w:val="28"/>
        </w:numPr>
        <w:jc w:val="both"/>
      </w:pPr>
      <w:r w:rsidRPr="003E0FE1">
        <w:t xml:space="preserve">Opplysninger om hvilke mottaksanlegg eller behandlingsanlegg </w:t>
      </w:r>
      <w:r w:rsidR="005E1A61">
        <w:t>L</w:t>
      </w:r>
      <w:r w:rsidRPr="003E0FE1">
        <w:t xml:space="preserve">everandøren planlegger å benytte for de aktuelle avfallsfraksjonene. </w:t>
      </w:r>
    </w:p>
    <w:p w14:paraId="77268AB5" w14:textId="0ED9EC6C" w:rsidR="0092263E" w:rsidRPr="003E0FE1" w:rsidRDefault="0092263E" w:rsidP="003E6343">
      <w:pPr>
        <w:numPr>
          <w:ilvl w:val="0"/>
          <w:numId w:val="28"/>
        </w:numPr>
        <w:jc w:val="both"/>
      </w:pPr>
      <w:r w:rsidRPr="003E0FE1">
        <w:t>Beskrivelse av mulige løsninger for oppsamling, lagring og innsamling av maling og malingsrelatert avfall</w:t>
      </w:r>
      <w:r w:rsidR="00580E91">
        <w:t xml:space="preserve"> fra </w:t>
      </w:r>
      <w:r w:rsidR="00C0760B">
        <w:t>Grønmo</w:t>
      </w:r>
    </w:p>
    <w:p w14:paraId="1CA449C0" w14:textId="100AC01F" w:rsidR="0092263E" w:rsidRPr="003E0FE1" w:rsidRDefault="0092263E" w:rsidP="003E6343">
      <w:pPr>
        <w:numPr>
          <w:ilvl w:val="0"/>
          <w:numId w:val="28"/>
        </w:numPr>
      </w:pPr>
      <w:r>
        <w:t xml:space="preserve">Beskrivelse </w:t>
      </w:r>
      <w:r w:rsidR="00F925BD" w:rsidRPr="00F925BD">
        <w:t xml:space="preserve">hvordan </w:t>
      </w:r>
      <w:r w:rsidR="00600B98">
        <w:t xml:space="preserve">dere </w:t>
      </w:r>
      <w:r w:rsidR="00F925BD" w:rsidRPr="00F925BD">
        <w:t>vil arbeide for å sikre høyest mulig grad av materialgjenvinning, ressursutnyttelse og ombruk av farlig avfall innenfor gjeldende regelverk og tilgjengelige tekniske løsninger.</w:t>
      </w:r>
      <w:r w:rsidR="00E27937">
        <w:t xml:space="preserve"> </w:t>
      </w:r>
      <w:r w:rsidR="00E27937" w:rsidRPr="00E27937">
        <w:t xml:space="preserve">Beskrivelsen skal vise hvordan </w:t>
      </w:r>
      <w:r w:rsidR="005E1A61">
        <w:t>L</w:t>
      </w:r>
      <w:r w:rsidR="00E27937" w:rsidRPr="00E27937">
        <w:t>everandøren vurderer ulike behandlingsalternativer for avfallsfraksjonene, og hvordan avfallshierarkiet legges til grunn ved valg av behandlingsløsning.</w:t>
      </w:r>
    </w:p>
    <w:p w14:paraId="65AE184C" w14:textId="77777777" w:rsidR="0092263E" w:rsidRPr="003E0FE1" w:rsidRDefault="0092263E" w:rsidP="005120C7">
      <w:pPr>
        <w:jc w:val="both"/>
      </w:pPr>
      <w:r w:rsidRPr="003E0FE1">
        <w:t>Leverandørens besvarelse vil bli vurdert ut fra i hvilken grad den dokumenterer god forståelse av oppdraget, hensiktsmessige og gjennomførbare løsninger, samt evne til å sikre en effektiv, sikker og kostnadseffektiv gjennomføring av tjenestene gjennom hele kontraktsperioden.</w:t>
      </w:r>
    </w:p>
    <w:p w14:paraId="62E71BBC" w14:textId="77777777" w:rsidR="001F6D89" w:rsidRDefault="0092263E" w:rsidP="0092263E">
      <w:pPr>
        <w:rPr>
          <w:rFonts w:asciiTheme="majorHAnsi" w:hAnsiTheme="majorHAnsi"/>
        </w:rPr>
      </w:pPr>
      <w:r w:rsidRPr="00B95F59">
        <w:rPr>
          <w:rFonts w:asciiTheme="majorHAnsi" w:hAnsiTheme="majorHAnsi"/>
          <w:b/>
          <w:bCs/>
          <w:i/>
          <w:iCs/>
        </w:rPr>
        <w:t>Dokumentasjonskrav:</w:t>
      </w:r>
      <w:r>
        <w:rPr>
          <w:rFonts w:asciiTheme="majorHAnsi" w:hAnsiTheme="majorHAnsi"/>
          <w:b/>
          <w:bCs/>
        </w:rPr>
        <w:t xml:space="preserve"> </w:t>
      </w:r>
      <w:r>
        <w:rPr>
          <w:rFonts w:asciiTheme="majorHAnsi" w:hAnsiTheme="majorHAnsi"/>
        </w:rPr>
        <w:t>Oppdragsbeskrivelse</w:t>
      </w:r>
    </w:p>
    <w:p w14:paraId="0A47568F" w14:textId="77777777" w:rsidR="001F6D89" w:rsidRDefault="001F6D89">
      <w:pPr>
        <w:spacing w:after="160" w:line="259" w:lineRule="auto"/>
        <w:rPr>
          <w:rFonts w:asciiTheme="majorHAnsi" w:hAnsiTheme="majorHAnsi"/>
        </w:rPr>
      </w:pPr>
      <w:r>
        <w:rPr>
          <w:rFonts w:asciiTheme="majorHAnsi" w:hAnsiTheme="majorHAnsi"/>
        </w:rPr>
        <w:br w:type="page"/>
      </w:r>
    </w:p>
    <w:p w14:paraId="686740B2" w14:textId="77777777" w:rsidR="00DE4DD5" w:rsidRDefault="00B3112D" w:rsidP="00DE4DD5">
      <w:pPr>
        <w:pStyle w:val="Heading1"/>
      </w:pPr>
      <w:bookmarkStart w:id="49" w:name="_Toc238036177"/>
      <w:r>
        <w:t>Dokumentasjonskrav</w:t>
      </w:r>
      <w:bookmarkEnd w:id="49"/>
    </w:p>
    <w:p w14:paraId="5C29CB4C" w14:textId="77777777" w:rsidR="00DE4DD5" w:rsidRPr="00B95F59" w:rsidRDefault="00DE4DD5" w:rsidP="00DE4DD5">
      <w:pPr>
        <w:jc w:val="both"/>
        <w:rPr>
          <w:rFonts w:asciiTheme="majorHAnsi" w:hAnsiTheme="majorHAnsi"/>
        </w:rPr>
      </w:pPr>
      <w:r>
        <w:rPr>
          <w:rFonts w:asciiTheme="majorHAnsi" w:hAnsiTheme="majorHAnsi"/>
        </w:rPr>
        <w:t>Der det er relevant, gjelder kravene som skal dokumenteres både ordinært mottakssted, og alternative mottakssteder Oppdragstager kan benytte i løpet av kontraktsperioden.</w:t>
      </w:r>
    </w:p>
    <w:p w14:paraId="564052DE" w14:textId="27B63B72" w:rsidR="00F91BCD" w:rsidRDefault="00F91BCD" w:rsidP="00F91BCD">
      <w:pPr>
        <w:pStyle w:val="Caption"/>
      </w:pPr>
      <w:r>
        <w:t xml:space="preserve">Tabell </w:t>
      </w:r>
      <w:r w:rsidR="00D821A6">
        <w:fldChar w:fldCharType="begin"/>
      </w:r>
      <w:r w:rsidR="00D821A6">
        <w:instrText xml:space="preserve"> SEQ Tabell \* ARABIC </w:instrText>
      </w:r>
      <w:r w:rsidR="00D821A6">
        <w:fldChar w:fldCharType="separate"/>
      </w:r>
      <w:r w:rsidR="00D821A6">
        <w:rPr>
          <w:noProof/>
        </w:rPr>
        <w:t>9</w:t>
      </w:r>
      <w:r w:rsidR="00D821A6">
        <w:rPr>
          <w:noProof/>
        </w:rPr>
        <w:fldChar w:fldCharType="end"/>
      </w:r>
      <w:r>
        <w:t xml:space="preserve"> – Tabell med krav som må dokumenteres</w:t>
      </w:r>
    </w:p>
    <w:tbl>
      <w:tblPr>
        <w:tblStyle w:val="ListTable4-Accent3"/>
        <w:tblW w:w="8647" w:type="dxa"/>
        <w:tblLayout w:type="fixed"/>
        <w:tblLook w:val="04A0" w:firstRow="1" w:lastRow="0" w:firstColumn="1" w:lastColumn="0" w:noHBand="0" w:noVBand="1"/>
      </w:tblPr>
      <w:tblGrid>
        <w:gridCol w:w="964"/>
        <w:gridCol w:w="3006"/>
        <w:gridCol w:w="1559"/>
        <w:gridCol w:w="3118"/>
      </w:tblGrid>
      <w:tr w:rsidR="00B3112D" w14:paraId="1BD065EE" w14:textId="77777777" w:rsidTr="006007C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4" w:type="dxa"/>
          </w:tcPr>
          <w:p w14:paraId="0D7F564E" w14:textId="7C546007" w:rsidR="00B3112D" w:rsidRPr="00B3112D" w:rsidRDefault="00B3112D" w:rsidP="00B42972">
            <w:pPr>
              <w:rPr>
                <w:color w:val="000000" w:themeColor="text1"/>
              </w:rPr>
            </w:pPr>
            <w:r w:rsidRPr="00B3112D">
              <w:rPr>
                <w:color w:val="000000" w:themeColor="text1"/>
              </w:rPr>
              <w:t xml:space="preserve">Kap.nr </w:t>
            </w:r>
          </w:p>
        </w:tc>
        <w:tc>
          <w:tcPr>
            <w:tcW w:w="3006" w:type="dxa"/>
          </w:tcPr>
          <w:p w14:paraId="691EB956" w14:textId="44B16D2C" w:rsidR="00B3112D" w:rsidRPr="00B3112D" w:rsidRDefault="00B3112D" w:rsidP="005C2F5C">
            <w:pPr>
              <w:cnfStyle w:val="100000000000" w:firstRow="1" w:lastRow="0" w:firstColumn="0" w:lastColumn="0" w:oddVBand="0" w:evenVBand="0" w:oddHBand="0" w:evenHBand="0" w:firstRowFirstColumn="0" w:firstRowLastColumn="0" w:lastRowFirstColumn="0" w:lastRowLastColumn="0"/>
              <w:rPr>
                <w:color w:val="000000" w:themeColor="text1"/>
              </w:rPr>
            </w:pPr>
            <w:r w:rsidRPr="00B3112D">
              <w:rPr>
                <w:color w:val="000000" w:themeColor="text1"/>
              </w:rPr>
              <w:t>Krav i kravspesifikasjonen</w:t>
            </w:r>
          </w:p>
        </w:tc>
        <w:tc>
          <w:tcPr>
            <w:tcW w:w="1559" w:type="dxa"/>
          </w:tcPr>
          <w:p w14:paraId="3E3923AB" w14:textId="5A2089FD" w:rsidR="00B3112D" w:rsidRPr="00B3112D" w:rsidRDefault="00B3112D" w:rsidP="00B42972">
            <w:pPr>
              <w:cnfStyle w:val="100000000000" w:firstRow="1" w:lastRow="0" w:firstColumn="0" w:lastColumn="0" w:oddVBand="0" w:evenVBand="0" w:oddHBand="0" w:evenHBand="0" w:firstRowFirstColumn="0" w:firstRowLastColumn="0" w:lastRowFirstColumn="0" w:lastRowLastColumn="0"/>
              <w:rPr>
                <w:b w:val="0"/>
                <w:bCs w:val="0"/>
                <w:color w:val="000000" w:themeColor="text1"/>
              </w:rPr>
            </w:pPr>
            <w:r w:rsidRPr="00B3112D">
              <w:rPr>
                <w:color w:val="000000" w:themeColor="text1"/>
              </w:rPr>
              <w:t>Navn</w:t>
            </w:r>
            <w:r w:rsidRPr="00B3112D">
              <w:rPr>
                <w:b w:val="0"/>
                <w:bCs w:val="0"/>
                <w:color w:val="000000" w:themeColor="text1"/>
              </w:rPr>
              <w:br/>
            </w:r>
            <w:r w:rsidRPr="00B3112D">
              <w:rPr>
                <w:color w:val="000000" w:themeColor="text1"/>
              </w:rPr>
              <w:t>Vedlegg</w:t>
            </w:r>
          </w:p>
        </w:tc>
        <w:tc>
          <w:tcPr>
            <w:tcW w:w="3118" w:type="dxa"/>
          </w:tcPr>
          <w:p w14:paraId="7C3B4454" w14:textId="7131A4A8" w:rsidR="00B3112D" w:rsidRPr="00B3112D" w:rsidRDefault="00B3112D" w:rsidP="00B42972">
            <w:pPr>
              <w:cnfStyle w:val="100000000000" w:firstRow="1" w:lastRow="0" w:firstColumn="0" w:lastColumn="0" w:oddVBand="0" w:evenVBand="0" w:oddHBand="0" w:evenHBand="0" w:firstRowFirstColumn="0" w:firstRowLastColumn="0" w:lastRowFirstColumn="0" w:lastRowLastColumn="0"/>
              <w:rPr>
                <w:color w:val="000000" w:themeColor="text1"/>
              </w:rPr>
            </w:pPr>
            <w:r w:rsidRPr="00B3112D">
              <w:rPr>
                <w:color w:val="000000" w:themeColor="text1"/>
              </w:rPr>
              <w:t>Tilbyders kommentar</w:t>
            </w:r>
          </w:p>
        </w:tc>
      </w:tr>
      <w:tr w:rsidR="00D768BF" w14:paraId="03057E94" w14:textId="77777777" w:rsidTr="006007C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4" w:type="dxa"/>
          </w:tcPr>
          <w:p w14:paraId="4462133D" w14:textId="1AB99ED7" w:rsidR="00D768BF" w:rsidRDefault="00D768BF" w:rsidP="00B42972">
            <w:r>
              <w:t>2.3</w:t>
            </w:r>
          </w:p>
        </w:tc>
        <w:tc>
          <w:tcPr>
            <w:tcW w:w="3006" w:type="dxa"/>
          </w:tcPr>
          <w:p w14:paraId="0188F629" w14:textId="0D69179F" w:rsidR="00D768BF" w:rsidRDefault="00D768BF" w:rsidP="00920824">
            <w:pPr>
              <w:cnfStyle w:val="000000100000" w:firstRow="0" w:lastRow="0" w:firstColumn="0" w:lastColumn="0" w:oddVBand="0" w:evenVBand="0" w:oddHBand="1" w:evenHBand="0" w:firstRowFirstColumn="0" w:firstRowLastColumn="0" w:lastRowFirstColumn="0" w:lastRowLastColumn="0"/>
            </w:pPr>
            <w:r>
              <w:t>Krav til emballasje og oppsamlings</w:t>
            </w:r>
            <w:r w:rsidR="00090644">
              <w:t>enheter</w:t>
            </w:r>
          </w:p>
        </w:tc>
        <w:tc>
          <w:tcPr>
            <w:tcW w:w="1559" w:type="dxa"/>
          </w:tcPr>
          <w:p w14:paraId="7E58450E" w14:textId="11589D39" w:rsidR="00D768BF" w:rsidRDefault="00157118" w:rsidP="00B42972">
            <w:pPr>
              <w:cnfStyle w:val="000000100000" w:firstRow="0" w:lastRow="0" w:firstColumn="0" w:lastColumn="0" w:oddVBand="0" w:evenVBand="0" w:oddHBand="1" w:evenHBand="0" w:firstRowFirstColumn="0" w:firstRowLastColumn="0" w:lastRowFirstColumn="0" w:lastRowLastColumn="0"/>
            </w:pPr>
            <w:r>
              <w:t>1</w:t>
            </w:r>
            <w:r w:rsidR="00090644">
              <w:t>-</w:t>
            </w:r>
            <w:r w:rsidR="00F06E43">
              <w:t>A</w:t>
            </w:r>
          </w:p>
        </w:tc>
        <w:tc>
          <w:tcPr>
            <w:tcW w:w="3118" w:type="dxa"/>
          </w:tcPr>
          <w:p w14:paraId="1B5E12D7" w14:textId="77777777" w:rsidR="00D768BF" w:rsidRDefault="00D768BF" w:rsidP="00B42972">
            <w:pPr>
              <w:cnfStyle w:val="000000100000" w:firstRow="0" w:lastRow="0" w:firstColumn="0" w:lastColumn="0" w:oddVBand="0" w:evenVBand="0" w:oddHBand="1" w:evenHBand="0" w:firstRowFirstColumn="0" w:firstRowLastColumn="0" w:lastRowFirstColumn="0" w:lastRowLastColumn="0"/>
            </w:pPr>
          </w:p>
        </w:tc>
      </w:tr>
      <w:tr w:rsidR="00B3112D" w14:paraId="0C541F20" w14:textId="77777777" w:rsidTr="006007CD">
        <w:tc>
          <w:tcPr>
            <w:cnfStyle w:val="001000000000" w:firstRow="0" w:lastRow="0" w:firstColumn="1" w:lastColumn="0" w:oddVBand="0" w:evenVBand="0" w:oddHBand="0" w:evenHBand="0" w:firstRowFirstColumn="0" w:firstRowLastColumn="0" w:lastRowFirstColumn="0" w:lastRowLastColumn="0"/>
            <w:tcW w:w="964" w:type="dxa"/>
          </w:tcPr>
          <w:p w14:paraId="559DD8D4" w14:textId="015A2AAE" w:rsidR="00B3112D" w:rsidRPr="00F635A9" w:rsidRDefault="00B3112D" w:rsidP="00B42972">
            <w:r>
              <w:t>2.</w:t>
            </w:r>
            <w:r w:rsidR="009B614D">
              <w:t>3</w:t>
            </w:r>
            <w:r w:rsidR="00FE2AC1">
              <w:t>.1</w:t>
            </w:r>
          </w:p>
        </w:tc>
        <w:tc>
          <w:tcPr>
            <w:tcW w:w="3006" w:type="dxa"/>
          </w:tcPr>
          <w:p w14:paraId="239430C8" w14:textId="179B862B" w:rsidR="00B3112D" w:rsidRDefault="00FE2AC1" w:rsidP="00920824">
            <w:pPr>
              <w:cnfStyle w:val="000000000000" w:firstRow="0" w:lastRow="0" w:firstColumn="0" w:lastColumn="0" w:oddVBand="0" w:evenVBand="0" w:oddHBand="0" w:evenHBand="0" w:firstRowFirstColumn="0" w:firstRowLastColumn="0" w:lastRowFirstColumn="0" w:lastRowLastColumn="0"/>
            </w:pPr>
            <w:r>
              <w:t>Krav til ombruk av emballasje</w:t>
            </w:r>
          </w:p>
        </w:tc>
        <w:tc>
          <w:tcPr>
            <w:tcW w:w="1559" w:type="dxa"/>
          </w:tcPr>
          <w:p w14:paraId="0720347D" w14:textId="60C4881B" w:rsidR="00B3112D" w:rsidRDefault="00157118" w:rsidP="00B42972">
            <w:pPr>
              <w:cnfStyle w:val="000000000000" w:firstRow="0" w:lastRow="0" w:firstColumn="0" w:lastColumn="0" w:oddVBand="0" w:evenVBand="0" w:oddHBand="0" w:evenHBand="0" w:firstRowFirstColumn="0" w:firstRowLastColumn="0" w:lastRowFirstColumn="0" w:lastRowLastColumn="0"/>
            </w:pPr>
            <w:r>
              <w:t>1</w:t>
            </w:r>
            <w:r w:rsidR="00B3112D">
              <w:t>-</w:t>
            </w:r>
            <w:r w:rsidR="00F06E43">
              <w:t>B</w:t>
            </w:r>
          </w:p>
        </w:tc>
        <w:tc>
          <w:tcPr>
            <w:tcW w:w="3118" w:type="dxa"/>
          </w:tcPr>
          <w:p w14:paraId="07B02A51" w14:textId="77777777" w:rsidR="00B3112D" w:rsidRDefault="00B3112D" w:rsidP="00B42972">
            <w:pPr>
              <w:cnfStyle w:val="000000000000" w:firstRow="0" w:lastRow="0" w:firstColumn="0" w:lastColumn="0" w:oddVBand="0" w:evenVBand="0" w:oddHBand="0" w:evenHBand="0" w:firstRowFirstColumn="0" w:firstRowLastColumn="0" w:lastRowFirstColumn="0" w:lastRowLastColumn="0"/>
            </w:pPr>
          </w:p>
        </w:tc>
      </w:tr>
      <w:tr w:rsidR="00B3112D" w14:paraId="6AACEC33" w14:textId="77777777" w:rsidTr="006007C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4" w:type="dxa"/>
          </w:tcPr>
          <w:p w14:paraId="55E1AE46" w14:textId="7BC42E1B" w:rsidR="00B3112D" w:rsidRPr="00F635A9" w:rsidRDefault="00B3112D" w:rsidP="00B42972">
            <w:r w:rsidRPr="00F635A9">
              <w:t>2.</w:t>
            </w:r>
            <w:r w:rsidR="009B614D">
              <w:t>4</w:t>
            </w:r>
          </w:p>
        </w:tc>
        <w:tc>
          <w:tcPr>
            <w:tcW w:w="3006" w:type="dxa"/>
          </w:tcPr>
          <w:p w14:paraId="4DE7A89E" w14:textId="764D70E4" w:rsidR="00B3112D" w:rsidRDefault="001E46EF" w:rsidP="00B42972">
            <w:pPr>
              <w:cnfStyle w:val="000000100000" w:firstRow="0" w:lastRow="0" w:firstColumn="0" w:lastColumn="0" w:oddVBand="0" w:evenVBand="0" w:oddHBand="1" w:evenHBand="0" w:firstRowFirstColumn="0" w:firstRowLastColumn="0" w:lastRowFirstColumn="0" w:lastRowLastColumn="0"/>
            </w:pPr>
            <w:r>
              <w:t>Krav til sortering, mottak og mottakskontroll</w:t>
            </w:r>
          </w:p>
        </w:tc>
        <w:tc>
          <w:tcPr>
            <w:tcW w:w="1559" w:type="dxa"/>
          </w:tcPr>
          <w:p w14:paraId="68EE1455" w14:textId="007E82A2" w:rsidR="00B3112D" w:rsidRDefault="00157118" w:rsidP="00B42972">
            <w:pPr>
              <w:cnfStyle w:val="000000100000" w:firstRow="0" w:lastRow="0" w:firstColumn="0" w:lastColumn="0" w:oddVBand="0" w:evenVBand="0" w:oddHBand="1" w:evenHBand="0" w:firstRowFirstColumn="0" w:firstRowLastColumn="0" w:lastRowFirstColumn="0" w:lastRowLastColumn="0"/>
            </w:pPr>
            <w:r>
              <w:t>1</w:t>
            </w:r>
            <w:r w:rsidR="001E46EF">
              <w:t>-</w:t>
            </w:r>
            <w:r w:rsidR="00F06E43">
              <w:t>C</w:t>
            </w:r>
          </w:p>
        </w:tc>
        <w:tc>
          <w:tcPr>
            <w:tcW w:w="3118" w:type="dxa"/>
          </w:tcPr>
          <w:p w14:paraId="1AA878CA" w14:textId="77777777" w:rsidR="00B3112D" w:rsidRDefault="00B3112D" w:rsidP="00B42972">
            <w:pPr>
              <w:cnfStyle w:val="000000100000" w:firstRow="0" w:lastRow="0" w:firstColumn="0" w:lastColumn="0" w:oddVBand="0" w:evenVBand="0" w:oddHBand="1" w:evenHBand="0" w:firstRowFirstColumn="0" w:firstRowLastColumn="0" w:lastRowFirstColumn="0" w:lastRowLastColumn="0"/>
            </w:pPr>
          </w:p>
        </w:tc>
      </w:tr>
      <w:tr w:rsidR="005120C7" w14:paraId="329AF283" w14:textId="77777777" w:rsidTr="006007CD">
        <w:tc>
          <w:tcPr>
            <w:cnfStyle w:val="001000000000" w:firstRow="0" w:lastRow="0" w:firstColumn="1" w:lastColumn="0" w:oddVBand="0" w:evenVBand="0" w:oddHBand="0" w:evenHBand="0" w:firstRowFirstColumn="0" w:firstRowLastColumn="0" w:lastRowFirstColumn="0" w:lastRowLastColumn="0"/>
            <w:tcW w:w="964" w:type="dxa"/>
          </w:tcPr>
          <w:p w14:paraId="0FDBB224" w14:textId="2926D5AF" w:rsidR="005120C7" w:rsidRPr="00F635A9" w:rsidRDefault="005120C7" w:rsidP="00B42972">
            <w:r>
              <w:t>2.4.1</w:t>
            </w:r>
          </w:p>
        </w:tc>
        <w:tc>
          <w:tcPr>
            <w:tcW w:w="3006" w:type="dxa"/>
          </w:tcPr>
          <w:p w14:paraId="7A4DD821" w14:textId="1DFE414C" w:rsidR="005120C7" w:rsidRDefault="005120C7" w:rsidP="00B42972">
            <w:pPr>
              <w:cnfStyle w:val="000000000000" w:firstRow="0" w:lastRow="0" w:firstColumn="0" w:lastColumn="0" w:oddVBand="0" w:evenVBand="0" w:oddHBand="0" w:evenHBand="0" w:firstRowFirstColumn="0" w:firstRowLastColumn="0" w:lastRowFirstColumn="0" w:lastRowLastColumn="0"/>
            </w:pPr>
            <w:r>
              <w:t>Tillatelse</w:t>
            </w:r>
            <w:r w:rsidR="00E2702E">
              <w:t>r</w:t>
            </w:r>
          </w:p>
        </w:tc>
        <w:tc>
          <w:tcPr>
            <w:tcW w:w="1559" w:type="dxa"/>
          </w:tcPr>
          <w:p w14:paraId="17696E04" w14:textId="38EFEED9" w:rsidR="005120C7" w:rsidRDefault="00157118" w:rsidP="00B42972">
            <w:pPr>
              <w:cnfStyle w:val="000000000000" w:firstRow="0" w:lastRow="0" w:firstColumn="0" w:lastColumn="0" w:oddVBand="0" w:evenVBand="0" w:oddHBand="0" w:evenHBand="0" w:firstRowFirstColumn="0" w:firstRowLastColumn="0" w:lastRowFirstColumn="0" w:lastRowLastColumn="0"/>
            </w:pPr>
            <w:r>
              <w:t>1</w:t>
            </w:r>
            <w:r w:rsidR="009B614D">
              <w:t>-</w:t>
            </w:r>
            <w:r w:rsidR="00F06E43">
              <w:t>D</w:t>
            </w:r>
          </w:p>
        </w:tc>
        <w:tc>
          <w:tcPr>
            <w:tcW w:w="3118" w:type="dxa"/>
          </w:tcPr>
          <w:p w14:paraId="42AE4507" w14:textId="77777777" w:rsidR="005120C7" w:rsidRDefault="005120C7" w:rsidP="00B42972">
            <w:pPr>
              <w:cnfStyle w:val="000000000000" w:firstRow="0" w:lastRow="0" w:firstColumn="0" w:lastColumn="0" w:oddVBand="0" w:evenVBand="0" w:oddHBand="0" w:evenHBand="0" w:firstRowFirstColumn="0" w:firstRowLastColumn="0" w:lastRowFirstColumn="0" w:lastRowLastColumn="0"/>
            </w:pPr>
          </w:p>
        </w:tc>
      </w:tr>
      <w:tr w:rsidR="00E10561" w14:paraId="4531545E" w14:textId="77777777" w:rsidTr="006007C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4" w:type="dxa"/>
          </w:tcPr>
          <w:p w14:paraId="23BEE16D" w14:textId="5B22763E" w:rsidR="00E10561" w:rsidRDefault="00E10561" w:rsidP="00B42972">
            <w:r>
              <w:t>2.4.2</w:t>
            </w:r>
          </w:p>
        </w:tc>
        <w:tc>
          <w:tcPr>
            <w:tcW w:w="3006" w:type="dxa"/>
          </w:tcPr>
          <w:p w14:paraId="6CDAE491" w14:textId="47ACD8CC" w:rsidR="00E10561" w:rsidRDefault="00E10561" w:rsidP="00B42972">
            <w:pPr>
              <w:cnfStyle w:val="000000100000" w:firstRow="0" w:lastRow="0" w:firstColumn="0" w:lastColumn="0" w:oddVBand="0" w:evenVBand="0" w:oddHBand="1" w:evenHBand="0" w:firstRowFirstColumn="0" w:firstRowLastColumn="0" w:lastRowFirstColumn="0" w:lastRowLastColumn="0"/>
            </w:pPr>
            <w:r>
              <w:t>Krav til beredskapsplan og alternativt mottakssted</w:t>
            </w:r>
          </w:p>
        </w:tc>
        <w:tc>
          <w:tcPr>
            <w:tcW w:w="1559" w:type="dxa"/>
          </w:tcPr>
          <w:p w14:paraId="247F83F1" w14:textId="662B4A89" w:rsidR="00E10561" w:rsidRDefault="00157118" w:rsidP="00B42972">
            <w:pPr>
              <w:cnfStyle w:val="000000100000" w:firstRow="0" w:lastRow="0" w:firstColumn="0" w:lastColumn="0" w:oddVBand="0" w:evenVBand="0" w:oddHBand="1" w:evenHBand="0" w:firstRowFirstColumn="0" w:firstRowLastColumn="0" w:lastRowFirstColumn="0" w:lastRowLastColumn="0"/>
            </w:pPr>
            <w:r>
              <w:t>1-E</w:t>
            </w:r>
          </w:p>
        </w:tc>
        <w:tc>
          <w:tcPr>
            <w:tcW w:w="3118" w:type="dxa"/>
          </w:tcPr>
          <w:p w14:paraId="4AF5725E" w14:textId="77777777" w:rsidR="00E10561" w:rsidRDefault="00E10561" w:rsidP="00B42972">
            <w:pPr>
              <w:cnfStyle w:val="000000100000" w:firstRow="0" w:lastRow="0" w:firstColumn="0" w:lastColumn="0" w:oddVBand="0" w:evenVBand="0" w:oddHBand="1" w:evenHBand="0" w:firstRowFirstColumn="0" w:firstRowLastColumn="0" w:lastRowFirstColumn="0" w:lastRowLastColumn="0"/>
            </w:pPr>
          </w:p>
        </w:tc>
      </w:tr>
      <w:tr w:rsidR="00B3112D" w14:paraId="74884F18" w14:textId="77777777" w:rsidTr="006007CD">
        <w:tc>
          <w:tcPr>
            <w:cnfStyle w:val="001000000000" w:firstRow="0" w:lastRow="0" w:firstColumn="1" w:lastColumn="0" w:oddVBand="0" w:evenVBand="0" w:oddHBand="0" w:evenHBand="0" w:firstRowFirstColumn="0" w:firstRowLastColumn="0" w:lastRowFirstColumn="0" w:lastRowLastColumn="0"/>
            <w:tcW w:w="964" w:type="dxa"/>
          </w:tcPr>
          <w:p w14:paraId="5EA26972" w14:textId="1C9B7619" w:rsidR="00B3112D" w:rsidRPr="00F635A9" w:rsidRDefault="00B3112D" w:rsidP="00B42972">
            <w:r>
              <w:t>2.</w:t>
            </w:r>
            <w:r w:rsidR="009B614D">
              <w:t>4</w:t>
            </w:r>
            <w:r>
              <w:t>.</w:t>
            </w:r>
            <w:r w:rsidR="00E10561">
              <w:t>6</w:t>
            </w:r>
          </w:p>
        </w:tc>
        <w:tc>
          <w:tcPr>
            <w:tcW w:w="3006" w:type="dxa"/>
          </w:tcPr>
          <w:p w14:paraId="17B41DD9" w14:textId="7033AFD0" w:rsidR="00B3112D" w:rsidRDefault="00B3112D" w:rsidP="00B42972">
            <w:pPr>
              <w:cnfStyle w:val="000000000000" w:firstRow="0" w:lastRow="0" w:firstColumn="0" w:lastColumn="0" w:oddVBand="0" w:evenVBand="0" w:oddHBand="0" w:evenHBand="0" w:firstRowFirstColumn="0" w:firstRowLastColumn="0" w:lastRowFirstColumn="0" w:lastRowLastColumn="0"/>
            </w:pPr>
            <w:r>
              <w:t xml:space="preserve">Krav til gjenvinning </w:t>
            </w:r>
            <w:r w:rsidR="00CF6ABB">
              <w:t>av avfall</w:t>
            </w:r>
          </w:p>
        </w:tc>
        <w:tc>
          <w:tcPr>
            <w:tcW w:w="1559" w:type="dxa"/>
          </w:tcPr>
          <w:p w14:paraId="73E9C2BB" w14:textId="47905499" w:rsidR="00B3112D" w:rsidRDefault="00157118" w:rsidP="00B42972">
            <w:pPr>
              <w:cnfStyle w:val="000000000000" w:firstRow="0" w:lastRow="0" w:firstColumn="0" w:lastColumn="0" w:oddVBand="0" w:evenVBand="0" w:oddHBand="0" w:evenHBand="0" w:firstRowFirstColumn="0" w:firstRowLastColumn="0" w:lastRowFirstColumn="0" w:lastRowLastColumn="0"/>
            </w:pPr>
            <w:r>
              <w:t>1</w:t>
            </w:r>
            <w:r w:rsidR="00564BD0">
              <w:t>-</w:t>
            </w:r>
            <w:r>
              <w:t>F</w:t>
            </w:r>
          </w:p>
        </w:tc>
        <w:tc>
          <w:tcPr>
            <w:tcW w:w="3118" w:type="dxa"/>
          </w:tcPr>
          <w:p w14:paraId="7F8D8DDD" w14:textId="77777777" w:rsidR="00B3112D" w:rsidRDefault="00B3112D" w:rsidP="00B42972">
            <w:pPr>
              <w:cnfStyle w:val="000000000000" w:firstRow="0" w:lastRow="0" w:firstColumn="0" w:lastColumn="0" w:oddVBand="0" w:evenVBand="0" w:oddHBand="0" w:evenHBand="0" w:firstRowFirstColumn="0" w:firstRowLastColumn="0" w:lastRowFirstColumn="0" w:lastRowLastColumn="0"/>
            </w:pPr>
          </w:p>
        </w:tc>
      </w:tr>
      <w:tr w:rsidR="00B3112D" w14:paraId="1DA659CD" w14:textId="77777777" w:rsidTr="006007C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4" w:type="dxa"/>
          </w:tcPr>
          <w:p w14:paraId="3B6C3325" w14:textId="290CD16B" w:rsidR="00B3112D" w:rsidRDefault="00B3112D" w:rsidP="00B42972">
            <w:r>
              <w:t>2.</w:t>
            </w:r>
            <w:r w:rsidR="009B614D">
              <w:t>4</w:t>
            </w:r>
            <w:r>
              <w:t>.</w:t>
            </w:r>
            <w:r w:rsidR="00E10561">
              <w:t>7</w:t>
            </w:r>
          </w:p>
        </w:tc>
        <w:tc>
          <w:tcPr>
            <w:tcW w:w="3006" w:type="dxa"/>
          </w:tcPr>
          <w:p w14:paraId="40F2DBF2" w14:textId="33F2C044" w:rsidR="00B3112D" w:rsidRDefault="00564BD0" w:rsidP="00AA3799">
            <w:pPr>
              <w:cnfStyle w:val="000000100000" w:firstRow="0" w:lastRow="0" w:firstColumn="0" w:lastColumn="0" w:oddVBand="0" w:evenVBand="0" w:oddHBand="1" w:evenHBand="0" w:firstRowFirstColumn="0" w:firstRowLastColumn="0" w:lastRowFirstColumn="0" w:lastRowLastColumn="0"/>
            </w:pPr>
            <w:r>
              <w:t>Krav til ombruk</w:t>
            </w:r>
            <w:r w:rsidR="00CF6ABB">
              <w:t xml:space="preserve"> av avfall</w:t>
            </w:r>
            <w:r w:rsidR="00B3112D">
              <w:br/>
            </w:r>
          </w:p>
        </w:tc>
        <w:tc>
          <w:tcPr>
            <w:tcW w:w="1559" w:type="dxa"/>
          </w:tcPr>
          <w:p w14:paraId="3FECB405" w14:textId="63BDCD85" w:rsidR="00B3112D" w:rsidRDefault="00157118" w:rsidP="00B42972">
            <w:pPr>
              <w:cnfStyle w:val="000000100000" w:firstRow="0" w:lastRow="0" w:firstColumn="0" w:lastColumn="0" w:oddVBand="0" w:evenVBand="0" w:oddHBand="1" w:evenHBand="0" w:firstRowFirstColumn="0" w:firstRowLastColumn="0" w:lastRowFirstColumn="0" w:lastRowLastColumn="0"/>
            </w:pPr>
            <w:r>
              <w:t>1</w:t>
            </w:r>
            <w:r w:rsidR="00B3112D">
              <w:t>-</w:t>
            </w:r>
            <w:r w:rsidR="00D152DB">
              <w:t>G</w:t>
            </w:r>
          </w:p>
        </w:tc>
        <w:tc>
          <w:tcPr>
            <w:tcW w:w="3118" w:type="dxa"/>
          </w:tcPr>
          <w:p w14:paraId="2BC0C730" w14:textId="77777777" w:rsidR="00B3112D" w:rsidRDefault="00B3112D" w:rsidP="00B42972">
            <w:pPr>
              <w:cnfStyle w:val="000000100000" w:firstRow="0" w:lastRow="0" w:firstColumn="0" w:lastColumn="0" w:oddVBand="0" w:evenVBand="0" w:oddHBand="1" w:evenHBand="0" w:firstRowFirstColumn="0" w:firstRowLastColumn="0" w:lastRowFirstColumn="0" w:lastRowLastColumn="0"/>
            </w:pPr>
          </w:p>
        </w:tc>
      </w:tr>
      <w:tr w:rsidR="00B3112D" w14:paraId="43E5CA6B" w14:textId="77777777" w:rsidTr="006007CD">
        <w:tc>
          <w:tcPr>
            <w:cnfStyle w:val="001000000000" w:firstRow="0" w:lastRow="0" w:firstColumn="1" w:lastColumn="0" w:oddVBand="0" w:evenVBand="0" w:oddHBand="0" w:evenHBand="0" w:firstRowFirstColumn="0" w:firstRowLastColumn="0" w:lastRowFirstColumn="0" w:lastRowLastColumn="0"/>
            <w:tcW w:w="964" w:type="dxa"/>
          </w:tcPr>
          <w:p w14:paraId="783DC2CD" w14:textId="38CFC46B" w:rsidR="00B3112D" w:rsidRPr="00F635A9" w:rsidRDefault="00B3112D" w:rsidP="00B42972">
            <w:r w:rsidRPr="00F635A9">
              <w:t>2.</w:t>
            </w:r>
            <w:r w:rsidR="009B614D">
              <w:t>5</w:t>
            </w:r>
          </w:p>
        </w:tc>
        <w:tc>
          <w:tcPr>
            <w:tcW w:w="3006" w:type="dxa"/>
          </w:tcPr>
          <w:p w14:paraId="74671C7E" w14:textId="22069C49" w:rsidR="00B3112D" w:rsidRDefault="00420E3A" w:rsidP="00B42972">
            <w:pPr>
              <w:cnfStyle w:val="000000000000" w:firstRow="0" w:lastRow="0" w:firstColumn="0" w:lastColumn="0" w:oddVBand="0" w:evenVBand="0" w:oddHBand="0" w:evenHBand="0" w:firstRowFirstColumn="0" w:firstRowLastColumn="0" w:lastRowFirstColumn="0" w:lastRowLastColumn="0"/>
            </w:pPr>
            <w:r>
              <w:t>Krav til kompetanse og kjemiker bistand</w:t>
            </w:r>
          </w:p>
        </w:tc>
        <w:tc>
          <w:tcPr>
            <w:tcW w:w="1559" w:type="dxa"/>
          </w:tcPr>
          <w:p w14:paraId="67D2C3B8" w14:textId="38EA779B" w:rsidR="00B3112D" w:rsidRDefault="00D152DB" w:rsidP="00B42972">
            <w:pPr>
              <w:cnfStyle w:val="000000000000" w:firstRow="0" w:lastRow="0" w:firstColumn="0" w:lastColumn="0" w:oddVBand="0" w:evenVBand="0" w:oddHBand="0" w:evenHBand="0" w:firstRowFirstColumn="0" w:firstRowLastColumn="0" w:lastRowFirstColumn="0" w:lastRowLastColumn="0"/>
            </w:pPr>
            <w:r>
              <w:t>1</w:t>
            </w:r>
            <w:r w:rsidR="00420E3A">
              <w:t>-</w:t>
            </w:r>
            <w:r w:rsidR="00F06E43">
              <w:t>H</w:t>
            </w:r>
          </w:p>
        </w:tc>
        <w:tc>
          <w:tcPr>
            <w:tcW w:w="3118" w:type="dxa"/>
          </w:tcPr>
          <w:p w14:paraId="59B1FDCE" w14:textId="77777777" w:rsidR="00B3112D" w:rsidRDefault="00B3112D" w:rsidP="00B42972">
            <w:pPr>
              <w:cnfStyle w:val="000000000000" w:firstRow="0" w:lastRow="0" w:firstColumn="0" w:lastColumn="0" w:oddVBand="0" w:evenVBand="0" w:oddHBand="0" w:evenHBand="0" w:firstRowFirstColumn="0" w:firstRowLastColumn="0" w:lastRowFirstColumn="0" w:lastRowLastColumn="0"/>
            </w:pPr>
          </w:p>
        </w:tc>
      </w:tr>
      <w:tr w:rsidR="00B3112D" w14:paraId="06A19777" w14:textId="77777777" w:rsidTr="006007C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4" w:type="dxa"/>
          </w:tcPr>
          <w:p w14:paraId="1629AC9A" w14:textId="2A621905" w:rsidR="00B3112D" w:rsidRPr="00F635A9" w:rsidRDefault="00B3112D" w:rsidP="00B42972">
            <w:r w:rsidRPr="00F635A9">
              <w:t>2.</w:t>
            </w:r>
            <w:r w:rsidR="009B614D">
              <w:t>6</w:t>
            </w:r>
            <w:r w:rsidRPr="00F635A9">
              <w:t>.</w:t>
            </w:r>
            <w:r w:rsidR="00DE071A">
              <w:t>4</w:t>
            </w:r>
          </w:p>
        </w:tc>
        <w:tc>
          <w:tcPr>
            <w:tcW w:w="3006" w:type="dxa"/>
          </w:tcPr>
          <w:p w14:paraId="57CF4059" w14:textId="492169E7" w:rsidR="00B3112D" w:rsidRDefault="00B3112D" w:rsidP="00B42972">
            <w:pPr>
              <w:cnfStyle w:val="000000100000" w:firstRow="0" w:lastRow="0" w:firstColumn="0" w:lastColumn="0" w:oddVBand="0" w:evenVBand="0" w:oddHBand="1" w:evenHBand="0" w:firstRowFirstColumn="0" w:firstRowLastColumn="0" w:lastRowFirstColumn="0" w:lastRowLastColumn="0"/>
            </w:pPr>
            <w:r>
              <w:t>Kontraktsoppfølging og nøkkelpersoner</w:t>
            </w:r>
          </w:p>
        </w:tc>
        <w:tc>
          <w:tcPr>
            <w:tcW w:w="1559" w:type="dxa"/>
          </w:tcPr>
          <w:p w14:paraId="757253B9" w14:textId="6560133E" w:rsidR="00B3112D" w:rsidRDefault="00D152DB" w:rsidP="00B42972">
            <w:pPr>
              <w:cnfStyle w:val="000000100000" w:firstRow="0" w:lastRow="0" w:firstColumn="0" w:lastColumn="0" w:oddVBand="0" w:evenVBand="0" w:oddHBand="1" w:evenHBand="0" w:firstRowFirstColumn="0" w:firstRowLastColumn="0" w:lastRowFirstColumn="0" w:lastRowLastColumn="0"/>
            </w:pPr>
            <w:r>
              <w:t>1</w:t>
            </w:r>
            <w:r w:rsidR="00B3112D">
              <w:t>-</w:t>
            </w:r>
            <w:r w:rsidR="00F06E43">
              <w:t>I</w:t>
            </w:r>
          </w:p>
        </w:tc>
        <w:tc>
          <w:tcPr>
            <w:tcW w:w="3118" w:type="dxa"/>
          </w:tcPr>
          <w:p w14:paraId="14B11466" w14:textId="77777777" w:rsidR="00B3112D" w:rsidRDefault="00B3112D" w:rsidP="00B42972">
            <w:pPr>
              <w:cnfStyle w:val="000000100000" w:firstRow="0" w:lastRow="0" w:firstColumn="0" w:lastColumn="0" w:oddVBand="0" w:evenVBand="0" w:oddHBand="1" w:evenHBand="0" w:firstRowFirstColumn="0" w:firstRowLastColumn="0" w:lastRowFirstColumn="0" w:lastRowLastColumn="0"/>
            </w:pPr>
          </w:p>
        </w:tc>
      </w:tr>
      <w:tr w:rsidR="002F63E4" w14:paraId="50005251" w14:textId="77777777" w:rsidTr="006007CD">
        <w:tc>
          <w:tcPr>
            <w:cnfStyle w:val="001000000000" w:firstRow="0" w:lastRow="0" w:firstColumn="1" w:lastColumn="0" w:oddVBand="0" w:evenVBand="0" w:oddHBand="0" w:evenHBand="0" w:firstRowFirstColumn="0" w:firstRowLastColumn="0" w:lastRowFirstColumn="0" w:lastRowLastColumn="0"/>
            <w:tcW w:w="964" w:type="dxa"/>
          </w:tcPr>
          <w:p w14:paraId="45C85EC3" w14:textId="41CFC694" w:rsidR="002F63E4" w:rsidRPr="00F635A9" w:rsidRDefault="002F63E4" w:rsidP="00B42972">
            <w:r>
              <w:t>2.</w:t>
            </w:r>
            <w:r w:rsidR="009B614D">
              <w:t>7</w:t>
            </w:r>
            <w:r>
              <w:t>.4</w:t>
            </w:r>
          </w:p>
        </w:tc>
        <w:tc>
          <w:tcPr>
            <w:tcW w:w="3006" w:type="dxa"/>
          </w:tcPr>
          <w:p w14:paraId="32E8310A" w14:textId="2402C3D6" w:rsidR="002F63E4" w:rsidRDefault="002F63E4" w:rsidP="00B42972">
            <w:pPr>
              <w:cnfStyle w:val="000000000000" w:firstRow="0" w:lastRow="0" w:firstColumn="0" w:lastColumn="0" w:oddVBand="0" w:evenVBand="0" w:oddHBand="0" w:evenHBand="0" w:firstRowFirstColumn="0" w:firstRowLastColumn="0" w:lastRowFirstColumn="0" w:lastRowLastColumn="0"/>
            </w:pPr>
            <w:r>
              <w:t>Krav til oppdragsbeskrivelse</w:t>
            </w:r>
          </w:p>
        </w:tc>
        <w:tc>
          <w:tcPr>
            <w:tcW w:w="1559" w:type="dxa"/>
          </w:tcPr>
          <w:p w14:paraId="10AE0A14" w14:textId="70B14C69" w:rsidR="002F63E4" w:rsidRDefault="00D152DB" w:rsidP="00B42972">
            <w:pPr>
              <w:cnfStyle w:val="000000000000" w:firstRow="0" w:lastRow="0" w:firstColumn="0" w:lastColumn="0" w:oddVBand="0" w:evenVBand="0" w:oddHBand="0" w:evenHBand="0" w:firstRowFirstColumn="0" w:firstRowLastColumn="0" w:lastRowFirstColumn="0" w:lastRowLastColumn="0"/>
            </w:pPr>
            <w:r>
              <w:t>1</w:t>
            </w:r>
            <w:r w:rsidR="001F6D89">
              <w:t>-</w:t>
            </w:r>
            <w:r w:rsidR="00F06E43">
              <w:t>J</w:t>
            </w:r>
          </w:p>
        </w:tc>
        <w:tc>
          <w:tcPr>
            <w:tcW w:w="3118" w:type="dxa"/>
          </w:tcPr>
          <w:p w14:paraId="7FC552A4" w14:textId="77777777" w:rsidR="002F63E4" w:rsidRDefault="002F63E4" w:rsidP="00B42972">
            <w:pPr>
              <w:cnfStyle w:val="000000000000" w:firstRow="0" w:lastRow="0" w:firstColumn="0" w:lastColumn="0" w:oddVBand="0" w:evenVBand="0" w:oddHBand="0" w:evenHBand="0" w:firstRowFirstColumn="0" w:firstRowLastColumn="0" w:lastRowFirstColumn="0" w:lastRowLastColumn="0"/>
            </w:pPr>
          </w:p>
        </w:tc>
      </w:tr>
    </w:tbl>
    <w:p w14:paraId="25082BA6" w14:textId="2187CBA9" w:rsidR="00C108E1" w:rsidRDefault="00C108E1" w:rsidP="005B30B4"/>
    <w:p w14:paraId="719CE590" w14:textId="4CEB335C" w:rsidR="00C108E1" w:rsidRDefault="00C108E1">
      <w:pPr>
        <w:spacing w:after="160" w:line="259" w:lineRule="auto"/>
      </w:pPr>
    </w:p>
    <w:p w14:paraId="7C59B441" w14:textId="77777777" w:rsidR="00456AD6" w:rsidRDefault="00456AD6">
      <w:pPr>
        <w:spacing w:after="160" w:line="259" w:lineRule="auto"/>
      </w:pPr>
    </w:p>
    <w:p w14:paraId="77C143D9" w14:textId="4C54C495" w:rsidR="00456AD6" w:rsidRDefault="00456AD6">
      <w:pPr>
        <w:spacing w:after="160" w:line="259" w:lineRule="auto"/>
      </w:pPr>
      <w:r>
        <w:br w:type="page"/>
      </w:r>
    </w:p>
    <w:p w14:paraId="3515C3A9" w14:textId="53D5FE52" w:rsidR="00A75C36" w:rsidRPr="001054B6" w:rsidRDefault="00456AD6" w:rsidP="00A75C36">
      <w:pPr>
        <w:pStyle w:val="Heading1"/>
        <w:rPr>
          <w:color w:val="auto"/>
        </w:rPr>
      </w:pPr>
      <w:bookmarkStart w:id="50" w:name="_Toc238036178"/>
      <w:r w:rsidRPr="001054B6">
        <w:rPr>
          <w:color w:val="auto"/>
        </w:rPr>
        <w:t>Vedlegg</w:t>
      </w:r>
      <w:r w:rsidR="00A75C36" w:rsidRPr="001054B6">
        <w:rPr>
          <w:color w:val="auto"/>
        </w:rPr>
        <w:t xml:space="preserve"> 1 – Farlig avfallsfraksjoner</w:t>
      </w:r>
      <w:r w:rsidR="000A45C1" w:rsidRPr="001054B6">
        <w:rPr>
          <w:color w:val="auto"/>
        </w:rPr>
        <w:t xml:space="preserve">, </w:t>
      </w:r>
      <w:r w:rsidR="00A75C36" w:rsidRPr="001054B6">
        <w:rPr>
          <w:color w:val="auto"/>
        </w:rPr>
        <w:t>emballa</w:t>
      </w:r>
      <w:r w:rsidR="000D1B65" w:rsidRPr="001054B6">
        <w:rPr>
          <w:color w:val="auto"/>
        </w:rPr>
        <w:t>sje</w:t>
      </w:r>
      <w:r w:rsidR="000A45C1" w:rsidRPr="001054B6">
        <w:rPr>
          <w:color w:val="auto"/>
        </w:rPr>
        <w:t xml:space="preserve"> og mengde 2025</w:t>
      </w:r>
      <w:bookmarkEnd w:id="50"/>
      <w:r w:rsidR="0080049F" w:rsidRPr="001054B6">
        <w:rPr>
          <w:color w:val="auto"/>
        </w:rPr>
        <w:t xml:space="preserve"> </w:t>
      </w:r>
    </w:p>
    <w:p w14:paraId="1DBC1749" w14:textId="77777777" w:rsidR="00D24DCA" w:rsidRPr="00D24DCA" w:rsidRDefault="00D24DCA" w:rsidP="00D24DCA"/>
    <w:tbl>
      <w:tblPr>
        <w:tblStyle w:val="GridTable4-Accent3"/>
        <w:tblW w:w="0" w:type="auto"/>
        <w:tblLook w:val="04A0" w:firstRow="1" w:lastRow="0" w:firstColumn="1" w:lastColumn="0" w:noHBand="0" w:noVBand="1"/>
      </w:tblPr>
      <w:tblGrid>
        <w:gridCol w:w="2313"/>
        <w:gridCol w:w="2313"/>
        <w:gridCol w:w="2314"/>
        <w:gridCol w:w="2314"/>
      </w:tblGrid>
      <w:tr w:rsidR="006D479E" w:rsidRPr="00D24DCA" w14:paraId="64A7F55D" w14:textId="77777777" w:rsidTr="00D24DC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13" w:type="dxa"/>
          </w:tcPr>
          <w:p w14:paraId="30DEFC90" w14:textId="3FB9EE42" w:rsidR="006D479E" w:rsidRPr="00D24DCA" w:rsidRDefault="006D479E" w:rsidP="00E42250">
            <w:pPr>
              <w:jc w:val="center"/>
              <w:rPr>
                <w:color w:val="034B45" w:themeColor="accent1"/>
              </w:rPr>
            </w:pPr>
            <w:r w:rsidRPr="00D24DCA">
              <w:rPr>
                <w:color w:val="034B45" w:themeColor="accent1"/>
              </w:rPr>
              <w:t>Avfallstoffnummer</w:t>
            </w:r>
          </w:p>
        </w:tc>
        <w:tc>
          <w:tcPr>
            <w:tcW w:w="2313" w:type="dxa"/>
          </w:tcPr>
          <w:p w14:paraId="758BE817" w14:textId="349894EF" w:rsidR="006D479E" w:rsidRPr="00D24DCA" w:rsidRDefault="006D479E" w:rsidP="00E42250">
            <w:pPr>
              <w:jc w:val="center"/>
              <w:cnfStyle w:val="100000000000" w:firstRow="1" w:lastRow="0" w:firstColumn="0" w:lastColumn="0" w:oddVBand="0" w:evenVBand="0" w:oddHBand="0" w:evenHBand="0" w:firstRowFirstColumn="0" w:firstRowLastColumn="0" w:lastRowFirstColumn="0" w:lastRowLastColumn="0"/>
              <w:rPr>
                <w:color w:val="034B45" w:themeColor="accent1"/>
              </w:rPr>
            </w:pPr>
            <w:r w:rsidRPr="00D24DCA">
              <w:rPr>
                <w:color w:val="034B45" w:themeColor="accent1"/>
              </w:rPr>
              <w:t>Avfallstype</w:t>
            </w:r>
          </w:p>
        </w:tc>
        <w:tc>
          <w:tcPr>
            <w:tcW w:w="2314" w:type="dxa"/>
          </w:tcPr>
          <w:p w14:paraId="1353BB03" w14:textId="31E38D50" w:rsidR="006D479E" w:rsidRPr="00D24DCA" w:rsidRDefault="006D479E" w:rsidP="00E42250">
            <w:pPr>
              <w:jc w:val="center"/>
              <w:cnfStyle w:val="100000000000" w:firstRow="1" w:lastRow="0" w:firstColumn="0" w:lastColumn="0" w:oddVBand="0" w:evenVBand="0" w:oddHBand="0" w:evenHBand="0" w:firstRowFirstColumn="0" w:firstRowLastColumn="0" w:lastRowFirstColumn="0" w:lastRowLastColumn="0"/>
              <w:rPr>
                <w:color w:val="034B45" w:themeColor="accent1"/>
              </w:rPr>
            </w:pPr>
            <w:r w:rsidRPr="00D24DCA">
              <w:rPr>
                <w:color w:val="034B45" w:themeColor="accent1"/>
              </w:rPr>
              <w:t>Sortert mengde</w:t>
            </w:r>
            <w:r w:rsidR="00AA3799" w:rsidRPr="00D24DCA">
              <w:rPr>
                <w:color w:val="034B45" w:themeColor="accent1"/>
              </w:rPr>
              <w:t>r</w:t>
            </w:r>
            <w:r w:rsidR="00A17CF9">
              <w:rPr>
                <w:color w:val="034B45" w:themeColor="accent1"/>
              </w:rPr>
              <w:t xml:space="preserve"> [tonn]</w:t>
            </w:r>
          </w:p>
        </w:tc>
        <w:tc>
          <w:tcPr>
            <w:tcW w:w="2314" w:type="dxa"/>
          </w:tcPr>
          <w:p w14:paraId="0E3A10EC" w14:textId="20476613" w:rsidR="006D479E" w:rsidRPr="00D24DCA" w:rsidRDefault="006D479E" w:rsidP="00E42250">
            <w:pPr>
              <w:jc w:val="center"/>
              <w:cnfStyle w:val="100000000000" w:firstRow="1" w:lastRow="0" w:firstColumn="0" w:lastColumn="0" w:oddVBand="0" w:evenVBand="0" w:oddHBand="0" w:evenHBand="0" w:firstRowFirstColumn="0" w:firstRowLastColumn="0" w:lastRowFirstColumn="0" w:lastRowLastColumn="0"/>
              <w:rPr>
                <w:color w:val="034B45" w:themeColor="accent1"/>
              </w:rPr>
            </w:pPr>
            <w:r w:rsidRPr="00D24DCA">
              <w:rPr>
                <w:color w:val="034B45" w:themeColor="accent1"/>
              </w:rPr>
              <w:t>Benyttet emballasje</w:t>
            </w:r>
          </w:p>
        </w:tc>
      </w:tr>
      <w:tr w:rsidR="006D479E" w14:paraId="325369D5" w14:textId="77777777" w:rsidTr="00D24DC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13" w:type="dxa"/>
          </w:tcPr>
          <w:p w14:paraId="1A7CE381" w14:textId="2657973D" w:rsidR="006D479E" w:rsidRDefault="006D479E" w:rsidP="000A45C1">
            <w:r>
              <w:t>7011</w:t>
            </w:r>
          </w:p>
        </w:tc>
        <w:tc>
          <w:tcPr>
            <w:tcW w:w="2313" w:type="dxa"/>
          </w:tcPr>
          <w:p w14:paraId="443082DC" w14:textId="47B63535" w:rsidR="006D479E" w:rsidRDefault="00772E63" w:rsidP="000A45C1">
            <w:pPr>
              <w:cnfStyle w:val="000000100000" w:firstRow="0" w:lastRow="0" w:firstColumn="0" w:lastColumn="0" w:oddVBand="0" w:evenVBand="0" w:oddHBand="1" w:evenHBand="0" w:firstRowFirstColumn="0" w:firstRowLastColumn="0" w:lastRowFirstColumn="0" w:lastRowLastColumn="0"/>
            </w:pPr>
            <w:r>
              <w:t>Spillo</w:t>
            </w:r>
            <w:r w:rsidR="00C45BB6">
              <w:t>lje og brukte smøreoljer</w:t>
            </w:r>
          </w:p>
        </w:tc>
        <w:tc>
          <w:tcPr>
            <w:tcW w:w="2314" w:type="dxa"/>
          </w:tcPr>
          <w:p w14:paraId="14191834" w14:textId="01E6FC5C" w:rsidR="006D479E" w:rsidRDefault="00956818" w:rsidP="00E42250">
            <w:pPr>
              <w:jc w:val="center"/>
              <w:cnfStyle w:val="000000100000" w:firstRow="0" w:lastRow="0" w:firstColumn="0" w:lastColumn="0" w:oddVBand="0" w:evenVBand="0" w:oddHBand="1" w:evenHBand="0" w:firstRowFirstColumn="0" w:firstRowLastColumn="0" w:lastRowFirstColumn="0" w:lastRowLastColumn="0"/>
            </w:pPr>
            <w:r>
              <w:t>39,1</w:t>
            </w:r>
          </w:p>
        </w:tc>
        <w:tc>
          <w:tcPr>
            <w:tcW w:w="2314" w:type="dxa"/>
          </w:tcPr>
          <w:p w14:paraId="21C2340C" w14:textId="23E6B3C6" w:rsidR="006D479E" w:rsidRDefault="004C09EE" w:rsidP="000A45C1">
            <w:pPr>
              <w:cnfStyle w:val="000000100000" w:firstRow="0" w:lastRow="0" w:firstColumn="0" w:lastColumn="0" w:oddVBand="0" w:evenVBand="0" w:oddHBand="1" w:evenHBand="0" w:firstRowFirstColumn="0" w:firstRowLastColumn="0" w:lastRowFirstColumn="0" w:lastRowLastColumn="0"/>
            </w:pPr>
            <w:r>
              <w:t>UN godkjent</w:t>
            </w:r>
            <w:r w:rsidR="00627788">
              <w:t xml:space="preserve"> </w:t>
            </w:r>
            <w:r w:rsidR="000F691F">
              <w:t>IBC og spunsefat, hentes med tankbil</w:t>
            </w:r>
          </w:p>
        </w:tc>
      </w:tr>
      <w:tr w:rsidR="006D479E" w14:paraId="034972A4" w14:textId="77777777" w:rsidTr="00D24DCA">
        <w:tc>
          <w:tcPr>
            <w:cnfStyle w:val="001000000000" w:firstRow="0" w:lastRow="0" w:firstColumn="1" w:lastColumn="0" w:oddVBand="0" w:evenVBand="0" w:oddHBand="0" w:evenHBand="0" w:firstRowFirstColumn="0" w:firstRowLastColumn="0" w:lastRowFirstColumn="0" w:lastRowLastColumn="0"/>
            <w:tcW w:w="2313" w:type="dxa"/>
          </w:tcPr>
          <w:p w14:paraId="450FD011" w14:textId="3DAFD00C" w:rsidR="006D479E" w:rsidRDefault="006D479E" w:rsidP="000A45C1">
            <w:r>
              <w:t>7012</w:t>
            </w:r>
          </w:p>
        </w:tc>
        <w:tc>
          <w:tcPr>
            <w:tcW w:w="2313" w:type="dxa"/>
          </w:tcPr>
          <w:p w14:paraId="0AAE0527" w14:textId="7C0D6089" w:rsidR="006D479E" w:rsidRDefault="00C45BB6" w:rsidP="000A45C1">
            <w:pPr>
              <w:cnfStyle w:val="000000000000" w:firstRow="0" w:lastRow="0" w:firstColumn="0" w:lastColumn="0" w:oddVBand="0" w:evenVBand="0" w:oddHBand="0" w:evenHBand="0" w:firstRowFirstColumn="0" w:firstRowLastColumn="0" w:lastRowFirstColumn="0" w:lastRowLastColumn="0"/>
            </w:pPr>
            <w:r>
              <w:t>Spillolje, andre kasserte oljer</w:t>
            </w:r>
          </w:p>
        </w:tc>
        <w:tc>
          <w:tcPr>
            <w:tcW w:w="2314" w:type="dxa"/>
          </w:tcPr>
          <w:p w14:paraId="51086F00" w14:textId="6BD8C5F6" w:rsidR="006D479E" w:rsidRDefault="00D64062" w:rsidP="00E42250">
            <w:pPr>
              <w:jc w:val="center"/>
              <w:cnfStyle w:val="000000000000" w:firstRow="0" w:lastRow="0" w:firstColumn="0" w:lastColumn="0" w:oddVBand="0" w:evenVBand="0" w:oddHBand="0" w:evenHBand="0" w:firstRowFirstColumn="0" w:firstRowLastColumn="0" w:lastRowFirstColumn="0" w:lastRowLastColumn="0"/>
            </w:pPr>
            <w:r>
              <w:t>6,7</w:t>
            </w:r>
          </w:p>
        </w:tc>
        <w:tc>
          <w:tcPr>
            <w:tcW w:w="2314" w:type="dxa"/>
          </w:tcPr>
          <w:p w14:paraId="4B9737EE" w14:textId="2D614ABD" w:rsidR="006D479E" w:rsidRDefault="00862073" w:rsidP="000A45C1">
            <w:pPr>
              <w:cnfStyle w:val="000000000000" w:firstRow="0" w:lastRow="0" w:firstColumn="0" w:lastColumn="0" w:oddVBand="0" w:evenVBand="0" w:oddHBand="0" w:evenHBand="0" w:firstRowFirstColumn="0" w:firstRowLastColumn="0" w:lastRowFirstColumn="0" w:lastRowLastColumn="0"/>
            </w:pPr>
            <w:r>
              <w:t>Pall med karmer</w:t>
            </w:r>
          </w:p>
        </w:tc>
      </w:tr>
      <w:tr w:rsidR="006D479E" w14:paraId="68282C88" w14:textId="77777777" w:rsidTr="00D24DC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13" w:type="dxa"/>
          </w:tcPr>
          <w:p w14:paraId="33BFB480" w14:textId="789FAF46" w:rsidR="006D479E" w:rsidRDefault="00990001" w:rsidP="000A45C1">
            <w:r>
              <w:t>7021</w:t>
            </w:r>
          </w:p>
        </w:tc>
        <w:tc>
          <w:tcPr>
            <w:tcW w:w="2313" w:type="dxa"/>
          </w:tcPr>
          <w:p w14:paraId="5C7C71CF" w14:textId="091D8EE7" w:rsidR="006D479E" w:rsidRDefault="002E7A3D" w:rsidP="000A45C1">
            <w:pPr>
              <w:cnfStyle w:val="000000100000" w:firstRow="0" w:lastRow="0" w:firstColumn="0" w:lastColumn="0" w:oddVBand="0" w:evenVBand="0" w:oddHBand="1" w:evenHBand="0" w:firstRowFirstColumn="0" w:firstRowLastColumn="0" w:lastRowFirstColumn="0" w:lastRowLastColumn="0"/>
            </w:pPr>
            <w:r>
              <w:t>Olje- og fettavfall</w:t>
            </w:r>
          </w:p>
        </w:tc>
        <w:tc>
          <w:tcPr>
            <w:tcW w:w="2314" w:type="dxa"/>
          </w:tcPr>
          <w:p w14:paraId="2D2704D7" w14:textId="3449ED1C" w:rsidR="006D479E" w:rsidRDefault="00BE0B46" w:rsidP="00E42250">
            <w:pPr>
              <w:jc w:val="center"/>
              <w:cnfStyle w:val="000000100000" w:firstRow="0" w:lastRow="0" w:firstColumn="0" w:lastColumn="0" w:oddVBand="0" w:evenVBand="0" w:oddHBand="1" w:evenHBand="0" w:firstRowFirstColumn="0" w:firstRowLastColumn="0" w:lastRowFirstColumn="0" w:lastRowLastColumn="0"/>
            </w:pPr>
            <w:r>
              <w:t>1,6</w:t>
            </w:r>
          </w:p>
        </w:tc>
        <w:tc>
          <w:tcPr>
            <w:tcW w:w="2314" w:type="dxa"/>
          </w:tcPr>
          <w:p w14:paraId="4CF1827F" w14:textId="38AEA60D" w:rsidR="006D479E" w:rsidRDefault="000F691F" w:rsidP="000A45C1">
            <w:pPr>
              <w:cnfStyle w:val="000000100000" w:firstRow="0" w:lastRow="0" w:firstColumn="0" w:lastColumn="0" w:oddVBand="0" w:evenVBand="0" w:oddHBand="1" w:evenHBand="0" w:firstRowFirstColumn="0" w:firstRowLastColumn="0" w:lastRowFirstColumn="0" w:lastRowLastColumn="0"/>
            </w:pPr>
            <w:r>
              <w:t>216 liters stålfat</w:t>
            </w:r>
          </w:p>
        </w:tc>
      </w:tr>
      <w:tr w:rsidR="006D479E" w14:paraId="3D3D35C6" w14:textId="77777777" w:rsidTr="00D24DCA">
        <w:tc>
          <w:tcPr>
            <w:cnfStyle w:val="001000000000" w:firstRow="0" w:lastRow="0" w:firstColumn="1" w:lastColumn="0" w:oddVBand="0" w:evenVBand="0" w:oddHBand="0" w:evenHBand="0" w:firstRowFirstColumn="0" w:firstRowLastColumn="0" w:lastRowFirstColumn="0" w:lastRowLastColumn="0"/>
            <w:tcW w:w="2313" w:type="dxa"/>
          </w:tcPr>
          <w:p w14:paraId="68415AE9" w14:textId="6F11548D" w:rsidR="006D479E" w:rsidRDefault="00990001" w:rsidP="000A45C1">
            <w:r>
              <w:t>7022</w:t>
            </w:r>
          </w:p>
        </w:tc>
        <w:tc>
          <w:tcPr>
            <w:tcW w:w="2313" w:type="dxa"/>
          </w:tcPr>
          <w:p w14:paraId="2E498000" w14:textId="1F2286D9" w:rsidR="006D479E" w:rsidRDefault="002E7A3D" w:rsidP="000A45C1">
            <w:pPr>
              <w:cnfStyle w:val="000000000000" w:firstRow="0" w:lastRow="0" w:firstColumn="0" w:lastColumn="0" w:oddVBand="0" w:evenVBand="0" w:oddHBand="0" w:evenHBand="0" w:firstRowFirstColumn="0" w:firstRowLastColumn="0" w:lastRowFirstColumn="0" w:lastRowLastColumn="0"/>
            </w:pPr>
            <w:r>
              <w:t>Oljeforurenset masse</w:t>
            </w:r>
          </w:p>
        </w:tc>
        <w:tc>
          <w:tcPr>
            <w:tcW w:w="2314" w:type="dxa"/>
          </w:tcPr>
          <w:p w14:paraId="54C0544B" w14:textId="162C87BA" w:rsidR="006D479E" w:rsidRDefault="00632575" w:rsidP="00E42250">
            <w:pPr>
              <w:jc w:val="center"/>
              <w:cnfStyle w:val="000000000000" w:firstRow="0" w:lastRow="0" w:firstColumn="0" w:lastColumn="0" w:oddVBand="0" w:evenVBand="0" w:oddHBand="0" w:evenHBand="0" w:firstRowFirstColumn="0" w:firstRowLastColumn="0" w:lastRowFirstColumn="0" w:lastRowLastColumn="0"/>
            </w:pPr>
            <w:r>
              <w:t>20,1</w:t>
            </w:r>
          </w:p>
        </w:tc>
        <w:tc>
          <w:tcPr>
            <w:tcW w:w="2314" w:type="dxa"/>
          </w:tcPr>
          <w:p w14:paraId="716EA858" w14:textId="751B7C3E" w:rsidR="006D479E" w:rsidRDefault="00823534" w:rsidP="000A45C1">
            <w:pPr>
              <w:cnfStyle w:val="000000000000" w:firstRow="0" w:lastRow="0" w:firstColumn="0" w:lastColumn="0" w:oddVBand="0" w:evenVBand="0" w:oddHBand="0" w:evenHBand="0" w:firstRowFirstColumn="0" w:firstRowLastColumn="0" w:lastRowFirstColumn="0" w:lastRowLastColumn="0"/>
            </w:pPr>
            <w:r>
              <w:t>216 liters stålfat</w:t>
            </w:r>
          </w:p>
        </w:tc>
      </w:tr>
      <w:tr w:rsidR="006D479E" w14:paraId="349693E2" w14:textId="77777777" w:rsidTr="00D24DC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13" w:type="dxa"/>
          </w:tcPr>
          <w:p w14:paraId="7044C5DE" w14:textId="56C36CD8" w:rsidR="006D479E" w:rsidRDefault="00990001" w:rsidP="000A45C1">
            <w:r>
              <w:t>7023</w:t>
            </w:r>
          </w:p>
        </w:tc>
        <w:tc>
          <w:tcPr>
            <w:tcW w:w="2313" w:type="dxa"/>
          </w:tcPr>
          <w:p w14:paraId="1967C6CB" w14:textId="5723A1C6" w:rsidR="006D479E" w:rsidRDefault="005B2194" w:rsidP="000A45C1">
            <w:pPr>
              <w:cnfStyle w:val="000000100000" w:firstRow="0" w:lastRow="0" w:firstColumn="0" w:lastColumn="0" w:oddVBand="0" w:evenVBand="0" w:oddHBand="1" w:evenHBand="0" w:firstRowFirstColumn="0" w:firstRowLastColumn="0" w:lastRowFirstColumn="0" w:lastRowLastColumn="0"/>
            </w:pPr>
            <w:r>
              <w:t>Drivstoff og fyringsolje</w:t>
            </w:r>
          </w:p>
        </w:tc>
        <w:tc>
          <w:tcPr>
            <w:tcW w:w="2314" w:type="dxa"/>
          </w:tcPr>
          <w:p w14:paraId="3D421803" w14:textId="10662860" w:rsidR="006D479E" w:rsidRDefault="009454C3" w:rsidP="00E42250">
            <w:pPr>
              <w:jc w:val="center"/>
              <w:cnfStyle w:val="000000100000" w:firstRow="0" w:lastRow="0" w:firstColumn="0" w:lastColumn="0" w:oddVBand="0" w:evenVBand="0" w:oddHBand="1" w:evenHBand="0" w:firstRowFirstColumn="0" w:firstRowLastColumn="0" w:lastRowFirstColumn="0" w:lastRowLastColumn="0"/>
            </w:pPr>
            <w:r>
              <w:t>15,7</w:t>
            </w:r>
          </w:p>
        </w:tc>
        <w:tc>
          <w:tcPr>
            <w:tcW w:w="2314" w:type="dxa"/>
          </w:tcPr>
          <w:p w14:paraId="2BA002C2" w14:textId="3CDFA686" w:rsidR="006D479E" w:rsidRDefault="00823534" w:rsidP="000A45C1">
            <w:pPr>
              <w:cnfStyle w:val="000000100000" w:firstRow="0" w:lastRow="0" w:firstColumn="0" w:lastColumn="0" w:oddVBand="0" w:evenVBand="0" w:oddHBand="1" w:evenHBand="0" w:firstRowFirstColumn="0" w:firstRowLastColumn="0" w:lastRowFirstColumn="0" w:lastRowLastColumn="0"/>
            </w:pPr>
            <w:r>
              <w:t>216 liters stålfat</w:t>
            </w:r>
            <w:r w:rsidR="000106B7">
              <w:t>/lukket IBC</w:t>
            </w:r>
          </w:p>
        </w:tc>
      </w:tr>
      <w:tr w:rsidR="006D479E" w14:paraId="38C11F02" w14:textId="77777777" w:rsidTr="00D24DCA">
        <w:tc>
          <w:tcPr>
            <w:cnfStyle w:val="001000000000" w:firstRow="0" w:lastRow="0" w:firstColumn="1" w:lastColumn="0" w:oddVBand="0" w:evenVBand="0" w:oddHBand="0" w:evenHBand="0" w:firstRowFirstColumn="0" w:firstRowLastColumn="0" w:lastRowFirstColumn="0" w:lastRowLastColumn="0"/>
            <w:tcW w:w="2313" w:type="dxa"/>
          </w:tcPr>
          <w:p w14:paraId="0FB422EA" w14:textId="585923D6" w:rsidR="006D479E" w:rsidRDefault="00990001" w:rsidP="000A45C1">
            <w:r>
              <w:t>7023 – f</w:t>
            </w:r>
          </w:p>
        </w:tc>
        <w:tc>
          <w:tcPr>
            <w:tcW w:w="2313" w:type="dxa"/>
          </w:tcPr>
          <w:p w14:paraId="0CAC2E5F" w14:textId="2FC77022" w:rsidR="006D479E" w:rsidRDefault="00F6107B" w:rsidP="000A45C1">
            <w:pPr>
              <w:cnfStyle w:val="000000000000" w:firstRow="0" w:lastRow="0" w:firstColumn="0" w:lastColumn="0" w:oddVBand="0" w:evenVBand="0" w:oddHBand="0" w:evenHBand="0" w:firstRowFirstColumn="0" w:firstRowLastColumn="0" w:lastRowFirstColumn="0" w:lastRowLastColumn="0"/>
            </w:pPr>
            <w:r>
              <w:t>Bensin- og dieselfiltre</w:t>
            </w:r>
            <w:r w:rsidR="00824FCE">
              <w:t>, brukte</w:t>
            </w:r>
          </w:p>
        </w:tc>
        <w:tc>
          <w:tcPr>
            <w:tcW w:w="2314" w:type="dxa"/>
          </w:tcPr>
          <w:p w14:paraId="447BB14D" w14:textId="60029059" w:rsidR="006D479E" w:rsidRDefault="0076479C" w:rsidP="00E42250">
            <w:pPr>
              <w:jc w:val="center"/>
              <w:cnfStyle w:val="000000000000" w:firstRow="0" w:lastRow="0" w:firstColumn="0" w:lastColumn="0" w:oddVBand="0" w:evenVBand="0" w:oddHBand="0" w:evenHBand="0" w:firstRowFirstColumn="0" w:firstRowLastColumn="0" w:lastRowFirstColumn="0" w:lastRowLastColumn="0"/>
            </w:pPr>
            <w:r>
              <w:t>0,135</w:t>
            </w:r>
          </w:p>
        </w:tc>
        <w:tc>
          <w:tcPr>
            <w:tcW w:w="2314" w:type="dxa"/>
          </w:tcPr>
          <w:p w14:paraId="584DB90D" w14:textId="0844C126" w:rsidR="006D479E" w:rsidRDefault="00F258CC" w:rsidP="000A45C1">
            <w:pPr>
              <w:cnfStyle w:val="000000000000" w:firstRow="0" w:lastRow="0" w:firstColumn="0" w:lastColumn="0" w:oddVBand="0" w:evenVBand="0" w:oddHBand="0" w:evenHBand="0" w:firstRowFirstColumn="0" w:firstRowLastColumn="0" w:lastRowFirstColumn="0" w:lastRowLastColumn="0"/>
            </w:pPr>
            <w:r>
              <w:t>60</w:t>
            </w:r>
            <w:r w:rsidR="005564C3">
              <w:t>/120</w:t>
            </w:r>
            <w:r>
              <w:t xml:space="preserve"> liters plastfat</w:t>
            </w:r>
          </w:p>
        </w:tc>
      </w:tr>
      <w:tr w:rsidR="006D479E" w14:paraId="6A0CDD8C" w14:textId="77777777" w:rsidTr="00D24DC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13" w:type="dxa"/>
          </w:tcPr>
          <w:p w14:paraId="63CF7028" w14:textId="3799535A" w:rsidR="006D479E" w:rsidRDefault="00990001" w:rsidP="000A45C1">
            <w:r>
              <w:t>7024</w:t>
            </w:r>
          </w:p>
        </w:tc>
        <w:tc>
          <w:tcPr>
            <w:tcW w:w="2313" w:type="dxa"/>
          </w:tcPr>
          <w:p w14:paraId="280EA5F8" w14:textId="30F766F3" w:rsidR="006D479E" w:rsidRDefault="005B2194" w:rsidP="000A45C1">
            <w:pPr>
              <w:cnfStyle w:val="000000100000" w:firstRow="0" w:lastRow="0" w:firstColumn="0" w:lastColumn="0" w:oddVBand="0" w:evenVBand="0" w:oddHBand="1" w:evenHBand="0" w:firstRowFirstColumn="0" w:firstRowLastColumn="0" w:lastRowFirstColumn="0" w:lastRowLastColumn="0"/>
            </w:pPr>
            <w:r>
              <w:t>Oljefiltre</w:t>
            </w:r>
          </w:p>
        </w:tc>
        <w:tc>
          <w:tcPr>
            <w:tcW w:w="2314" w:type="dxa"/>
          </w:tcPr>
          <w:p w14:paraId="5501E319" w14:textId="5F297E14" w:rsidR="006D479E" w:rsidRDefault="00BE0B46" w:rsidP="00E42250">
            <w:pPr>
              <w:jc w:val="center"/>
              <w:cnfStyle w:val="000000100000" w:firstRow="0" w:lastRow="0" w:firstColumn="0" w:lastColumn="0" w:oddVBand="0" w:evenVBand="0" w:oddHBand="1" w:evenHBand="0" w:firstRowFirstColumn="0" w:firstRowLastColumn="0" w:lastRowFirstColumn="0" w:lastRowLastColumn="0"/>
            </w:pPr>
            <w:r>
              <w:t>0,10</w:t>
            </w:r>
          </w:p>
        </w:tc>
        <w:tc>
          <w:tcPr>
            <w:tcW w:w="2314" w:type="dxa"/>
          </w:tcPr>
          <w:p w14:paraId="44722547" w14:textId="703A3EF5" w:rsidR="006D479E" w:rsidRDefault="000106B7" w:rsidP="000A45C1">
            <w:pPr>
              <w:cnfStyle w:val="000000100000" w:firstRow="0" w:lastRow="0" w:firstColumn="0" w:lastColumn="0" w:oddVBand="0" w:evenVBand="0" w:oddHBand="1" w:evenHBand="0" w:firstRowFirstColumn="0" w:firstRowLastColumn="0" w:lastRowFirstColumn="0" w:lastRowLastColumn="0"/>
            </w:pPr>
            <w:r>
              <w:t>216 liters stålfat</w:t>
            </w:r>
          </w:p>
        </w:tc>
      </w:tr>
      <w:tr w:rsidR="00E677B1" w14:paraId="2C71EB9F" w14:textId="77777777" w:rsidTr="00D24DCA">
        <w:tc>
          <w:tcPr>
            <w:cnfStyle w:val="001000000000" w:firstRow="0" w:lastRow="0" w:firstColumn="1" w:lastColumn="0" w:oddVBand="0" w:evenVBand="0" w:oddHBand="0" w:evenHBand="0" w:firstRowFirstColumn="0" w:firstRowLastColumn="0" w:lastRowFirstColumn="0" w:lastRowLastColumn="0"/>
            <w:tcW w:w="2313" w:type="dxa"/>
          </w:tcPr>
          <w:p w14:paraId="5328D093" w14:textId="2AC37981" w:rsidR="00E677B1" w:rsidRDefault="00E677B1" w:rsidP="000A45C1">
            <w:r>
              <w:t>7030</w:t>
            </w:r>
          </w:p>
        </w:tc>
        <w:tc>
          <w:tcPr>
            <w:tcW w:w="2313" w:type="dxa"/>
          </w:tcPr>
          <w:p w14:paraId="5FD68C83" w14:textId="33B9582D" w:rsidR="00E677B1" w:rsidRDefault="00824FCE" w:rsidP="000A45C1">
            <w:pPr>
              <w:cnfStyle w:val="000000000000" w:firstRow="0" w:lastRow="0" w:firstColumn="0" w:lastColumn="0" w:oddVBand="0" w:evenVBand="0" w:oddHBand="0" w:evenHBand="0" w:firstRowFirstColumn="0" w:firstRowLastColumn="0" w:lastRowFirstColumn="0" w:lastRowLastColumn="0"/>
            </w:pPr>
            <w:r>
              <w:t>Oljeemulsjoner, sloppvann</w:t>
            </w:r>
          </w:p>
        </w:tc>
        <w:tc>
          <w:tcPr>
            <w:tcW w:w="2314" w:type="dxa"/>
          </w:tcPr>
          <w:p w14:paraId="44D97A1F" w14:textId="7729F02F" w:rsidR="00E677B1" w:rsidRDefault="000A3853" w:rsidP="00E42250">
            <w:pPr>
              <w:jc w:val="center"/>
              <w:cnfStyle w:val="000000000000" w:firstRow="0" w:lastRow="0" w:firstColumn="0" w:lastColumn="0" w:oddVBand="0" w:evenVBand="0" w:oddHBand="0" w:evenHBand="0" w:firstRowFirstColumn="0" w:firstRowLastColumn="0" w:lastRowFirstColumn="0" w:lastRowLastColumn="0"/>
            </w:pPr>
            <w:r>
              <w:t>0</w:t>
            </w:r>
          </w:p>
        </w:tc>
        <w:tc>
          <w:tcPr>
            <w:tcW w:w="2314" w:type="dxa"/>
          </w:tcPr>
          <w:p w14:paraId="662ECCC1" w14:textId="4D292531" w:rsidR="00E677B1" w:rsidRDefault="00CF6C78" w:rsidP="000A45C1">
            <w:pPr>
              <w:cnfStyle w:val="000000000000" w:firstRow="0" w:lastRow="0" w:firstColumn="0" w:lastColumn="0" w:oddVBand="0" w:evenVBand="0" w:oddHBand="0" w:evenHBand="0" w:firstRowFirstColumn="0" w:firstRowLastColumn="0" w:lastRowFirstColumn="0" w:lastRowLastColumn="0"/>
            </w:pPr>
            <w:r>
              <w:t>Diverse</w:t>
            </w:r>
          </w:p>
        </w:tc>
      </w:tr>
      <w:tr w:rsidR="006D479E" w14:paraId="639C4250" w14:textId="77777777" w:rsidTr="00D24DC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13" w:type="dxa"/>
          </w:tcPr>
          <w:p w14:paraId="0A9C2C03" w14:textId="70CF249A" w:rsidR="006D479E" w:rsidRDefault="00990001" w:rsidP="000A45C1">
            <w:r>
              <w:t>7041</w:t>
            </w:r>
          </w:p>
        </w:tc>
        <w:tc>
          <w:tcPr>
            <w:tcW w:w="2313" w:type="dxa"/>
          </w:tcPr>
          <w:p w14:paraId="24513500" w14:textId="79208144" w:rsidR="006D479E" w:rsidRDefault="00824FCE" w:rsidP="000A45C1">
            <w:pPr>
              <w:cnfStyle w:val="000000100000" w:firstRow="0" w:lastRow="0" w:firstColumn="0" w:lastColumn="0" w:oddVBand="0" w:evenVBand="0" w:oddHBand="1" w:evenHBand="0" w:firstRowFirstColumn="0" w:firstRowLastColumn="0" w:lastRowFirstColumn="0" w:lastRowLastColumn="0"/>
            </w:pPr>
            <w:r>
              <w:t>Organisk løsemidler med halogen</w:t>
            </w:r>
          </w:p>
        </w:tc>
        <w:tc>
          <w:tcPr>
            <w:tcW w:w="2314" w:type="dxa"/>
          </w:tcPr>
          <w:p w14:paraId="5A6B0688" w14:textId="581D22D0" w:rsidR="006D479E" w:rsidRDefault="00B3089D" w:rsidP="00E42250">
            <w:pPr>
              <w:jc w:val="center"/>
              <w:cnfStyle w:val="000000100000" w:firstRow="0" w:lastRow="0" w:firstColumn="0" w:lastColumn="0" w:oddVBand="0" w:evenVBand="0" w:oddHBand="1" w:evenHBand="0" w:firstRowFirstColumn="0" w:firstRowLastColumn="0" w:lastRowFirstColumn="0" w:lastRowLastColumn="0"/>
            </w:pPr>
            <w:r>
              <w:t>0,015</w:t>
            </w:r>
          </w:p>
        </w:tc>
        <w:tc>
          <w:tcPr>
            <w:tcW w:w="2314" w:type="dxa"/>
          </w:tcPr>
          <w:p w14:paraId="56E67ED3" w14:textId="66266482" w:rsidR="006D479E" w:rsidRDefault="000106B7" w:rsidP="000A45C1">
            <w:pPr>
              <w:cnfStyle w:val="000000100000" w:firstRow="0" w:lastRow="0" w:firstColumn="0" w:lastColumn="0" w:oddVBand="0" w:evenVBand="0" w:oddHBand="1" w:evenHBand="0" w:firstRowFirstColumn="0" w:firstRowLastColumn="0" w:lastRowFirstColumn="0" w:lastRowLastColumn="0"/>
            </w:pPr>
            <w:r>
              <w:t>Etter avtale</w:t>
            </w:r>
          </w:p>
        </w:tc>
      </w:tr>
      <w:tr w:rsidR="006D479E" w14:paraId="36EC8BD4" w14:textId="77777777" w:rsidTr="00D24DCA">
        <w:tc>
          <w:tcPr>
            <w:cnfStyle w:val="001000000000" w:firstRow="0" w:lastRow="0" w:firstColumn="1" w:lastColumn="0" w:oddVBand="0" w:evenVBand="0" w:oddHBand="0" w:evenHBand="0" w:firstRowFirstColumn="0" w:firstRowLastColumn="0" w:lastRowFirstColumn="0" w:lastRowLastColumn="0"/>
            <w:tcW w:w="2313" w:type="dxa"/>
          </w:tcPr>
          <w:p w14:paraId="7CA8D2D9" w14:textId="67DCF8E3" w:rsidR="006D479E" w:rsidRDefault="00990001" w:rsidP="000A45C1">
            <w:r>
              <w:t>7042</w:t>
            </w:r>
          </w:p>
        </w:tc>
        <w:tc>
          <w:tcPr>
            <w:tcW w:w="2313" w:type="dxa"/>
          </w:tcPr>
          <w:p w14:paraId="73ADBC39" w14:textId="5FB1E76F" w:rsidR="006D479E" w:rsidRDefault="00824FCE" w:rsidP="000A45C1">
            <w:pPr>
              <w:cnfStyle w:val="000000000000" w:firstRow="0" w:lastRow="0" w:firstColumn="0" w:lastColumn="0" w:oddVBand="0" w:evenVBand="0" w:oddHBand="0" w:evenHBand="0" w:firstRowFirstColumn="0" w:firstRowLastColumn="0" w:lastRowFirstColumn="0" w:lastRowLastColumn="0"/>
            </w:pPr>
            <w:r>
              <w:t>Organiske løsemidler uten halogen</w:t>
            </w:r>
          </w:p>
        </w:tc>
        <w:tc>
          <w:tcPr>
            <w:tcW w:w="2314" w:type="dxa"/>
          </w:tcPr>
          <w:p w14:paraId="6B1ADE66" w14:textId="189A71E8" w:rsidR="006D479E" w:rsidRDefault="00B3089D" w:rsidP="00E42250">
            <w:pPr>
              <w:jc w:val="center"/>
              <w:cnfStyle w:val="000000000000" w:firstRow="0" w:lastRow="0" w:firstColumn="0" w:lastColumn="0" w:oddVBand="0" w:evenVBand="0" w:oddHBand="0" w:evenHBand="0" w:firstRowFirstColumn="0" w:firstRowLastColumn="0" w:lastRowFirstColumn="0" w:lastRowLastColumn="0"/>
            </w:pPr>
            <w:r>
              <w:t>53,9</w:t>
            </w:r>
          </w:p>
        </w:tc>
        <w:tc>
          <w:tcPr>
            <w:tcW w:w="2314" w:type="dxa"/>
          </w:tcPr>
          <w:p w14:paraId="00D2ED77" w14:textId="69EACD1B" w:rsidR="006D479E" w:rsidRDefault="000106B7" w:rsidP="000A45C1">
            <w:pPr>
              <w:cnfStyle w:val="000000000000" w:firstRow="0" w:lastRow="0" w:firstColumn="0" w:lastColumn="0" w:oddVBand="0" w:evenVBand="0" w:oddHBand="0" w:evenHBand="0" w:firstRowFirstColumn="0" w:firstRowLastColumn="0" w:lastRowFirstColumn="0" w:lastRowLastColumn="0"/>
            </w:pPr>
            <w:r>
              <w:t>216 liters stålfat</w:t>
            </w:r>
          </w:p>
        </w:tc>
      </w:tr>
      <w:tr w:rsidR="006D479E" w14:paraId="3F2C33EA" w14:textId="77777777" w:rsidTr="00D24DC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13" w:type="dxa"/>
          </w:tcPr>
          <w:p w14:paraId="2BBD1431" w14:textId="53333F2E" w:rsidR="006D479E" w:rsidRDefault="00990001" w:rsidP="000A45C1">
            <w:r>
              <w:t>7051</w:t>
            </w:r>
          </w:p>
        </w:tc>
        <w:tc>
          <w:tcPr>
            <w:tcW w:w="2313" w:type="dxa"/>
          </w:tcPr>
          <w:p w14:paraId="0FBC6861" w14:textId="7C8402CB" w:rsidR="006D479E" w:rsidRDefault="00440B6F" w:rsidP="000A45C1">
            <w:pPr>
              <w:cnfStyle w:val="000000100000" w:firstRow="0" w:lastRow="0" w:firstColumn="0" w:lastColumn="0" w:oddVBand="0" w:evenVBand="0" w:oddHBand="1" w:evenHBand="0" w:firstRowFirstColumn="0" w:firstRowLastColumn="0" w:lastRowFirstColumn="0" w:lastRowLastColumn="0"/>
            </w:pPr>
            <w:r>
              <w:t>Maling, lim og lakk</w:t>
            </w:r>
          </w:p>
        </w:tc>
        <w:tc>
          <w:tcPr>
            <w:tcW w:w="2314" w:type="dxa"/>
          </w:tcPr>
          <w:p w14:paraId="49FD1D24" w14:textId="5CBA917A" w:rsidR="006D479E" w:rsidRDefault="0041491B" w:rsidP="00E42250">
            <w:pPr>
              <w:jc w:val="center"/>
              <w:cnfStyle w:val="000000100000" w:firstRow="0" w:lastRow="0" w:firstColumn="0" w:lastColumn="0" w:oddVBand="0" w:evenVBand="0" w:oddHBand="1" w:evenHBand="0" w:firstRowFirstColumn="0" w:firstRowLastColumn="0" w:lastRowFirstColumn="0" w:lastRowLastColumn="0"/>
            </w:pPr>
            <w:r>
              <w:t>922</w:t>
            </w:r>
          </w:p>
        </w:tc>
        <w:tc>
          <w:tcPr>
            <w:tcW w:w="2314" w:type="dxa"/>
          </w:tcPr>
          <w:p w14:paraId="0E53C7FF" w14:textId="1E37BB42" w:rsidR="006D479E" w:rsidRDefault="00E77673" w:rsidP="000A45C1">
            <w:pPr>
              <w:cnfStyle w:val="000000100000" w:firstRow="0" w:lastRow="0" w:firstColumn="0" w:lastColumn="0" w:oddVBand="0" w:evenVBand="0" w:oddHBand="1" w:evenHBand="0" w:firstRowFirstColumn="0" w:firstRowLastColumn="0" w:lastRowFirstColumn="0" w:lastRowLastColumn="0"/>
            </w:pPr>
            <w:r>
              <w:t>Oppkuttet IBC</w:t>
            </w:r>
          </w:p>
        </w:tc>
      </w:tr>
      <w:tr w:rsidR="006D479E" w14:paraId="409C3E59" w14:textId="77777777" w:rsidTr="00D24DCA">
        <w:tc>
          <w:tcPr>
            <w:cnfStyle w:val="001000000000" w:firstRow="0" w:lastRow="0" w:firstColumn="1" w:lastColumn="0" w:oddVBand="0" w:evenVBand="0" w:oddHBand="0" w:evenHBand="0" w:firstRowFirstColumn="0" w:firstRowLastColumn="0" w:lastRowFirstColumn="0" w:lastRowLastColumn="0"/>
            <w:tcW w:w="2313" w:type="dxa"/>
          </w:tcPr>
          <w:p w14:paraId="1DD06D47" w14:textId="08D9B603" w:rsidR="006D479E" w:rsidRDefault="00990001" w:rsidP="000A45C1">
            <w:r>
              <w:t>7055</w:t>
            </w:r>
          </w:p>
        </w:tc>
        <w:tc>
          <w:tcPr>
            <w:tcW w:w="2313" w:type="dxa"/>
          </w:tcPr>
          <w:p w14:paraId="5FFD0B64" w14:textId="2B27FA52" w:rsidR="006D479E" w:rsidRDefault="00440B6F" w:rsidP="000A45C1">
            <w:pPr>
              <w:cnfStyle w:val="000000000000" w:firstRow="0" w:lastRow="0" w:firstColumn="0" w:lastColumn="0" w:oddVBand="0" w:evenVBand="0" w:oddHBand="0" w:evenHBand="0" w:firstRowFirstColumn="0" w:firstRowLastColumn="0" w:lastRowFirstColumn="0" w:lastRowLastColumn="0"/>
            </w:pPr>
            <w:r>
              <w:t>Spraybokser</w:t>
            </w:r>
          </w:p>
        </w:tc>
        <w:tc>
          <w:tcPr>
            <w:tcW w:w="2314" w:type="dxa"/>
          </w:tcPr>
          <w:p w14:paraId="09AAE9ED" w14:textId="7DD5E835" w:rsidR="006D479E" w:rsidRDefault="000A3853" w:rsidP="00E42250">
            <w:pPr>
              <w:jc w:val="center"/>
              <w:cnfStyle w:val="000000000000" w:firstRow="0" w:lastRow="0" w:firstColumn="0" w:lastColumn="0" w:oddVBand="0" w:evenVBand="0" w:oddHBand="0" w:evenHBand="0" w:firstRowFirstColumn="0" w:firstRowLastColumn="0" w:lastRowFirstColumn="0" w:lastRowLastColumn="0"/>
            </w:pPr>
            <w:r>
              <w:t>36,1</w:t>
            </w:r>
          </w:p>
        </w:tc>
        <w:tc>
          <w:tcPr>
            <w:tcW w:w="2314" w:type="dxa"/>
          </w:tcPr>
          <w:p w14:paraId="7CDCE077" w14:textId="6FCB64A4" w:rsidR="006D479E" w:rsidRDefault="000106B7" w:rsidP="000A45C1">
            <w:pPr>
              <w:cnfStyle w:val="000000000000" w:firstRow="0" w:lastRow="0" w:firstColumn="0" w:lastColumn="0" w:oddVBand="0" w:evenVBand="0" w:oddHBand="0" w:evenHBand="0" w:firstRowFirstColumn="0" w:firstRowLastColumn="0" w:lastRowFirstColumn="0" w:lastRowLastColumn="0"/>
            </w:pPr>
            <w:r>
              <w:t>216 liters stålfat</w:t>
            </w:r>
          </w:p>
        </w:tc>
      </w:tr>
      <w:tr w:rsidR="006D479E" w14:paraId="1A73B960" w14:textId="77777777" w:rsidTr="00D24DC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13" w:type="dxa"/>
          </w:tcPr>
          <w:p w14:paraId="4510C5C2" w14:textId="0FAD36C9" w:rsidR="006D479E" w:rsidRDefault="00990001" w:rsidP="000A45C1">
            <w:r>
              <w:t>7081</w:t>
            </w:r>
          </w:p>
        </w:tc>
        <w:tc>
          <w:tcPr>
            <w:tcW w:w="2313" w:type="dxa"/>
          </w:tcPr>
          <w:p w14:paraId="2F7F6CC2" w14:textId="0B1AB68F" w:rsidR="006D479E" w:rsidRDefault="00440B6F" w:rsidP="000A45C1">
            <w:pPr>
              <w:cnfStyle w:val="000000100000" w:firstRow="0" w:lastRow="0" w:firstColumn="0" w:lastColumn="0" w:oddVBand="0" w:evenVBand="0" w:oddHBand="1" w:evenHBand="0" w:firstRowFirstColumn="0" w:firstRowLastColumn="0" w:lastRowFirstColumn="0" w:lastRowLastColumn="0"/>
            </w:pPr>
            <w:r>
              <w:t>Kvikksølvholdig avfall</w:t>
            </w:r>
          </w:p>
        </w:tc>
        <w:tc>
          <w:tcPr>
            <w:tcW w:w="2314" w:type="dxa"/>
          </w:tcPr>
          <w:p w14:paraId="467C1AAE" w14:textId="0DFA9686" w:rsidR="006D479E" w:rsidRDefault="003334EE" w:rsidP="00E42250">
            <w:pPr>
              <w:jc w:val="center"/>
              <w:cnfStyle w:val="000000100000" w:firstRow="0" w:lastRow="0" w:firstColumn="0" w:lastColumn="0" w:oddVBand="0" w:evenVBand="0" w:oddHBand="1" w:evenHBand="0" w:firstRowFirstColumn="0" w:firstRowLastColumn="0" w:lastRowFirstColumn="0" w:lastRowLastColumn="0"/>
            </w:pPr>
            <w:r>
              <w:t>0,408</w:t>
            </w:r>
          </w:p>
        </w:tc>
        <w:tc>
          <w:tcPr>
            <w:tcW w:w="2314" w:type="dxa"/>
          </w:tcPr>
          <w:p w14:paraId="221854A3" w14:textId="5A154D07" w:rsidR="006D479E" w:rsidRDefault="00F258CC" w:rsidP="000A45C1">
            <w:pPr>
              <w:cnfStyle w:val="000000100000" w:firstRow="0" w:lastRow="0" w:firstColumn="0" w:lastColumn="0" w:oddVBand="0" w:evenVBand="0" w:oddHBand="1" w:evenHBand="0" w:firstRowFirstColumn="0" w:firstRowLastColumn="0" w:lastRowFirstColumn="0" w:lastRowLastColumn="0"/>
            </w:pPr>
            <w:r>
              <w:t>60 liters plastfat</w:t>
            </w:r>
          </w:p>
        </w:tc>
      </w:tr>
      <w:tr w:rsidR="006D479E" w14:paraId="36EB8B0C" w14:textId="77777777" w:rsidTr="00D24DCA">
        <w:tc>
          <w:tcPr>
            <w:cnfStyle w:val="001000000000" w:firstRow="0" w:lastRow="0" w:firstColumn="1" w:lastColumn="0" w:oddVBand="0" w:evenVBand="0" w:oddHBand="0" w:evenHBand="0" w:firstRowFirstColumn="0" w:firstRowLastColumn="0" w:lastRowFirstColumn="0" w:lastRowLastColumn="0"/>
            <w:tcW w:w="2313" w:type="dxa"/>
          </w:tcPr>
          <w:p w14:paraId="649B4847" w14:textId="63CC7AB0" w:rsidR="006D479E" w:rsidRDefault="00990001" w:rsidP="000A45C1">
            <w:r>
              <w:t>7083</w:t>
            </w:r>
          </w:p>
        </w:tc>
        <w:tc>
          <w:tcPr>
            <w:tcW w:w="2313" w:type="dxa"/>
          </w:tcPr>
          <w:p w14:paraId="3430B2AC" w14:textId="2CDAF676" w:rsidR="006D479E" w:rsidRDefault="00440B6F" w:rsidP="000A45C1">
            <w:pPr>
              <w:cnfStyle w:val="000000000000" w:firstRow="0" w:lastRow="0" w:firstColumn="0" w:lastColumn="0" w:oddVBand="0" w:evenVBand="0" w:oddHBand="0" w:evenHBand="0" w:firstRowFirstColumn="0" w:firstRowLastColumn="0" w:lastRowFirstColumn="0" w:lastRowLastColumn="0"/>
            </w:pPr>
            <w:r>
              <w:t>Kadmiumholdig avfall</w:t>
            </w:r>
          </w:p>
        </w:tc>
        <w:tc>
          <w:tcPr>
            <w:tcW w:w="2314" w:type="dxa"/>
          </w:tcPr>
          <w:p w14:paraId="4B433305" w14:textId="628A573E" w:rsidR="006D479E" w:rsidRDefault="00C81E94" w:rsidP="00E42250">
            <w:pPr>
              <w:jc w:val="center"/>
              <w:cnfStyle w:val="000000000000" w:firstRow="0" w:lastRow="0" w:firstColumn="0" w:lastColumn="0" w:oddVBand="0" w:evenVBand="0" w:oddHBand="0" w:evenHBand="0" w:firstRowFirstColumn="0" w:firstRowLastColumn="0" w:lastRowFirstColumn="0" w:lastRowLastColumn="0"/>
            </w:pPr>
            <w:r>
              <w:t>0</w:t>
            </w:r>
          </w:p>
        </w:tc>
        <w:tc>
          <w:tcPr>
            <w:tcW w:w="2314" w:type="dxa"/>
          </w:tcPr>
          <w:p w14:paraId="6C092C0B" w14:textId="15313867" w:rsidR="006D479E" w:rsidRDefault="00C92956" w:rsidP="000A45C1">
            <w:pPr>
              <w:cnfStyle w:val="000000000000" w:firstRow="0" w:lastRow="0" w:firstColumn="0" w:lastColumn="0" w:oddVBand="0" w:evenVBand="0" w:oddHBand="0" w:evenHBand="0" w:firstRowFirstColumn="0" w:firstRowLastColumn="0" w:lastRowFirstColumn="0" w:lastRowLastColumn="0"/>
            </w:pPr>
            <w:r>
              <w:t>Plastfat diverse størrelser</w:t>
            </w:r>
          </w:p>
        </w:tc>
      </w:tr>
      <w:tr w:rsidR="006D479E" w14:paraId="4EE53C2D" w14:textId="77777777" w:rsidTr="00D24DC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13" w:type="dxa"/>
          </w:tcPr>
          <w:p w14:paraId="65DEE562" w14:textId="6579576A" w:rsidR="006D479E" w:rsidRDefault="00990001" w:rsidP="000A45C1">
            <w:r>
              <w:t>7085</w:t>
            </w:r>
          </w:p>
        </w:tc>
        <w:tc>
          <w:tcPr>
            <w:tcW w:w="2313" w:type="dxa"/>
          </w:tcPr>
          <w:p w14:paraId="3312DF88" w14:textId="4CBAC34B" w:rsidR="006D479E" w:rsidRDefault="00B46884" w:rsidP="000A45C1">
            <w:pPr>
              <w:cnfStyle w:val="000000100000" w:firstRow="0" w:lastRow="0" w:firstColumn="0" w:lastColumn="0" w:oddVBand="0" w:evenVBand="0" w:oddHBand="1" w:evenHBand="0" w:firstRowFirstColumn="0" w:firstRowLastColumn="0" w:lastRowFirstColumn="0" w:lastRowLastColumn="0"/>
            </w:pPr>
            <w:r>
              <w:t>Amalgam</w:t>
            </w:r>
          </w:p>
        </w:tc>
        <w:tc>
          <w:tcPr>
            <w:tcW w:w="2314" w:type="dxa"/>
          </w:tcPr>
          <w:p w14:paraId="761632B4" w14:textId="748E33B0" w:rsidR="006D479E" w:rsidRDefault="0080049F" w:rsidP="00E42250">
            <w:pPr>
              <w:jc w:val="center"/>
              <w:cnfStyle w:val="000000100000" w:firstRow="0" w:lastRow="0" w:firstColumn="0" w:lastColumn="0" w:oddVBand="0" w:evenVBand="0" w:oddHBand="1" w:evenHBand="0" w:firstRowFirstColumn="0" w:firstRowLastColumn="0" w:lastRowFirstColumn="0" w:lastRowLastColumn="0"/>
            </w:pPr>
            <w:r>
              <w:t>0,016</w:t>
            </w:r>
          </w:p>
        </w:tc>
        <w:tc>
          <w:tcPr>
            <w:tcW w:w="2314" w:type="dxa"/>
          </w:tcPr>
          <w:p w14:paraId="4CA41C79" w14:textId="7B176C5A" w:rsidR="006D479E" w:rsidRDefault="00C92956" w:rsidP="000A45C1">
            <w:pPr>
              <w:cnfStyle w:val="000000100000" w:firstRow="0" w:lastRow="0" w:firstColumn="0" w:lastColumn="0" w:oddVBand="0" w:evenVBand="0" w:oddHBand="1" w:evenHBand="0" w:firstRowFirstColumn="0" w:firstRowLastColumn="0" w:lastRowFirstColumn="0" w:lastRowLastColumn="0"/>
            </w:pPr>
            <w:r>
              <w:t>30/60 liters plastfat</w:t>
            </w:r>
          </w:p>
        </w:tc>
      </w:tr>
      <w:tr w:rsidR="006D479E" w14:paraId="5C622361" w14:textId="77777777" w:rsidTr="00D24DCA">
        <w:tc>
          <w:tcPr>
            <w:cnfStyle w:val="001000000000" w:firstRow="0" w:lastRow="0" w:firstColumn="1" w:lastColumn="0" w:oddVBand="0" w:evenVBand="0" w:oddHBand="0" w:evenHBand="0" w:firstRowFirstColumn="0" w:firstRowLastColumn="0" w:lastRowFirstColumn="0" w:lastRowLastColumn="0"/>
            <w:tcW w:w="2313" w:type="dxa"/>
          </w:tcPr>
          <w:p w14:paraId="1391D52F" w14:textId="01E569A1" w:rsidR="006D479E" w:rsidRDefault="00990001" w:rsidP="000A45C1">
            <w:r>
              <w:t>7091</w:t>
            </w:r>
          </w:p>
        </w:tc>
        <w:tc>
          <w:tcPr>
            <w:tcW w:w="2313" w:type="dxa"/>
          </w:tcPr>
          <w:p w14:paraId="5CAC204C" w14:textId="7185593F" w:rsidR="006D479E" w:rsidRDefault="00B46884" w:rsidP="000A45C1">
            <w:pPr>
              <w:cnfStyle w:val="000000000000" w:firstRow="0" w:lastRow="0" w:firstColumn="0" w:lastColumn="0" w:oddVBand="0" w:evenVBand="0" w:oddHBand="0" w:evenHBand="0" w:firstRowFirstColumn="0" w:firstRowLastColumn="0" w:lastRowFirstColumn="0" w:lastRowLastColumn="0"/>
            </w:pPr>
            <w:r>
              <w:t>Uorganiske salter og annet fast stoff</w:t>
            </w:r>
          </w:p>
        </w:tc>
        <w:tc>
          <w:tcPr>
            <w:tcW w:w="2314" w:type="dxa"/>
          </w:tcPr>
          <w:p w14:paraId="525FF49A" w14:textId="38BB2C83" w:rsidR="006D479E" w:rsidRDefault="000A3853" w:rsidP="00E42250">
            <w:pPr>
              <w:jc w:val="center"/>
              <w:cnfStyle w:val="000000000000" w:firstRow="0" w:lastRow="0" w:firstColumn="0" w:lastColumn="0" w:oddVBand="0" w:evenVBand="0" w:oddHBand="0" w:evenHBand="0" w:firstRowFirstColumn="0" w:firstRowLastColumn="0" w:lastRowFirstColumn="0" w:lastRowLastColumn="0"/>
            </w:pPr>
            <w:r>
              <w:t>9,5</w:t>
            </w:r>
          </w:p>
        </w:tc>
        <w:tc>
          <w:tcPr>
            <w:tcW w:w="2314" w:type="dxa"/>
          </w:tcPr>
          <w:p w14:paraId="46378E7D" w14:textId="504768F2" w:rsidR="006D479E" w:rsidRDefault="007A6717" w:rsidP="000A45C1">
            <w:pPr>
              <w:cnfStyle w:val="000000000000" w:firstRow="0" w:lastRow="0" w:firstColumn="0" w:lastColumn="0" w:oddVBand="0" w:evenVBand="0" w:oddHBand="0" w:evenHBand="0" w:firstRowFirstColumn="0" w:firstRowLastColumn="0" w:lastRowFirstColumn="0" w:lastRowLastColumn="0"/>
            </w:pPr>
            <w:r>
              <w:t>216 liters stålfat</w:t>
            </w:r>
          </w:p>
        </w:tc>
      </w:tr>
      <w:tr w:rsidR="006D479E" w14:paraId="0DE93710" w14:textId="77777777" w:rsidTr="00D24DC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13" w:type="dxa"/>
          </w:tcPr>
          <w:p w14:paraId="3B6A32FB" w14:textId="2EEEE97A" w:rsidR="006D479E" w:rsidRDefault="00CC7385" w:rsidP="000A45C1">
            <w:r>
              <w:t>7095</w:t>
            </w:r>
          </w:p>
        </w:tc>
        <w:tc>
          <w:tcPr>
            <w:tcW w:w="2313" w:type="dxa"/>
          </w:tcPr>
          <w:p w14:paraId="74329D80" w14:textId="1874D660" w:rsidR="006D479E" w:rsidRDefault="00030FF8" w:rsidP="000A45C1">
            <w:pPr>
              <w:cnfStyle w:val="000000100000" w:firstRow="0" w:lastRow="0" w:firstColumn="0" w:lastColumn="0" w:oddVBand="0" w:evenVBand="0" w:oddHBand="1" w:evenHBand="0" w:firstRowFirstColumn="0" w:firstRowLastColumn="0" w:lastRowFirstColumn="0" w:lastRowLastColumn="0"/>
            </w:pPr>
            <w:r>
              <w:t>Metallhydroksislam</w:t>
            </w:r>
          </w:p>
        </w:tc>
        <w:tc>
          <w:tcPr>
            <w:tcW w:w="2314" w:type="dxa"/>
          </w:tcPr>
          <w:p w14:paraId="54D11AEE" w14:textId="123A2FCB" w:rsidR="006D479E" w:rsidRDefault="000A3853" w:rsidP="00E42250">
            <w:pPr>
              <w:jc w:val="center"/>
              <w:cnfStyle w:val="000000100000" w:firstRow="0" w:lastRow="0" w:firstColumn="0" w:lastColumn="0" w:oddVBand="0" w:evenVBand="0" w:oddHBand="1" w:evenHBand="0" w:firstRowFirstColumn="0" w:firstRowLastColumn="0" w:lastRowFirstColumn="0" w:lastRowLastColumn="0"/>
            </w:pPr>
            <w:r>
              <w:t>0</w:t>
            </w:r>
          </w:p>
        </w:tc>
        <w:tc>
          <w:tcPr>
            <w:tcW w:w="2314" w:type="dxa"/>
          </w:tcPr>
          <w:p w14:paraId="7502F7CC" w14:textId="77777777" w:rsidR="006D479E" w:rsidRDefault="006D479E" w:rsidP="000A45C1">
            <w:pPr>
              <w:cnfStyle w:val="000000100000" w:firstRow="0" w:lastRow="0" w:firstColumn="0" w:lastColumn="0" w:oddVBand="0" w:evenVBand="0" w:oddHBand="1" w:evenHBand="0" w:firstRowFirstColumn="0" w:firstRowLastColumn="0" w:lastRowFirstColumn="0" w:lastRowLastColumn="0"/>
            </w:pPr>
          </w:p>
        </w:tc>
      </w:tr>
      <w:tr w:rsidR="006D479E" w14:paraId="7E1D5797" w14:textId="77777777" w:rsidTr="00D24DCA">
        <w:tc>
          <w:tcPr>
            <w:cnfStyle w:val="001000000000" w:firstRow="0" w:lastRow="0" w:firstColumn="1" w:lastColumn="0" w:oddVBand="0" w:evenVBand="0" w:oddHBand="0" w:evenHBand="0" w:firstRowFirstColumn="0" w:firstRowLastColumn="0" w:lastRowFirstColumn="0" w:lastRowLastColumn="0"/>
            <w:tcW w:w="2313" w:type="dxa"/>
          </w:tcPr>
          <w:p w14:paraId="46F20E4B" w14:textId="5886B044" w:rsidR="006D479E" w:rsidRDefault="00CC7385" w:rsidP="000A45C1">
            <w:r>
              <w:t>7096</w:t>
            </w:r>
          </w:p>
        </w:tc>
        <w:tc>
          <w:tcPr>
            <w:tcW w:w="2313" w:type="dxa"/>
          </w:tcPr>
          <w:p w14:paraId="4F1B36E6" w14:textId="04ECE77E" w:rsidR="006D479E" w:rsidRDefault="00030FF8" w:rsidP="000A45C1">
            <w:pPr>
              <w:cnfStyle w:val="000000000000" w:firstRow="0" w:lastRow="0" w:firstColumn="0" w:lastColumn="0" w:oddVBand="0" w:evenVBand="0" w:oddHBand="0" w:evenHBand="0" w:firstRowFirstColumn="0" w:firstRowLastColumn="0" w:lastRowFirstColumn="0" w:lastRowLastColumn="0"/>
            </w:pPr>
            <w:r>
              <w:t>Slagg, støv</w:t>
            </w:r>
            <w:r w:rsidR="007C7D0F">
              <w:t xml:space="preserve">, flygeaske, katalysatorer, blåsesand m.m. </w:t>
            </w:r>
          </w:p>
        </w:tc>
        <w:tc>
          <w:tcPr>
            <w:tcW w:w="2314" w:type="dxa"/>
          </w:tcPr>
          <w:p w14:paraId="621605B8" w14:textId="7FA76405" w:rsidR="006D479E" w:rsidRDefault="000A3853" w:rsidP="00E42250">
            <w:pPr>
              <w:jc w:val="center"/>
              <w:cnfStyle w:val="000000000000" w:firstRow="0" w:lastRow="0" w:firstColumn="0" w:lastColumn="0" w:oddVBand="0" w:evenVBand="0" w:oddHBand="0" w:evenHBand="0" w:firstRowFirstColumn="0" w:firstRowLastColumn="0" w:lastRowFirstColumn="0" w:lastRowLastColumn="0"/>
            </w:pPr>
            <w:r>
              <w:t>0</w:t>
            </w:r>
          </w:p>
        </w:tc>
        <w:tc>
          <w:tcPr>
            <w:tcW w:w="2314" w:type="dxa"/>
          </w:tcPr>
          <w:p w14:paraId="01E660D4" w14:textId="77777777" w:rsidR="006D479E" w:rsidRDefault="006D479E" w:rsidP="000A45C1">
            <w:pPr>
              <w:cnfStyle w:val="000000000000" w:firstRow="0" w:lastRow="0" w:firstColumn="0" w:lastColumn="0" w:oddVBand="0" w:evenVBand="0" w:oddHBand="0" w:evenHBand="0" w:firstRowFirstColumn="0" w:firstRowLastColumn="0" w:lastRowFirstColumn="0" w:lastRowLastColumn="0"/>
            </w:pPr>
          </w:p>
        </w:tc>
      </w:tr>
      <w:tr w:rsidR="006D479E" w14:paraId="622CC54D" w14:textId="77777777" w:rsidTr="00D24DC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13" w:type="dxa"/>
          </w:tcPr>
          <w:p w14:paraId="46B62D00" w14:textId="578FCC9C" w:rsidR="006D479E" w:rsidRDefault="00CC7385" w:rsidP="000A45C1">
            <w:r>
              <w:t>7097</w:t>
            </w:r>
          </w:p>
        </w:tc>
        <w:tc>
          <w:tcPr>
            <w:tcW w:w="2313" w:type="dxa"/>
          </w:tcPr>
          <w:p w14:paraId="55E92E31" w14:textId="0292CCDF" w:rsidR="006D479E" w:rsidRDefault="00283ED1" w:rsidP="000A45C1">
            <w:pPr>
              <w:cnfStyle w:val="000000100000" w:firstRow="0" w:lastRow="0" w:firstColumn="0" w:lastColumn="0" w:oddVBand="0" w:evenVBand="0" w:oddHBand="1" w:evenHBand="0" w:firstRowFirstColumn="0" w:firstRowLastColumn="0" w:lastRowFirstColumn="0" w:lastRowLastColumn="0"/>
            </w:pPr>
            <w:r>
              <w:t>Uorganiske</w:t>
            </w:r>
            <w:r w:rsidR="0016479C">
              <w:t xml:space="preserve"> løsninger og bad</w:t>
            </w:r>
          </w:p>
        </w:tc>
        <w:tc>
          <w:tcPr>
            <w:tcW w:w="2314" w:type="dxa"/>
          </w:tcPr>
          <w:p w14:paraId="6D9DFBCB" w14:textId="218C28FB" w:rsidR="006D479E" w:rsidRDefault="000A3853" w:rsidP="00E42250">
            <w:pPr>
              <w:jc w:val="center"/>
              <w:cnfStyle w:val="000000100000" w:firstRow="0" w:lastRow="0" w:firstColumn="0" w:lastColumn="0" w:oddVBand="0" w:evenVBand="0" w:oddHBand="1" w:evenHBand="0" w:firstRowFirstColumn="0" w:firstRowLastColumn="0" w:lastRowFirstColumn="0" w:lastRowLastColumn="0"/>
            </w:pPr>
            <w:r>
              <w:t>1,</w:t>
            </w:r>
            <w:r w:rsidR="001B424C">
              <w:t>2</w:t>
            </w:r>
          </w:p>
        </w:tc>
        <w:tc>
          <w:tcPr>
            <w:tcW w:w="2314" w:type="dxa"/>
          </w:tcPr>
          <w:p w14:paraId="60D18D76" w14:textId="5E91FB2E" w:rsidR="006D479E" w:rsidRDefault="007A6717" w:rsidP="000A45C1">
            <w:pPr>
              <w:cnfStyle w:val="000000100000" w:firstRow="0" w:lastRow="0" w:firstColumn="0" w:lastColumn="0" w:oddVBand="0" w:evenVBand="0" w:oddHBand="1" w:evenHBand="0" w:firstRowFirstColumn="0" w:firstRowLastColumn="0" w:lastRowFirstColumn="0" w:lastRowLastColumn="0"/>
            </w:pPr>
            <w:r>
              <w:t>216 liters stålfat</w:t>
            </w:r>
          </w:p>
        </w:tc>
      </w:tr>
      <w:tr w:rsidR="006D479E" w14:paraId="503EC128" w14:textId="77777777" w:rsidTr="00D24DCA">
        <w:tc>
          <w:tcPr>
            <w:cnfStyle w:val="001000000000" w:firstRow="0" w:lastRow="0" w:firstColumn="1" w:lastColumn="0" w:oddVBand="0" w:evenVBand="0" w:oddHBand="0" w:evenHBand="0" w:firstRowFirstColumn="0" w:firstRowLastColumn="0" w:lastRowFirstColumn="0" w:lastRowLastColumn="0"/>
            <w:tcW w:w="2313" w:type="dxa"/>
          </w:tcPr>
          <w:p w14:paraId="6A9A0837" w14:textId="34BF890B" w:rsidR="006D479E" w:rsidRDefault="00CC7385" w:rsidP="000A45C1">
            <w:r>
              <w:t>7100</w:t>
            </w:r>
          </w:p>
        </w:tc>
        <w:tc>
          <w:tcPr>
            <w:tcW w:w="2313" w:type="dxa"/>
          </w:tcPr>
          <w:p w14:paraId="323A1FBD" w14:textId="35A0784F" w:rsidR="006D479E" w:rsidRDefault="002F42FB" w:rsidP="000A45C1">
            <w:pPr>
              <w:cnfStyle w:val="000000000000" w:firstRow="0" w:lastRow="0" w:firstColumn="0" w:lastColumn="0" w:oddVBand="0" w:evenVBand="0" w:oddHBand="0" w:evenHBand="0" w:firstRowFirstColumn="0" w:firstRowLastColumn="0" w:lastRowFirstColumn="0" w:lastRowLastColumn="0"/>
            </w:pPr>
            <w:r>
              <w:t>Cyanidholdig avfall</w:t>
            </w:r>
          </w:p>
        </w:tc>
        <w:tc>
          <w:tcPr>
            <w:tcW w:w="2314" w:type="dxa"/>
          </w:tcPr>
          <w:p w14:paraId="7AE075DD" w14:textId="250104E6" w:rsidR="006D479E" w:rsidRDefault="00332351" w:rsidP="00E42250">
            <w:pPr>
              <w:jc w:val="center"/>
              <w:cnfStyle w:val="000000000000" w:firstRow="0" w:lastRow="0" w:firstColumn="0" w:lastColumn="0" w:oddVBand="0" w:evenVBand="0" w:oddHBand="0" w:evenHBand="0" w:firstRowFirstColumn="0" w:firstRowLastColumn="0" w:lastRowFirstColumn="0" w:lastRowLastColumn="0"/>
            </w:pPr>
            <w:r>
              <w:t>0,006</w:t>
            </w:r>
          </w:p>
        </w:tc>
        <w:tc>
          <w:tcPr>
            <w:tcW w:w="2314" w:type="dxa"/>
          </w:tcPr>
          <w:p w14:paraId="1016A82F" w14:textId="61FE1128" w:rsidR="006D479E" w:rsidRDefault="00223BE5" w:rsidP="000A45C1">
            <w:pPr>
              <w:cnfStyle w:val="000000000000" w:firstRow="0" w:lastRow="0" w:firstColumn="0" w:lastColumn="0" w:oddVBand="0" w:evenVBand="0" w:oddHBand="0" w:evenHBand="0" w:firstRowFirstColumn="0" w:firstRowLastColumn="0" w:lastRowFirstColumn="0" w:lastRowLastColumn="0"/>
            </w:pPr>
            <w:r>
              <w:t>30 liters plastfat</w:t>
            </w:r>
          </w:p>
        </w:tc>
      </w:tr>
      <w:tr w:rsidR="006D479E" w14:paraId="255C8047" w14:textId="77777777" w:rsidTr="00D24DC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13" w:type="dxa"/>
          </w:tcPr>
          <w:p w14:paraId="1284EA36" w14:textId="0355463C" w:rsidR="006D479E" w:rsidRDefault="00CC7385" w:rsidP="000A45C1">
            <w:r>
              <w:t>7111</w:t>
            </w:r>
          </w:p>
        </w:tc>
        <w:tc>
          <w:tcPr>
            <w:tcW w:w="2313" w:type="dxa"/>
          </w:tcPr>
          <w:p w14:paraId="1019C275" w14:textId="7CE54707" w:rsidR="006D479E" w:rsidRDefault="002F42FB" w:rsidP="000A45C1">
            <w:pPr>
              <w:cnfStyle w:val="000000100000" w:firstRow="0" w:lastRow="0" w:firstColumn="0" w:lastColumn="0" w:oddVBand="0" w:evenVBand="0" w:oddHBand="1" w:evenHBand="0" w:firstRowFirstColumn="0" w:firstRowLastColumn="0" w:lastRowFirstColumn="0" w:lastRowLastColumn="0"/>
            </w:pPr>
            <w:r>
              <w:t>Bekjempningsm</w:t>
            </w:r>
            <w:r w:rsidR="000015CC">
              <w:t>idler uten kvikksølv</w:t>
            </w:r>
          </w:p>
        </w:tc>
        <w:tc>
          <w:tcPr>
            <w:tcW w:w="2314" w:type="dxa"/>
          </w:tcPr>
          <w:p w14:paraId="4745B5C1" w14:textId="0B6A1AB4" w:rsidR="006D479E" w:rsidRDefault="00053195" w:rsidP="00E42250">
            <w:pPr>
              <w:jc w:val="center"/>
              <w:cnfStyle w:val="000000100000" w:firstRow="0" w:lastRow="0" w:firstColumn="0" w:lastColumn="0" w:oddVBand="0" w:evenVBand="0" w:oddHBand="1" w:evenHBand="0" w:firstRowFirstColumn="0" w:firstRowLastColumn="0" w:lastRowFirstColumn="0" w:lastRowLastColumn="0"/>
            </w:pPr>
            <w:r>
              <w:t>16,9</w:t>
            </w:r>
          </w:p>
        </w:tc>
        <w:tc>
          <w:tcPr>
            <w:tcW w:w="2314" w:type="dxa"/>
          </w:tcPr>
          <w:p w14:paraId="585A903E" w14:textId="215E09CD" w:rsidR="006D479E" w:rsidRDefault="007A6717" w:rsidP="000A45C1">
            <w:pPr>
              <w:cnfStyle w:val="000000100000" w:firstRow="0" w:lastRow="0" w:firstColumn="0" w:lastColumn="0" w:oddVBand="0" w:evenVBand="0" w:oddHBand="1" w:evenHBand="0" w:firstRowFirstColumn="0" w:firstRowLastColumn="0" w:lastRowFirstColumn="0" w:lastRowLastColumn="0"/>
            </w:pPr>
            <w:r>
              <w:t>216 liters stålfat</w:t>
            </w:r>
          </w:p>
        </w:tc>
      </w:tr>
      <w:tr w:rsidR="006D479E" w14:paraId="0521893B" w14:textId="77777777" w:rsidTr="00D24DCA">
        <w:tc>
          <w:tcPr>
            <w:cnfStyle w:val="001000000000" w:firstRow="0" w:lastRow="0" w:firstColumn="1" w:lastColumn="0" w:oddVBand="0" w:evenVBand="0" w:oddHBand="0" w:evenHBand="0" w:firstRowFirstColumn="0" w:firstRowLastColumn="0" w:lastRowFirstColumn="0" w:lastRowLastColumn="0"/>
            <w:tcW w:w="2313" w:type="dxa"/>
          </w:tcPr>
          <w:p w14:paraId="68B1F0E4" w14:textId="57A5CD55" w:rsidR="006D479E" w:rsidRDefault="00CC7385" w:rsidP="000A45C1">
            <w:r>
              <w:t>7112</w:t>
            </w:r>
          </w:p>
        </w:tc>
        <w:tc>
          <w:tcPr>
            <w:tcW w:w="2313" w:type="dxa"/>
          </w:tcPr>
          <w:p w14:paraId="0D735783" w14:textId="172A6CFE" w:rsidR="006D479E" w:rsidRDefault="008E067E" w:rsidP="000A45C1">
            <w:pPr>
              <w:cnfStyle w:val="000000000000" w:firstRow="0" w:lastRow="0" w:firstColumn="0" w:lastColumn="0" w:oddVBand="0" w:evenVBand="0" w:oddHBand="0" w:evenHBand="0" w:firstRowFirstColumn="0" w:firstRowLastColumn="0" w:lastRowFirstColumn="0" w:lastRowLastColumn="0"/>
            </w:pPr>
            <w:r>
              <w:t>Bekjempningsmidler med kvikksølv</w:t>
            </w:r>
          </w:p>
        </w:tc>
        <w:tc>
          <w:tcPr>
            <w:tcW w:w="2314" w:type="dxa"/>
          </w:tcPr>
          <w:p w14:paraId="1CF0F9A9" w14:textId="492C01AB" w:rsidR="006D479E" w:rsidRDefault="00651F1D" w:rsidP="00E42250">
            <w:pPr>
              <w:jc w:val="center"/>
              <w:cnfStyle w:val="000000000000" w:firstRow="0" w:lastRow="0" w:firstColumn="0" w:lastColumn="0" w:oddVBand="0" w:evenVBand="0" w:oddHBand="0" w:evenHBand="0" w:firstRowFirstColumn="0" w:firstRowLastColumn="0" w:lastRowFirstColumn="0" w:lastRowLastColumn="0"/>
            </w:pPr>
            <w:r>
              <w:t>0</w:t>
            </w:r>
          </w:p>
        </w:tc>
        <w:tc>
          <w:tcPr>
            <w:tcW w:w="2314" w:type="dxa"/>
          </w:tcPr>
          <w:p w14:paraId="63A67D4B" w14:textId="72295461" w:rsidR="006D479E" w:rsidRDefault="00861E74" w:rsidP="000A45C1">
            <w:pPr>
              <w:cnfStyle w:val="000000000000" w:firstRow="0" w:lastRow="0" w:firstColumn="0" w:lastColumn="0" w:oddVBand="0" w:evenVBand="0" w:oddHBand="0" w:evenHBand="0" w:firstRowFirstColumn="0" w:firstRowLastColumn="0" w:lastRowFirstColumn="0" w:lastRowLastColumn="0"/>
            </w:pPr>
            <w:r>
              <w:t>216 liters stålfat</w:t>
            </w:r>
          </w:p>
        </w:tc>
      </w:tr>
      <w:tr w:rsidR="006D479E" w14:paraId="4B65FDD9" w14:textId="77777777" w:rsidTr="00D24DC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13" w:type="dxa"/>
          </w:tcPr>
          <w:p w14:paraId="729A4DE2" w14:textId="462203CC" w:rsidR="006D479E" w:rsidRDefault="00CC7385" w:rsidP="000A45C1">
            <w:r>
              <w:t>7121</w:t>
            </w:r>
          </w:p>
        </w:tc>
        <w:tc>
          <w:tcPr>
            <w:tcW w:w="2313" w:type="dxa"/>
          </w:tcPr>
          <w:p w14:paraId="24AAD2CF" w14:textId="725D7C5E" w:rsidR="006D479E" w:rsidRDefault="00A31C3D" w:rsidP="000A45C1">
            <w:pPr>
              <w:cnfStyle w:val="000000100000" w:firstRow="0" w:lastRow="0" w:firstColumn="0" w:lastColumn="0" w:oddVBand="0" w:evenVBand="0" w:oddHBand="1" w:evenHBand="0" w:firstRowFirstColumn="0" w:firstRowLastColumn="0" w:lastRowFirstColumn="0" w:lastRowLastColumn="0"/>
            </w:pPr>
            <w:r>
              <w:t>Isocyanater</w:t>
            </w:r>
          </w:p>
        </w:tc>
        <w:tc>
          <w:tcPr>
            <w:tcW w:w="2314" w:type="dxa"/>
          </w:tcPr>
          <w:p w14:paraId="486624D8" w14:textId="3F315E93" w:rsidR="006D479E" w:rsidRDefault="004C01EA" w:rsidP="00E42250">
            <w:pPr>
              <w:jc w:val="center"/>
              <w:cnfStyle w:val="000000100000" w:firstRow="0" w:lastRow="0" w:firstColumn="0" w:lastColumn="0" w:oddVBand="0" w:evenVBand="0" w:oddHBand="1" w:evenHBand="0" w:firstRowFirstColumn="0" w:firstRowLastColumn="0" w:lastRowFirstColumn="0" w:lastRowLastColumn="0"/>
            </w:pPr>
            <w:r>
              <w:t>9,4</w:t>
            </w:r>
          </w:p>
        </w:tc>
        <w:tc>
          <w:tcPr>
            <w:tcW w:w="2314" w:type="dxa"/>
          </w:tcPr>
          <w:p w14:paraId="11A03D8D" w14:textId="2E4BB6BC" w:rsidR="006D479E" w:rsidRDefault="00065D69" w:rsidP="000A45C1">
            <w:pPr>
              <w:cnfStyle w:val="000000100000" w:firstRow="0" w:lastRow="0" w:firstColumn="0" w:lastColumn="0" w:oddVBand="0" w:evenVBand="0" w:oddHBand="1" w:evenHBand="0" w:firstRowFirstColumn="0" w:firstRowLastColumn="0" w:lastRowFirstColumn="0" w:lastRowLastColumn="0"/>
            </w:pPr>
            <w:r>
              <w:t>216 liters stålfat</w:t>
            </w:r>
          </w:p>
        </w:tc>
      </w:tr>
      <w:tr w:rsidR="006D479E" w14:paraId="04938D48" w14:textId="77777777" w:rsidTr="00D24DCA">
        <w:tc>
          <w:tcPr>
            <w:cnfStyle w:val="001000000000" w:firstRow="0" w:lastRow="0" w:firstColumn="1" w:lastColumn="0" w:oddVBand="0" w:evenVBand="0" w:oddHBand="0" w:evenHBand="0" w:firstRowFirstColumn="0" w:firstRowLastColumn="0" w:lastRowFirstColumn="0" w:lastRowLastColumn="0"/>
            <w:tcW w:w="2313" w:type="dxa"/>
          </w:tcPr>
          <w:p w14:paraId="22C84D71" w14:textId="05047297" w:rsidR="006D479E" w:rsidRDefault="00CC7385" w:rsidP="000A45C1">
            <w:r>
              <w:t>7121</w:t>
            </w:r>
          </w:p>
        </w:tc>
        <w:tc>
          <w:tcPr>
            <w:tcW w:w="2313" w:type="dxa"/>
          </w:tcPr>
          <w:p w14:paraId="794FB932" w14:textId="047EB0EF" w:rsidR="006D479E" w:rsidRDefault="00573F99" w:rsidP="000A45C1">
            <w:pPr>
              <w:cnfStyle w:val="000000000000" w:firstRow="0" w:lastRow="0" w:firstColumn="0" w:lastColumn="0" w:oddVBand="0" w:evenVBand="0" w:oddHBand="0" w:evenHBand="0" w:firstRowFirstColumn="0" w:firstRowLastColumn="0" w:lastRowFirstColumn="0" w:lastRowLastColumn="0"/>
            </w:pPr>
            <w:r>
              <w:t>Polymeriseren</w:t>
            </w:r>
            <w:r w:rsidR="005833A6">
              <w:t>de stoffer</w:t>
            </w:r>
          </w:p>
        </w:tc>
        <w:tc>
          <w:tcPr>
            <w:tcW w:w="2314" w:type="dxa"/>
          </w:tcPr>
          <w:p w14:paraId="0280A881" w14:textId="293C1217" w:rsidR="006D479E" w:rsidRDefault="00B51ECE" w:rsidP="00E42250">
            <w:pPr>
              <w:jc w:val="center"/>
              <w:cnfStyle w:val="000000000000" w:firstRow="0" w:lastRow="0" w:firstColumn="0" w:lastColumn="0" w:oddVBand="0" w:evenVBand="0" w:oddHBand="0" w:evenHBand="0" w:firstRowFirstColumn="0" w:firstRowLastColumn="0" w:lastRowFirstColumn="0" w:lastRowLastColumn="0"/>
            </w:pPr>
            <w:r>
              <w:t>0,60</w:t>
            </w:r>
          </w:p>
        </w:tc>
        <w:tc>
          <w:tcPr>
            <w:tcW w:w="2314" w:type="dxa"/>
          </w:tcPr>
          <w:p w14:paraId="1CCD21BA" w14:textId="29AE11EE" w:rsidR="006D479E" w:rsidRDefault="00065D69" w:rsidP="000A45C1">
            <w:pPr>
              <w:cnfStyle w:val="000000000000" w:firstRow="0" w:lastRow="0" w:firstColumn="0" w:lastColumn="0" w:oddVBand="0" w:evenVBand="0" w:oddHBand="0" w:evenHBand="0" w:firstRowFirstColumn="0" w:firstRowLastColumn="0" w:lastRowFirstColumn="0" w:lastRowLastColumn="0"/>
            </w:pPr>
            <w:r>
              <w:t>216 liters stålfat</w:t>
            </w:r>
          </w:p>
        </w:tc>
      </w:tr>
      <w:tr w:rsidR="006D479E" w14:paraId="6803BADB" w14:textId="77777777" w:rsidTr="00D24DC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13" w:type="dxa"/>
          </w:tcPr>
          <w:p w14:paraId="2B9FA9D2" w14:textId="309A1939" w:rsidR="006D479E" w:rsidRDefault="001361A7" w:rsidP="000A45C1">
            <w:r>
              <w:t>7122</w:t>
            </w:r>
          </w:p>
        </w:tc>
        <w:tc>
          <w:tcPr>
            <w:tcW w:w="2313" w:type="dxa"/>
          </w:tcPr>
          <w:p w14:paraId="2742ACA4" w14:textId="50399C45" w:rsidR="006D479E" w:rsidRDefault="005833A6" w:rsidP="000A45C1">
            <w:pPr>
              <w:cnfStyle w:val="000000100000" w:firstRow="0" w:lastRow="0" w:firstColumn="0" w:lastColumn="0" w:oddVBand="0" w:evenVBand="0" w:oddHBand="1" w:evenHBand="0" w:firstRowFirstColumn="0" w:firstRowLastColumn="0" w:lastRowFirstColumn="0" w:lastRowLastColumn="0"/>
            </w:pPr>
            <w:r>
              <w:t>Sterkt reaktivt stoff</w:t>
            </w:r>
          </w:p>
        </w:tc>
        <w:tc>
          <w:tcPr>
            <w:tcW w:w="2314" w:type="dxa"/>
          </w:tcPr>
          <w:p w14:paraId="43E5D0C4" w14:textId="0F7CB58D" w:rsidR="006D479E" w:rsidRDefault="001B424C" w:rsidP="00E42250">
            <w:pPr>
              <w:jc w:val="center"/>
              <w:cnfStyle w:val="000000100000" w:firstRow="0" w:lastRow="0" w:firstColumn="0" w:lastColumn="0" w:oddVBand="0" w:evenVBand="0" w:oddHBand="1" w:evenHBand="0" w:firstRowFirstColumn="0" w:firstRowLastColumn="0" w:lastRowFirstColumn="0" w:lastRowLastColumn="0"/>
            </w:pPr>
            <w:r>
              <w:t>2,3</w:t>
            </w:r>
          </w:p>
        </w:tc>
        <w:tc>
          <w:tcPr>
            <w:tcW w:w="2314" w:type="dxa"/>
          </w:tcPr>
          <w:p w14:paraId="6286CA17" w14:textId="4F109D33" w:rsidR="006D479E" w:rsidRDefault="00E26618" w:rsidP="000A45C1">
            <w:pPr>
              <w:cnfStyle w:val="000000100000" w:firstRow="0" w:lastRow="0" w:firstColumn="0" w:lastColumn="0" w:oddVBand="0" w:evenVBand="0" w:oddHBand="1" w:evenHBand="0" w:firstRowFirstColumn="0" w:firstRowLastColumn="0" w:lastRowFirstColumn="0" w:lastRowLastColumn="0"/>
            </w:pPr>
            <w:r>
              <w:t>Plastfat diverse størrelser</w:t>
            </w:r>
          </w:p>
        </w:tc>
      </w:tr>
      <w:tr w:rsidR="006D479E" w14:paraId="1CBED023" w14:textId="77777777" w:rsidTr="00D24DCA">
        <w:tc>
          <w:tcPr>
            <w:cnfStyle w:val="001000000000" w:firstRow="0" w:lastRow="0" w:firstColumn="1" w:lastColumn="0" w:oddVBand="0" w:evenVBand="0" w:oddHBand="0" w:evenHBand="0" w:firstRowFirstColumn="0" w:firstRowLastColumn="0" w:lastRowFirstColumn="0" w:lastRowLastColumn="0"/>
            <w:tcW w:w="2313" w:type="dxa"/>
          </w:tcPr>
          <w:p w14:paraId="72244FFA" w14:textId="669C8507" w:rsidR="006D479E" w:rsidRDefault="001361A7" w:rsidP="000A45C1">
            <w:r>
              <w:t>7123</w:t>
            </w:r>
          </w:p>
        </w:tc>
        <w:tc>
          <w:tcPr>
            <w:tcW w:w="2313" w:type="dxa"/>
          </w:tcPr>
          <w:p w14:paraId="761D23A7" w14:textId="1234FCA1" w:rsidR="006D479E" w:rsidRDefault="005833A6" w:rsidP="000A45C1">
            <w:pPr>
              <w:cnfStyle w:val="000000000000" w:firstRow="0" w:lastRow="0" w:firstColumn="0" w:lastColumn="0" w:oddVBand="0" w:evenVBand="0" w:oddHBand="0" w:evenHBand="0" w:firstRowFirstColumn="0" w:firstRowLastColumn="0" w:lastRowFirstColumn="0" w:lastRowLastColumn="0"/>
            </w:pPr>
            <w:r>
              <w:t>Herdere</w:t>
            </w:r>
          </w:p>
        </w:tc>
        <w:tc>
          <w:tcPr>
            <w:tcW w:w="2314" w:type="dxa"/>
          </w:tcPr>
          <w:p w14:paraId="56EDA4FE" w14:textId="7B722876" w:rsidR="006D479E" w:rsidRDefault="00ED56FC" w:rsidP="00E42250">
            <w:pPr>
              <w:jc w:val="center"/>
              <w:cnfStyle w:val="000000000000" w:firstRow="0" w:lastRow="0" w:firstColumn="0" w:lastColumn="0" w:oddVBand="0" w:evenVBand="0" w:oddHBand="0" w:evenHBand="0" w:firstRowFirstColumn="0" w:firstRowLastColumn="0" w:lastRowFirstColumn="0" w:lastRowLastColumn="0"/>
            </w:pPr>
            <w:r>
              <w:t>1,3</w:t>
            </w:r>
          </w:p>
        </w:tc>
        <w:tc>
          <w:tcPr>
            <w:tcW w:w="2314" w:type="dxa"/>
          </w:tcPr>
          <w:p w14:paraId="75DF90B1" w14:textId="5A62E982" w:rsidR="006D479E" w:rsidRDefault="00AA6EF6" w:rsidP="000A45C1">
            <w:pPr>
              <w:cnfStyle w:val="000000000000" w:firstRow="0" w:lastRow="0" w:firstColumn="0" w:lastColumn="0" w:oddVBand="0" w:evenVBand="0" w:oddHBand="0" w:evenHBand="0" w:firstRowFirstColumn="0" w:firstRowLastColumn="0" w:lastRowFirstColumn="0" w:lastRowLastColumn="0"/>
            </w:pPr>
            <w:r>
              <w:t>216 liters stålfat</w:t>
            </w:r>
          </w:p>
        </w:tc>
      </w:tr>
      <w:tr w:rsidR="006D479E" w14:paraId="2F8ABE1F" w14:textId="77777777" w:rsidTr="00D24DC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13" w:type="dxa"/>
          </w:tcPr>
          <w:p w14:paraId="5F438FAD" w14:textId="012C97B7" w:rsidR="006D479E" w:rsidRDefault="001361A7" w:rsidP="000A45C1">
            <w:r>
              <w:t>7123o</w:t>
            </w:r>
          </w:p>
        </w:tc>
        <w:tc>
          <w:tcPr>
            <w:tcW w:w="2313" w:type="dxa"/>
          </w:tcPr>
          <w:p w14:paraId="3DEBCC32" w14:textId="078C17E8" w:rsidR="006D479E" w:rsidRDefault="005833A6" w:rsidP="000A45C1">
            <w:pPr>
              <w:cnfStyle w:val="000000100000" w:firstRow="0" w:lastRow="0" w:firstColumn="0" w:lastColumn="0" w:oddVBand="0" w:evenVBand="0" w:oddHBand="1" w:evenHBand="0" w:firstRowFirstColumn="0" w:firstRowLastColumn="0" w:lastRowFirstColumn="0" w:lastRowLastColumn="0"/>
            </w:pPr>
            <w:r>
              <w:t>Organiske peroksider</w:t>
            </w:r>
          </w:p>
        </w:tc>
        <w:tc>
          <w:tcPr>
            <w:tcW w:w="2314" w:type="dxa"/>
          </w:tcPr>
          <w:p w14:paraId="1A0566AB" w14:textId="48804209" w:rsidR="006D479E" w:rsidRDefault="00B2616B" w:rsidP="00E42250">
            <w:pPr>
              <w:jc w:val="center"/>
              <w:cnfStyle w:val="000000100000" w:firstRow="0" w:lastRow="0" w:firstColumn="0" w:lastColumn="0" w:oddVBand="0" w:evenVBand="0" w:oddHBand="1" w:evenHBand="0" w:firstRowFirstColumn="0" w:firstRowLastColumn="0" w:lastRowFirstColumn="0" w:lastRowLastColumn="0"/>
            </w:pPr>
            <w:r>
              <w:t>0,15</w:t>
            </w:r>
          </w:p>
        </w:tc>
        <w:tc>
          <w:tcPr>
            <w:tcW w:w="2314" w:type="dxa"/>
          </w:tcPr>
          <w:p w14:paraId="5C40730E" w14:textId="47832206" w:rsidR="006D479E" w:rsidRDefault="007B7138" w:rsidP="000A45C1">
            <w:pPr>
              <w:cnfStyle w:val="000000100000" w:firstRow="0" w:lastRow="0" w:firstColumn="0" w:lastColumn="0" w:oddVBand="0" w:evenVBand="0" w:oddHBand="1" w:evenHBand="0" w:firstRowFirstColumn="0" w:firstRowLastColumn="0" w:lastRowFirstColumn="0" w:lastRowLastColumn="0"/>
            </w:pPr>
            <w:r>
              <w:t>Plastfat diverse størrelser</w:t>
            </w:r>
          </w:p>
        </w:tc>
      </w:tr>
      <w:tr w:rsidR="006D479E" w14:paraId="120F2E12" w14:textId="77777777" w:rsidTr="00D24DCA">
        <w:tc>
          <w:tcPr>
            <w:cnfStyle w:val="001000000000" w:firstRow="0" w:lastRow="0" w:firstColumn="1" w:lastColumn="0" w:oddVBand="0" w:evenVBand="0" w:oddHBand="0" w:evenHBand="0" w:firstRowFirstColumn="0" w:firstRowLastColumn="0" w:lastRowFirstColumn="0" w:lastRowLastColumn="0"/>
            <w:tcW w:w="2313" w:type="dxa"/>
          </w:tcPr>
          <w:p w14:paraId="78AC8386" w14:textId="3C133DA2" w:rsidR="006D479E" w:rsidRDefault="001361A7" w:rsidP="000A45C1">
            <w:r>
              <w:t>7131</w:t>
            </w:r>
          </w:p>
        </w:tc>
        <w:tc>
          <w:tcPr>
            <w:tcW w:w="2313" w:type="dxa"/>
          </w:tcPr>
          <w:p w14:paraId="0D3EAAD6" w14:textId="45E64770" w:rsidR="006D479E" w:rsidRDefault="0032770E" w:rsidP="000A45C1">
            <w:pPr>
              <w:cnfStyle w:val="000000000000" w:firstRow="0" w:lastRow="0" w:firstColumn="0" w:lastColumn="0" w:oddVBand="0" w:evenVBand="0" w:oddHBand="0" w:evenHBand="0" w:firstRowFirstColumn="0" w:firstRowLastColumn="0" w:lastRowFirstColumn="0" w:lastRowLastColumn="0"/>
            </w:pPr>
            <w:r>
              <w:t>Syrer, uorganisk</w:t>
            </w:r>
            <w:r w:rsidR="00350656">
              <w:t>e</w:t>
            </w:r>
          </w:p>
        </w:tc>
        <w:tc>
          <w:tcPr>
            <w:tcW w:w="2314" w:type="dxa"/>
          </w:tcPr>
          <w:p w14:paraId="382C90A9" w14:textId="79F1D7A8" w:rsidR="006D479E" w:rsidRDefault="0081111C" w:rsidP="00E42250">
            <w:pPr>
              <w:jc w:val="center"/>
              <w:cnfStyle w:val="000000000000" w:firstRow="0" w:lastRow="0" w:firstColumn="0" w:lastColumn="0" w:oddVBand="0" w:evenVBand="0" w:oddHBand="0" w:evenHBand="0" w:firstRowFirstColumn="0" w:firstRowLastColumn="0" w:lastRowFirstColumn="0" w:lastRowLastColumn="0"/>
            </w:pPr>
            <w:r>
              <w:t>0,965</w:t>
            </w:r>
          </w:p>
        </w:tc>
        <w:tc>
          <w:tcPr>
            <w:tcW w:w="2314" w:type="dxa"/>
          </w:tcPr>
          <w:p w14:paraId="20B670B9" w14:textId="6C731B4E" w:rsidR="006D479E" w:rsidRDefault="00A4206A" w:rsidP="000A45C1">
            <w:pPr>
              <w:cnfStyle w:val="000000000000" w:firstRow="0" w:lastRow="0" w:firstColumn="0" w:lastColumn="0" w:oddVBand="0" w:evenVBand="0" w:oddHBand="0" w:evenHBand="0" w:firstRowFirstColumn="0" w:firstRowLastColumn="0" w:lastRowFirstColumn="0" w:lastRowLastColumn="0"/>
            </w:pPr>
            <w:r>
              <w:t>216 liters stålfat</w:t>
            </w:r>
          </w:p>
        </w:tc>
      </w:tr>
      <w:tr w:rsidR="006D479E" w14:paraId="2751F313" w14:textId="77777777" w:rsidTr="00D24DC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13" w:type="dxa"/>
          </w:tcPr>
          <w:p w14:paraId="6B67193D" w14:textId="6523D2C8" w:rsidR="006D479E" w:rsidRDefault="001361A7" w:rsidP="000A45C1">
            <w:r>
              <w:t>7132</w:t>
            </w:r>
          </w:p>
        </w:tc>
        <w:tc>
          <w:tcPr>
            <w:tcW w:w="2313" w:type="dxa"/>
          </w:tcPr>
          <w:p w14:paraId="6D403BE8" w14:textId="614637E2" w:rsidR="006D479E" w:rsidRDefault="00350656" w:rsidP="000A45C1">
            <w:pPr>
              <w:cnfStyle w:val="000000100000" w:firstRow="0" w:lastRow="0" w:firstColumn="0" w:lastColumn="0" w:oddVBand="0" w:evenVBand="0" w:oddHBand="1" w:evenHBand="0" w:firstRowFirstColumn="0" w:firstRowLastColumn="0" w:lastRowFirstColumn="0" w:lastRowLastColumn="0"/>
            </w:pPr>
            <w:r>
              <w:t>Baser</w:t>
            </w:r>
            <w:r w:rsidR="000F15A6">
              <w:t>, uorganiske</w:t>
            </w:r>
          </w:p>
        </w:tc>
        <w:tc>
          <w:tcPr>
            <w:tcW w:w="2314" w:type="dxa"/>
          </w:tcPr>
          <w:p w14:paraId="54473222" w14:textId="3BECC520" w:rsidR="006D479E" w:rsidRDefault="00AB46EF" w:rsidP="00E42250">
            <w:pPr>
              <w:jc w:val="center"/>
              <w:cnfStyle w:val="000000100000" w:firstRow="0" w:lastRow="0" w:firstColumn="0" w:lastColumn="0" w:oddVBand="0" w:evenVBand="0" w:oddHBand="1" w:evenHBand="0" w:firstRowFirstColumn="0" w:firstRowLastColumn="0" w:lastRowFirstColumn="0" w:lastRowLastColumn="0"/>
            </w:pPr>
            <w:r>
              <w:t>10</w:t>
            </w:r>
            <w:r w:rsidR="00F0444C">
              <w:t>,6</w:t>
            </w:r>
          </w:p>
        </w:tc>
        <w:tc>
          <w:tcPr>
            <w:tcW w:w="2314" w:type="dxa"/>
          </w:tcPr>
          <w:p w14:paraId="4A5B301F" w14:textId="16EB7C2B" w:rsidR="006D479E" w:rsidRDefault="00A4206A" w:rsidP="000A45C1">
            <w:pPr>
              <w:cnfStyle w:val="000000100000" w:firstRow="0" w:lastRow="0" w:firstColumn="0" w:lastColumn="0" w:oddVBand="0" w:evenVBand="0" w:oddHBand="1" w:evenHBand="0" w:firstRowFirstColumn="0" w:firstRowLastColumn="0" w:lastRowFirstColumn="0" w:lastRowLastColumn="0"/>
            </w:pPr>
            <w:r>
              <w:t>216 liters stålfat</w:t>
            </w:r>
          </w:p>
        </w:tc>
      </w:tr>
      <w:tr w:rsidR="00CA2D11" w14:paraId="68EBE117" w14:textId="77777777" w:rsidTr="00D24DCA">
        <w:tc>
          <w:tcPr>
            <w:cnfStyle w:val="001000000000" w:firstRow="0" w:lastRow="0" w:firstColumn="1" w:lastColumn="0" w:oddVBand="0" w:evenVBand="0" w:oddHBand="0" w:evenHBand="0" w:firstRowFirstColumn="0" w:firstRowLastColumn="0" w:lastRowFirstColumn="0" w:lastRowLastColumn="0"/>
            <w:tcW w:w="2313" w:type="dxa"/>
          </w:tcPr>
          <w:p w14:paraId="7A00797C" w14:textId="3FC8C180" w:rsidR="00CA2D11" w:rsidRDefault="00CA2D11" w:rsidP="000A45C1">
            <w:r>
              <w:t>7132</w:t>
            </w:r>
          </w:p>
        </w:tc>
        <w:tc>
          <w:tcPr>
            <w:tcW w:w="2313" w:type="dxa"/>
          </w:tcPr>
          <w:p w14:paraId="7F41818E" w14:textId="373A050F" w:rsidR="00CA2D11" w:rsidRDefault="00CA2D11" w:rsidP="000A45C1">
            <w:pPr>
              <w:cnfStyle w:val="000000000000" w:firstRow="0" w:lastRow="0" w:firstColumn="0" w:lastColumn="0" w:oddVBand="0" w:evenVBand="0" w:oddHBand="0" w:evenHBand="0" w:firstRowFirstColumn="0" w:firstRowLastColumn="0" w:lastRowFirstColumn="0" w:lastRowLastColumn="0"/>
            </w:pPr>
            <w:r>
              <w:t>Sement, container</w:t>
            </w:r>
          </w:p>
        </w:tc>
        <w:tc>
          <w:tcPr>
            <w:tcW w:w="2314" w:type="dxa"/>
          </w:tcPr>
          <w:p w14:paraId="0F141A00" w14:textId="12A6728B" w:rsidR="00CA2D11" w:rsidRDefault="00CA2D11" w:rsidP="00E42250">
            <w:pPr>
              <w:jc w:val="center"/>
              <w:cnfStyle w:val="000000000000" w:firstRow="0" w:lastRow="0" w:firstColumn="0" w:lastColumn="0" w:oddVBand="0" w:evenVBand="0" w:oddHBand="0" w:evenHBand="0" w:firstRowFirstColumn="0" w:firstRowLastColumn="0" w:lastRowFirstColumn="0" w:lastRowLastColumn="0"/>
            </w:pPr>
            <w:r>
              <w:t>70</w:t>
            </w:r>
          </w:p>
        </w:tc>
        <w:tc>
          <w:tcPr>
            <w:tcW w:w="2314" w:type="dxa"/>
          </w:tcPr>
          <w:p w14:paraId="11363DC1" w14:textId="3E95B771" w:rsidR="00CA2D11" w:rsidRDefault="00CA2D11" w:rsidP="000A45C1">
            <w:pPr>
              <w:cnfStyle w:val="000000000000" w:firstRow="0" w:lastRow="0" w:firstColumn="0" w:lastColumn="0" w:oddVBand="0" w:evenVBand="0" w:oddHBand="0" w:evenHBand="0" w:firstRowFirstColumn="0" w:firstRowLastColumn="0" w:lastRowFirstColumn="0" w:lastRowLastColumn="0"/>
            </w:pPr>
            <w:r>
              <w:t>Container</w:t>
            </w:r>
          </w:p>
        </w:tc>
      </w:tr>
      <w:tr w:rsidR="006D479E" w14:paraId="0AA821FE" w14:textId="77777777" w:rsidTr="00D24DC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13" w:type="dxa"/>
          </w:tcPr>
          <w:p w14:paraId="0DE6E344" w14:textId="3342B39D" w:rsidR="006D479E" w:rsidRDefault="001361A7" w:rsidP="000A45C1">
            <w:r>
              <w:t>7133</w:t>
            </w:r>
          </w:p>
        </w:tc>
        <w:tc>
          <w:tcPr>
            <w:tcW w:w="2313" w:type="dxa"/>
          </w:tcPr>
          <w:p w14:paraId="6DA9667E" w14:textId="62EFECCC" w:rsidR="006D479E" w:rsidRDefault="000F15A6" w:rsidP="000A45C1">
            <w:pPr>
              <w:cnfStyle w:val="000000100000" w:firstRow="0" w:lastRow="0" w:firstColumn="0" w:lastColumn="0" w:oddVBand="0" w:evenVBand="0" w:oddHBand="1" w:evenHBand="0" w:firstRowFirstColumn="0" w:firstRowLastColumn="0" w:lastRowFirstColumn="0" w:lastRowLastColumn="0"/>
            </w:pPr>
            <w:r>
              <w:t>Rengjøring</w:t>
            </w:r>
          </w:p>
        </w:tc>
        <w:tc>
          <w:tcPr>
            <w:tcW w:w="2314" w:type="dxa"/>
          </w:tcPr>
          <w:p w14:paraId="16CDD1DB" w14:textId="684BAF34" w:rsidR="006D479E" w:rsidRDefault="009A11CE" w:rsidP="00E42250">
            <w:pPr>
              <w:jc w:val="center"/>
              <w:cnfStyle w:val="000000100000" w:firstRow="0" w:lastRow="0" w:firstColumn="0" w:lastColumn="0" w:oddVBand="0" w:evenVBand="0" w:oddHBand="1" w:evenHBand="0" w:firstRowFirstColumn="0" w:firstRowLastColumn="0" w:lastRowFirstColumn="0" w:lastRowLastColumn="0"/>
            </w:pPr>
            <w:r>
              <w:t>30,1</w:t>
            </w:r>
          </w:p>
        </w:tc>
        <w:tc>
          <w:tcPr>
            <w:tcW w:w="2314" w:type="dxa"/>
          </w:tcPr>
          <w:p w14:paraId="70F88F8E" w14:textId="630748C6" w:rsidR="006D479E" w:rsidRDefault="00A4206A" w:rsidP="000A45C1">
            <w:pPr>
              <w:cnfStyle w:val="000000100000" w:firstRow="0" w:lastRow="0" w:firstColumn="0" w:lastColumn="0" w:oddVBand="0" w:evenVBand="0" w:oddHBand="1" w:evenHBand="0" w:firstRowFirstColumn="0" w:firstRowLastColumn="0" w:lastRowFirstColumn="0" w:lastRowLastColumn="0"/>
            </w:pPr>
            <w:r>
              <w:t>216 liters stålfat</w:t>
            </w:r>
          </w:p>
        </w:tc>
      </w:tr>
      <w:tr w:rsidR="006D479E" w14:paraId="45E70BC3" w14:textId="77777777" w:rsidTr="00D24DCA">
        <w:tc>
          <w:tcPr>
            <w:cnfStyle w:val="001000000000" w:firstRow="0" w:lastRow="0" w:firstColumn="1" w:lastColumn="0" w:oddVBand="0" w:evenVBand="0" w:oddHBand="0" w:evenHBand="0" w:firstRowFirstColumn="0" w:firstRowLastColumn="0" w:lastRowFirstColumn="0" w:lastRowLastColumn="0"/>
            <w:tcW w:w="2313" w:type="dxa"/>
          </w:tcPr>
          <w:p w14:paraId="6F2CB3DC" w14:textId="41139CD6" w:rsidR="006D479E" w:rsidRDefault="001361A7" w:rsidP="000A45C1">
            <w:r>
              <w:t>7134</w:t>
            </w:r>
          </w:p>
        </w:tc>
        <w:tc>
          <w:tcPr>
            <w:tcW w:w="2313" w:type="dxa"/>
          </w:tcPr>
          <w:p w14:paraId="20FCEDAB" w14:textId="1D5B1D15" w:rsidR="006D479E" w:rsidRDefault="000F15A6" w:rsidP="000A45C1">
            <w:pPr>
              <w:cnfStyle w:val="000000000000" w:firstRow="0" w:lastRow="0" w:firstColumn="0" w:lastColumn="0" w:oddVBand="0" w:evenVBand="0" w:oddHBand="0" w:evenHBand="0" w:firstRowFirstColumn="0" w:firstRowLastColumn="0" w:lastRowFirstColumn="0" w:lastRowLastColumn="0"/>
            </w:pPr>
            <w:r>
              <w:t>Surt organisk avfall</w:t>
            </w:r>
          </w:p>
        </w:tc>
        <w:tc>
          <w:tcPr>
            <w:tcW w:w="2314" w:type="dxa"/>
          </w:tcPr>
          <w:p w14:paraId="22367E95" w14:textId="780693CE" w:rsidR="006D479E" w:rsidRDefault="0079483D" w:rsidP="00E42250">
            <w:pPr>
              <w:jc w:val="center"/>
              <w:cnfStyle w:val="000000000000" w:firstRow="0" w:lastRow="0" w:firstColumn="0" w:lastColumn="0" w:oddVBand="0" w:evenVBand="0" w:oddHBand="0" w:evenHBand="0" w:firstRowFirstColumn="0" w:firstRowLastColumn="0" w:lastRowFirstColumn="0" w:lastRowLastColumn="0"/>
            </w:pPr>
            <w:r>
              <w:t>3,7</w:t>
            </w:r>
          </w:p>
        </w:tc>
        <w:tc>
          <w:tcPr>
            <w:tcW w:w="2314" w:type="dxa"/>
          </w:tcPr>
          <w:p w14:paraId="1FA2DC38" w14:textId="297FB4E3" w:rsidR="006D479E" w:rsidRDefault="00A4206A" w:rsidP="000A45C1">
            <w:pPr>
              <w:cnfStyle w:val="000000000000" w:firstRow="0" w:lastRow="0" w:firstColumn="0" w:lastColumn="0" w:oddVBand="0" w:evenVBand="0" w:oddHBand="0" w:evenHBand="0" w:firstRowFirstColumn="0" w:firstRowLastColumn="0" w:lastRowFirstColumn="0" w:lastRowLastColumn="0"/>
            </w:pPr>
            <w:r>
              <w:t>216 liters stålfat</w:t>
            </w:r>
          </w:p>
        </w:tc>
      </w:tr>
      <w:tr w:rsidR="006D479E" w14:paraId="201C6A81" w14:textId="77777777" w:rsidTr="00D24DC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13" w:type="dxa"/>
          </w:tcPr>
          <w:p w14:paraId="4BBB1341" w14:textId="13727851" w:rsidR="006D479E" w:rsidRDefault="001361A7" w:rsidP="000A45C1">
            <w:r>
              <w:t>7135</w:t>
            </w:r>
          </w:p>
        </w:tc>
        <w:tc>
          <w:tcPr>
            <w:tcW w:w="2313" w:type="dxa"/>
          </w:tcPr>
          <w:p w14:paraId="62DE6F2A" w14:textId="75E690B6" w:rsidR="006D479E" w:rsidRDefault="000F15A6" w:rsidP="000A45C1">
            <w:pPr>
              <w:cnfStyle w:val="000000100000" w:firstRow="0" w:lastRow="0" w:firstColumn="0" w:lastColumn="0" w:oddVBand="0" w:evenVBand="0" w:oddHBand="1" w:evenHBand="0" w:firstRowFirstColumn="0" w:firstRowLastColumn="0" w:lastRowFirstColumn="0" w:lastRowLastColumn="0"/>
            </w:pPr>
            <w:r>
              <w:t>Basisk organisk avfall</w:t>
            </w:r>
          </w:p>
        </w:tc>
        <w:tc>
          <w:tcPr>
            <w:tcW w:w="2314" w:type="dxa"/>
          </w:tcPr>
          <w:p w14:paraId="0A5B9433" w14:textId="4F76AD9F" w:rsidR="006D479E" w:rsidRDefault="00F0444C" w:rsidP="00E42250">
            <w:pPr>
              <w:jc w:val="center"/>
              <w:cnfStyle w:val="000000100000" w:firstRow="0" w:lastRow="0" w:firstColumn="0" w:lastColumn="0" w:oddVBand="0" w:evenVBand="0" w:oddHBand="1" w:evenHBand="0" w:firstRowFirstColumn="0" w:firstRowLastColumn="0" w:lastRowFirstColumn="0" w:lastRowLastColumn="0"/>
            </w:pPr>
            <w:r>
              <w:t>8,6</w:t>
            </w:r>
          </w:p>
        </w:tc>
        <w:tc>
          <w:tcPr>
            <w:tcW w:w="2314" w:type="dxa"/>
          </w:tcPr>
          <w:p w14:paraId="76511841" w14:textId="234B43F4" w:rsidR="006D479E" w:rsidRDefault="00A4206A" w:rsidP="000A45C1">
            <w:pPr>
              <w:cnfStyle w:val="000000100000" w:firstRow="0" w:lastRow="0" w:firstColumn="0" w:lastColumn="0" w:oddVBand="0" w:evenVBand="0" w:oddHBand="1" w:evenHBand="0" w:firstRowFirstColumn="0" w:firstRowLastColumn="0" w:lastRowFirstColumn="0" w:lastRowLastColumn="0"/>
            </w:pPr>
            <w:r>
              <w:t>216 liters stålfat</w:t>
            </w:r>
          </w:p>
        </w:tc>
      </w:tr>
      <w:tr w:rsidR="006D479E" w14:paraId="4B86C046" w14:textId="77777777" w:rsidTr="00D24DCA">
        <w:tc>
          <w:tcPr>
            <w:cnfStyle w:val="001000000000" w:firstRow="0" w:lastRow="0" w:firstColumn="1" w:lastColumn="0" w:oddVBand="0" w:evenVBand="0" w:oddHBand="0" w:evenHBand="0" w:firstRowFirstColumn="0" w:firstRowLastColumn="0" w:lastRowFirstColumn="0" w:lastRowLastColumn="0"/>
            <w:tcW w:w="2313" w:type="dxa"/>
          </w:tcPr>
          <w:p w14:paraId="7D2E981F" w14:textId="353FE72A" w:rsidR="006D479E" w:rsidRDefault="001361A7" w:rsidP="000A45C1">
            <w:r>
              <w:t>7141</w:t>
            </w:r>
          </w:p>
        </w:tc>
        <w:tc>
          <w:tcPr>
            <w:tcW w:w="2313" w:type="dxa"/>
          </w:tcPr>
          <w:p w14:paraId="7F8EE57A" w14:textId="4A06BE4D" w:rsidR="006D479E" w:rsidRDefault="00DE7B83" w:rsidP="000A45C1">
            <w:pPr>
              <w:cnfStyle w:val="000000000000" w:firstRow="0" w:lastRow="0" w:firstColumn="0" w:lastColumn="0" w:oddVBand="0" w:evenVBand="0" w:oddHBand="0" w:evenHBand="0" w:firstRowFirstColumn="0" w:firstRowLastColumn="0" w:lastRowFirstColumn="0" w:lastRowLastColumn="0"/>
            </w:pPr>
            <w:r>
              <w:t>Mineral</w:t>
            </w:r>
            <w:r w:rsidR="00807F33">
              <w:t>oljebasert boreslam og borekaks</w:t>
            </w:r>
          </w:p>
        </w:tc>
        <w:tc>
          <w:tcPr>
            <w:tcW w:w="2314" w:type="dxa"/>
          </w:tcPr>
          <w:p w14:paraId="28068237" w14:textId="2F613E3F" w:rsidR="006D479E" w:rsidRDefault="0079483D" w:rsidP="00E42250">
            <w:pPr>
              <w:jc w:val="center"/>
              <w:cnfStyle w:val="000000000000" w:firstRow="0" w:lastRow="0" w:firstColumn="0" w:lastColumn="0" w:oddVBand="0" w:evenVBand="0" w:oddHBand="0" w:evenHBand="0" w:firstRowFirstColumn="0" w:firstRowLastColumn="0" w:lastRowFirstColumn="0" w:lastRowLastColumn="0"/>
            </w:pPr>
            <w:r>
              <w:t>0</w:t>
            </w:r>
          </w:p>
        </w:tc>
        <w:tc>
          <w:tcPr>
            <w:tcW w:w="2314" w:type="dxa"/>
          </w:tcPr>
          <w:p w14:paraId="1CBE4C6D" w14:textId="000BF0EB" w:rsidR="006D479E" w:rsidRDefault="00F9608E" w:rsidP="000A45C1">
            <w:pPr>
              <w:cnfStyle w:val="000000000000" w:firstRow="0" w:lastRow="0" w:firstColumn="0" w:lastColumn="0" w:oddVBand="0" w:evenVBand="0" w:oddHBand="0" w:evenHBand="0" w:firstRowFirstColumn="0" w:firstRowLastColumn="0" w:lastRowFirstColumn="0" w:lastRowLastColumn="0"/>
            </w:pPr>
            <w:r>
              <w:t>216 liters stålfat</w:t>
            </w:r>
          </w:p>
        </w:tc>
      </w:tr>
      <w:tr w:rsidR="006D479E" w14:paraId="592A7A80" w14:textId="77777777" w:rsidTr="00D24DC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13" w:type="dxa"/>
          </w:tcPr>
          <w:p w14:paraId="0B8B0CA2" w14:textId="0577A9BC" w:rsidR="006D479E" w:rsidRDefault="001361A7" w:rsidP="000A45C1">
            <w:r>
              <w:t>7151</w:t>
            </w:r>
          </w:p>
        </w:tc>
        <w:tc>
          <w:tcPr>
            <w:tcW w:w="2313" w:type="dxa"/>
          </w:tcPr>
          <w:p w14:paraId="7070561A" w14:textId="26EBAC45" w:rsidR="006D479E" w:rsidRDefault="00FD29E0" w:rsidP="000A45C1">
            <w:pPr>
              <w:cnfStyle w:val="000000100000" w:firstRow="0" w:lastRow="0" w:firstColumn="0" w:lastColumn="0" w:oddVBand="0" w:evenVBand="0" w:oddHBand="1" w:evenHBand="0" w:firstRowFirstColumn="0" w:firstRowLastColumn="0" w:lastRowFirstColumn="0" w:lastRowLastColumn="0"/>
            </w:pPr>
            <w:r>
              <w:t>Organisk avfall med halogen</w:t>
            </w:r>
          </w:p>
        </w:tc>
        <w:tc>
          <w:tcPr>
            <w:tcW w:w="2314" w:type="dxa"/>
          </w:tcPr>
          <w:p w14:paraId="20A40694" w14:textId="33F6DA30" w:rsidR="006D479E" w:rsidRDefault="00947506" w:rsidP="00E42250">
            <w:pPr>
              <w:jc w:val="center"/>
              <w:cnfStyle w:val="000000100000" w:firstRow="0" w:lastRow="0" w:firstColumn="0" w:lastColumn="0" w:oddVBand="0" w:evenVBand="0" w:oddHBand="1" w:evenHBand="0" w:firstRowFirstColumn="0" w:firstRowLastColumn="0" w:lastRowFirstColumn="0" w:lastRowLastColumn="0"/>
            </w:pPr>
            <w:r>
              <w:t>1,5</w:t>
            </w:r>
          </w:p>
        </w:tc>
        <w:tc>
          <w:tcPr>
            <w:tcW w:w="2314" w:type="dxa"/>
          </w:tcPr>
          <w:p w14:paraId="4F9D1B3B" w14:textId="197AB92A" w:rsidR="006D479E" w:rsidRDefault="00A4206A" w:rsidP="000A45C1">
            <w:pPr>
              <w:cnfStyle w:val="000000100000" w:firstRow="0" w:lastRow="0" w:firstColumn="0" w:lastColumn="0" w:oddVBand="0" w:evenVBand="0" w:oddHBand="1" w:evenHBand="0" w:firstRowFirstColumn="0" w:firstRowLastColumn="0" w:lastRowFirstColumn="0" w:lastRowLastColumn="0"/>
            </w:pPr>
            <w:r>
              <w:t>216 liters stålfat</w:t>
            </w:r>
          </w:p>
        </w:tc>
      </w:tr>
      <w:tr w:rsidR="006D479E" w14:paraId="4EB9FE03" w14:textId="77777777" w:rsidTr="00D24DCA">
        <w:tc>
          <w:tcPr>
            <w:cnfStyle w:val="001000000000" w:firstRow="0" w:lastRow="0" w:firstColumn="1" w:lastColumn="0" w:oddVBand="0" w:evenVBand="0" w:oddHBand="0" w:evenHBand="0" w:firstRowFirstColumn="0" w:firstRowLastColumn="0" w:lastRowFirstColumn="0" w:lastRowLastColumn="0"/>
            <w:tcW w:w="2313" w:type="dxa"/>
          </w:tcPr>
          <w:p w14:paraId="4DAA790F" w14:textId="6C6184F3" w:rsidR="006D479E" w:rsidRDefault="001361A7" w:rsidP="000A45C1">
            <w:r>
              <w:t>715</w:t>
            </w:r>
            <w:r w:rsidR="00FD29E0">
              <w:t>2</w:t>
            </w:r>
          </w:p>
        </w:tc>
        <w:tc>
          <w:tcPr>
            <w:tcW w:w="2313" w:type="dxa"/>
          </w:tcPr>
          <w:p w14:paraId="1FF31842" w14:textId="31CD0E1D" w:rsidR="006D479E" w:rsidRDefault="00FD29E0" w:rsidP="000A45C1">
            <w:pPr>
              <w:cnfStyle w:val="000000000000" w:firstRow="0" w:lastRow="0" w:firstColumn="0" w:lastColumn="0" w:oddVBand="0" w:evenVBand="0" w:oddHBand="0" w:evenHBand="0" w:firstRowFirstColumn="0" w:firstRowLastColumn="0" w:lastRowFirstColumn="0" w:lastRowLastColumn="0"/>
            </w:pPr>
            <w:r>
              <w:t>Organisk avfall uten halogen</w:t>
            </w:r>
          </w:p>
        </w:tc>
        <w:tc>
          <w:tcPr>
            <w:tcW w:w="2314" w:type="dxa"/>
          </w:tcPr>
          <w:p w14:paraId="4BF64D5B" w14:textId="69A6E723" w:rsidR="006D479E" w:rsidRDefault="00A63ABD" w:rsidP="00E42250">
            <w:pPr>
              <w:jc w:val="center"/>
              <w:cnfStyle w:val="000000000000" w:firstRow="0" w:lastRow="0" w:firstColumn="0" w:lastColumn="0" w:oddVBand="0" w:evenVBand="0" w:oddHBand="0" w:evenHBand="0" w:firstRowFirstColumn="0" w:firstRowLastColumn="0" w:lastRowFirstColumn="0" w:lastRowLastColumn="0"/>
            </w:pPr>
            <w:r>
              <w:t>3</w:t>
            </w:r>
            <w:r w:rsidR="00947506">
              <w:t>,</w:t>
            </w:r>
            <w:r>
              <w:t>7</w:t>
            </w:r>
          </w:p>
        </w:tc>
        <w:tc>
          <w:tcPr>
            <w:tcW w:w="2314" w:type="dxa"/>
          </w:tcPr>
          <w:p w14:paraId="43026A6F" w14:textId="141E4BB7" w:rsidR="006D479E" w:rsidRDefault="00A4206A" w:rsidP="000A45C1">
            <w:pPr>
              <w:cnfStyle w:val="000000000000" w:firstRow="0" w:lastRow="0" w:firstColumn="0" w:lastColumn="0" w:oddVBand="0" w:evenVBand="0" w:oddHBand="0" w:evenHBand="0" w:firstRowFirstColumn="0" w:firstRowLastColumn="0" w:lastRowFirstColumn="0" w:lastRowLastColumn="0"/>
            </w:pPr>
            <w:r>
              <w:t>216 liters stålfat</w:t>
            </w:r>
          </w:p>
        </w:tc>
      </w:tr>
      <w:tr w:rsidR="006D479E" w14:paraId="2FF29413" w14:textId="77777777" w:rsidTr="00D24DC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13" w:type="dxa"/>
          </w:tcPr>
          <w:p w14:paraId="5052A330" w14:textId="551FDCE5" w:rsidR="006D479E" w:rsidRDefault="00AB2971" w:rsidP="000A45C1">
            <w:r>
              <w:t>7152-t</w:t>
            </w:r>
          </w:p>
        </w:tc>
        <w:tc>
          <w:tcPr>
            <w:tcW w:w="2313" w:type="dxa"/>
          </w:tcPr>
          <w:p w14:paraId="0D4B4A13" w14:textId="0074B97A" w:rsidR="006D479E" w:rsidRDefault="00FD29E0" w:rsidP="000A45C1">
            <w:pPr>
              <w:cnfStyle w:val="000000100000" w:firstRow="0" w:lastRow="0" w:firstColumn="0" w:lastColumn="0" w:oddVBand="0" w:evenVBand="0" w:oddHBand="1" w:evenHBand="0" w:firstRowFirstColumn="0" w:firstRowLastColumn="0" w:lastRowFirstColumn="0" w:lastRowLastColumn="0"/>
            </w:pPr>
            <w:r>
              <w:t>Tjære</w:t>
            </w:r>
          </w:p>
        </w:tc>
        <w:tc>
          <w:tcPr>
            <w:tcW w:w="2314" w:type="dxa"/>
          </w:tcPr>
          <w:p w14:paraId="1C656204" w14:textId="255F3ABA" w:rsidR="006D479E" w:rsidRDefault="00A63ABD" w:rsidP="00E42250">
            <w:pPr>
              <w:jc w:val="center"/>
              <w:cnfStyle w:val="000000100000" w:firstRow="0" w:lastRow="0" w:firstColumn="0" w:lastColumn="0" w:oddVBand="0" w:evenVBand="0" w:oddHBand="1" w:evenHBand="0" w:firstRowFirstColumn="0" w:firstRowLastColumn="0" w:lastRowFirstColumn="0" w:lastRowLastColumn="0"/>
            </w:pPr>
            <w:r>
              <w:t>1,3</w:t>
            </w:r>
          </w:p>
        </w:tc>
        <w:tc>
          <w:tcPr>
            <w:tcW w:w="2314" w:type="dxa"/>
          </w:tcPr>
          <w:p w14:paraId="786E063F" w14:textId="694B5B95" w:rsidR="006D479E" w:rsidRDefault="00A4206A" w:rsidP="000A45C1">
            <w:pPr>
              <w:cnfStyle w:val="000000100000" w:firstRow="0" w:lastRow="0" w:firstColumn="0" w:lastColumn="0" w:oddVBand="0" w:evenVBand="0" w:oddHBand="1" w:evenHBand="0" w:firstRowFirstColumn="0" w:firstRowLastColumn="0" w:lastRowFirstColumn="0" w:lastRowLastColumn="0"/>
            </w:pPr>
            <w:r>
              <w:t>216 liters stålfat</w:t>
            </w:r>
          </w:p>
        </w:tc>
      </w:tr>
      <w:tr w:rsidR="006D479E" w14:paraId="53BA95EC" w14:textId="77777777" w:rsidTr="00D24DCA">
        <w:tc>
          <w:tcPr>
            <w:cnfStyle w:val="001000000000" w:firstRow="0" w:lastRow="0" w:firstColumn="1" w:lastColumn="0" w:oddVBand="0" w:evenVBand="0" w:oddHBand="0" w:evenHBand="0" w:firstRowFirstColumn="0" w:firstRowLastColumn="0" w:lastRowFirstColumn="0" w:lastRowLastColumn="0"/>
            <w:tcW w:w="2313" w:type="dxa"/>
          </w:tcPr>
          <w:p w14:paraId="08277A0B" w14:textId="6AFB4F54" w:rsidR="006D479E" w:rsidRDefault="00AB2971" w:rsidP="000A45C1">
            <w:r>
              <w:t>7165</w:t>
            </w:r>
          </w:p>
        </w:tc>
        <w:tc>
          <w:tcPr>
            <w:tcW w:w="2313" w:type="dxa"/>
          </w:tcPr>
          <w:p w14:paraId="6D81A301" w14:textId="60BAF629" w:rsidR="006D479E" w:rsidRDefault="00FD29E0" w:rsidP="000A45C1">
            <w:pPr>
              <w:cnfStyle w:val="000000000000" w:firstRow="0" w:lastRow="0" w:firstColumn="0" w:lastColumn="0" w:oddVBand="0" w:evenVBand="0" w:oddHBand="0" w:evenHBand="0" w:firstRowFirstColumn="0" w:firstRowLastColumn="0" w:lastRowFirstColumn="0" w:lastRowLastColumn="0"/>
            </w:pPr>
            <w:r>
              <w:t>Prosessvann, vaskevann</w:t>
            </w:r>
          </w:p>
        </w:tc>
        <w:tc>
          <w:tcPr>
            <w:tcW w:w="2314" w:type="dxa"/>
          </w:tcPr>
          <w:p w14:paraId="2157413F" w14:textId="5BD99D97" w:rsidR="006D479E" w:rsidRDefault="0079483D" w:rsidP="00E42250">
            <w:pPr>
              <w:jc w:val="center"/>
              <w:cnfStyle w:val="000000000000" w:firstRow="0" w:lastRow="0" w:firstColumn="0" w:lastColumn="0" w:oddVBand="0" w:evenVBand="0" w:oddHBand="0" w:evenHBand="0" w:firstRowFirstColumn="0" w:firstRowLastColumn="0" w:lastRowFirstColumn="0" w:lastRowLastColumn="0"/>
            </w:pPr>
            <w:r>
              <w:t>12,</w:t>
            </w:r>
            <w:r w:rsidR="00282EE9">
              <w:t>2</w:t>
            </w:r>
          </w:p>
        </w:tc>
        <w:tc>
          <w:tcPr>
            <w:tcW w:w="2314" w:type="dxa"/>
          </w:tcPr>
          <w:p w14:paraId="2B6EC64F" w14:textId="627A2A44" w:rsidR="006D479E" w:rsidRDefault="004C09EE" w:rsidP="000A45C1">
            <w:pPr>
              <w:cnfStyle w:val="000000000000" w:firstRow="0" w:lastRow="0" w:firstColumn="0" w:lastColumn="0" w:oddVBand="0" w:evenVBand="0" w:oddHBand="0" w:evenHBand="0" w:firstRowFirstColumn="0" w:firstRowLastColumn="0" w:lastRowFirstColumn="0" w:lastRowLastColumn="0"/>
            </w:pPr>
            <w:r>
              <w:t>UN godkjent IBC</w:t>
            </w:r>
          </w:p>
        </w:tc>
      </w:tr>
      <w:tr w:rsidR="006D479E" w14:paraId="048A53D0" w14:textId="77777777" w:rsidTr="00D24DC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13" w:type="dxa"/>
          </w:tcPr>
          <w:p w14:paraId="053C51F7" w14:textId="61FEAE96" w:rsidR="006D479E" w:rsidRDefault="00AB2971" w:rsidP="000A45C1">
            <w:r>
              <w:t>7220</w:t>
            </w:r>
          </w:p>
        </w:tc>
        <w:tc>
          <w:tcPr>
            <w:tcW w:w="2313" w:type="dxa"/>
          </w:tcPr>
          <w:p w14:paraId="76211691" w14:textId="00C1D40F" w:rsidR="006D479E" w:rsidRDefault="00FD29E0" w:rsidP="000A45C1">
            <w:pPr>
              <w:cnfStyle w:val="000000100000" w:firstRow="0" w:lastRow="0" w:firstColumn="0" w:lastColumn="0" w:oddVBand="0" w:evenVBand="0" w:oddHBand="1" w:evenHBand="0" w:firstRowFirstColumn="0" w:firstRowLastColumn="0" w:lastRowFirstColumn="0" w:lastRowLastColumn="0"/>
            </w:pPr>
            <w:r>
              <w:t>Fotokjemikalier</w:t>
            </w:r>
          </w:p>
        </w:tc>
        <w:tc>
          <w:tcPr>
            <w:tcW w:w="2314" w:type="dxa"/>
          </w:tcPr>
          <w:p w14:paraId="6E6BAE76" w14:textId="0027CED5" w:rsidR="006D479E" w:rsidRDefault="009454C3" w:rsidP="00E42250">
            <w:pPr>
              <w:jc w:val="center"/>
              <w:cnfStyle w:val="000000100000" w:firstRow="0" w:lastRow="0" w:firstColumn="0" w:lastColumn="0" w:oddVBand="0" w:evenVBand="0" w:oddHBand="1" w:evenHBand="0" w:firstRowFirstColumn="0" w:firstRowLastColumn="0" w:lastRowFirstColumn="0" w:lastRowLastColumn="0"/>
            </w:pPr>
            <w:r>
              <w:t>1,3</w:t>
            </w:r>
          </w:p>
        </w:tc>
        <w:tc>
          <w:tcPr>
            <w:tcW w:w="2314" w:type="dxa"/>
          </w:tcPr>
          <w:p w14:paraId="3410D363" w14:textId="0D117DC4" w:rsidR="006D479E" w:rsidRDefault="00A924B1" w:rsidP="000A45C1">
            <w:pPr>
              <w:cnfStyle w:val="000000100000" w:firstRow="0" w:lastRow="0" w:firstColumn="0" w:lastColumn="0" w:oddVBand="0" w:evenVBand="0" w:oddHBand="1" w:evenHBand="0" w:firstRowFirstColumn="0" w:firstRowLastColumn="0" w:lastRowFirstColumn="0" w:lastRowLastColumn="0"/>
            </w:pPr>
            <w:r>
              <w:t>216 liters stålfat</w:t>
            </w:r>
          </w:p>
        </w:tc>
      </w:tr>
      <w:tr w:rsidR="006D479E" w14:paraId="27372576" w14:textId="77777777" w:rsidTr="00D24DCA">
        <w:tc>
          <w:tcPr>
            <w:cnfStyle w:val="001000000000" w:firstRow="0" w:lastRow="0" w:firstColumn="1" w:lastColumn="0" w:oddVBand="0" w:evenVBand="0" w:oddHBand="0" w:evenHBand="0" w:firstRowFirstColumn="0" w:firstRowLastColumn="0" w:lastRowFirstColumn="0" w:lastRowLastColumn="0"/>
            <w:tcW w:w="2313" w:type="dxa"/>
          </w:tcPr>
          <w:p w14:paraId="49BDF3AE" w14:textId="61201FC8" w:rsidR="006D479E" w:rsidRDefault="00AB2971" w:rsidP="000A45C1">
            <w:r>
              <w:t>7230</w:t>
            </w:r>
          </w:p>
        </w:tc>
        <w:tc>
          <w:tcPr>
            <w:tcW w:w="2313" w:type="dxa"/>
          </w:tcPr>
          <w:p w14:paraId="173A3EFE" w14:textId="044D5539" w:rsidR="006D479E" w:rsidRDefault="00FD29E0" w:rsidP="000A45C1">
            <w:pPr>
              <w:cnfStyle w:val="000000000000" w:firstRow="0" w:lastRow="0" w:firstColumn="0" w:lastColumn="0" w:oddVBand="0" w:evenVBand="0" w:oddHBand="0" w:evenHBand="0" w:firstRowFirstColumn="0" w:firstRowLastColumn="0" w:lastRowFirstColumn="0" w:lastRowLastColumn="0"/>
            </w:pPr>
            <w:r>
              <w:t>Halon</w:t>
            </w:r>
          </w:p>
        </w:tc>
        <w:tc>
          <w:tcPr>
            <w:tcW w:w="2314" w:type="dxa"/>
          </w:tcPr>
          <w:p w14:paraId="308F5584" w14:textId="2AF15E9A" w:rsidR="006D479E" w:rsidRDefault="00ED56FC" w:rsidP="00E42250">
            <w:pPr>
              <w:jc w:val="center"/>
              <w:cnfStyle w:val="000000000000" w:firstRow="0" w:lastRow="0" w:firstColumn="0" w:lastColumn="0" w:oddVBand="0" w:evenVBand="0" w:oddHBand="0" w:evenHBand="0" w:firstRowFirstColumn="0" w:firstRowLastColumn="0" w:lastRowFirstColumn="0" w:lastRowLastColumn="0"/>
            </w:pPr>
            <w:r>
              <w:t>0,095</w:t>
            </w:r>
          </w:p>
        </w:tc>
        <w:tc>
          <w:tcPr>
            <w:tcW w:w="2314" w:type="dxa"/>
          </w:tcPr>
          <w:p w14:paraId="05D0681F" w14:textId="2E02F422" w:rsidR="006D479E" w:rsidRDefault="00965C48" w:rsidP="000A45C1">
            <w:pPr>
              <w:cnfStyle w:val="000000000000" w:firstRow="0" w:lastRow="0" w:firstColumn="0" w:lastColumn="0" w:oddVBand="0" w:evenVBand="0" w:oddHBand="0" w:evenHBand="0" w:firstRowFirstColumn="0" w:firstRowLastColumn="0" w:lastRowFirstColumn="0" w:lastRowLastColumn="0"/>
            </w:pPr>
            <w:r>
              <w:t>Pall med karmer</w:t>
            </w:r>
          </w:p>
        </w:tc>
      </w:tr>
      <w:tr w:rsidR="006D479E" w14:paraId="36108716" w14:textId="77777777" w:rsidTr="00D24DC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13" w:type="dxa"/>
          </w:tcPr>
          <w:p w14:paraId="09A4DC30" w14:textId="6D9D36C0" w:rsidR="006D479E" w:rsidRDefault="00AB2971" w:rsidP="000A45C1">
            <w:r>
              <w:t>7240</w:t>
            </w:r>
          </w:p>
        </w:tc>
        <w:tc>
          <w:tcPr>
            <w:tcW w:w="2313" w:type="dxa"/>
          </w:tcPr>
          <w:p w14:paraId="149FD962" w14:textId="1B8A68F5" w:rsidR="006D479E" w:rsidRDefault="00FD29E0" w:rsidP="000A45C1">
            <w:pPr>
              <w:cnfStyle w:val="000000100000" w:firstRow="0" w:lastRow="0" w:firstColumn="0" w:lastColumn="0" w:oddVBand="0" w:evenVBand="0" w:oddHBand="1" w:evenHBand="0" w:firstRowFirstColumn="0" w:firstRowLastColumn="0" w:lastRowFirstColumn="0" w:lastRowLastColumn="0"/>
            </w:pPr>
            <w:r>
              <w:t>KFK-gass</w:t>
            </w:r>
          </w:p>
        </w:tc>
        <w:tc>
          <w:tcPr>
            <w:tcW w:w="2314" w:type="dxa"/>
          </w:tcPr>
          <w:p w14:paraId="53634411" w14:textId="5D9F35DB" w:rsidR="006D479E" w:rsidRDefault="003334EE" w:rsidP="00E42250">
            <w:pPr>
              <w:jc w:val="center"/>
              <w:cnfStyle w:val="000000100000" w:firstRow="0" w:lastRow="0" w:firstColumn="0" w:lastColumn="0" w:oddVBand="0" w:evenVBand="0" w:oddHBand="1" w:evenHBand="0" w:firstRowFirstColumn="0" w:firstRowLastColumn="0" w:lastRowFirstColumn="0" w:lastRowLastColumn="0"/>
            </w:pPr>
            <w:r>
              <w:t>0,144</w:t>
            </w:r>
          </w:p>
        </w:tc>
        <w:tc>
          <w:tcPr>
            <w:tcW w:w="2314" w:type="dxa"/>
          </w:tcPr>
          <w:p w14:paraId="2237143F" w14:textId="5189C978" w:rsidR="006D479E" w:rsidRDefault="00965C48" w:rsidP="000A45C1">
            <w:pPr>
              <w:cnfStyle w:val="000000100000" w:firstRow="0" w:lastRow="0" w:firstColumn="0" w:lastColumn="0" w:oddVBand="0" w:evenVBand="0" w:oddHBand="1" w:evenHBand="0" w:firstRowFirstColumn="0" w:firstRowLastColumn="0" w:lastRowFirstColumn="0" w:lastRowLastColumn="0"/>
            </w:pPr>
            <w:r>
              <w:t>Pall med karmer</w:t>
            </w:r>
          </w:p>
        </w:tc>
      </w:tr>
      <w:tr w:rsidR="006D479E" w14:paraId="5A2F3CB3" w14:textId="77777777" w:rsidTr="00D24DCA">
        <w:tc>
          <w:tcPr>
            <w:cnfStyle w:val="001000000000" w:firstRow="0" w:lastRow="0" w:firstColumn="1" w:lastColumn="0" w:oddVBand="0" w:evenVBand="0" w:oddHBand="0" w:evenHBand="0" w:firstRowFirstColumn="0" w:firstRowLastColumn="0" w:lastRowFirstColumn="0" w:lastRowLastColumn="0"/>
            <w:tcW w:w="2313" w:type="dxa"/>
          </w:tcPr>
          <w:p w14:paraId="3BC588A8" w14:textId="252FCB6D" w:rsidR="006D479E" w:rsidRDefault="00AB2971" w:rsidP="000A45C1">
            <w:r>
              <w:t>7261</w:t>
            </w:r>
          </w:p>
        </w:tc>
        <w:tc>
          <w:tcPr>
            <w:tcW w:w="2313" w:type="dxa"/>
          </w:tcPr>
          <w:p w14:paraId="24186296" w14:textId="73E3B321" w:rsidR="006D479E" w:rsidRDefault="00BE0F0B" w:rsidP="000A45C1">
            <w:pPr>
              <w:cnfStyle w:val="000000000000" w:firstRow="0" w:lastRow="0" w:firstColumn="0" w:lastColumn="0" w:oddVBand="0" w:evenVBand="0" w:oddHBand="0" w:evenHBand="0" w:firstRowFirstColumn="0" w:firstRowLastColumn="0" w:lastRowFirstColumn="0" w:lastRowLastColumn="0"/>
            </w:pPr>
            <w:r>
              <w:t>Gass under trykk</w:t>
            </w:r>
          </w:p>
        </w:tc>
        <w:tc>
          <w:tcPr>
            <w:tcW w:w="2314" w:type="dxa"/>
          </w:tcPr>
          <w:p w14:paraId="568AC7E4" w14:textId="4BB6EE9B" w:rsidR="006D479E" w:rsidRDefault="00282EE9" w:rsidP="00E42250">
            <w:pPr>
              <w:jc w:val="center"/>
              <w:cnfStyle w:val="000000000000" w:firstRow="0" w:lastRow="0" w:firstColumn="0" w:lastColumn="0" w:oddVBand="0" w:evenVBand="0" w:oddHBand="0" w:evenHBand="0" w:firstRowFirstColumn="0" w:firstRowLastColumn="0" w:lastRowFirstColumn="0" w:lastRowLastColumn="0"/>
            </w:pPr>
            <w:r>
              <w:t>10</w:t>
            </w:r>
            <w:r w:rsidR="002612EA">
              <w:t>,3</w:t>
            </w:r>
          </w:p>
        </w:tc>
        <w:tc>
          <w:tcPr>
            <w:tcW w:w="2314" w:type="dxa"/>
          </w:tcPr>
          <w:p w14:paraId="252366E6" w14:textId="65FDB807" w:rsidR="006D479E" w:rsidRDefault="00965C48" w:rsidP="000A45C1">
            <w:pPr>
              <w:cnfStyle w:val="000000000000" w:firstRow="0" w:lastRow="0" w:firstColumn="0" w:lastColumn="0" w:oddVBand="0" w:evenVBand="0" w:oddHBand="0" w:evenHBand="0" w:firstRowFirstColumn="0" w:firstRowLastColumn="0" w:lastRowFirstColumn="0" w:lastRowLastColumn="0"/>
            </w:pPr>
            <w:r>
              <w:t>Pall med karmer</w:t>
            </w:r>
          </w:p>
        </w:tc>
      </w:tr>
      <w:tr w:rsidR="00DC1092" w14:paraId="630C3734" w14:textId="77777777" w:rsidTr="00D24DC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13" w:type="dxa"/>
          </w:tcPr>
          <w:p w14:paraId="0A7F2BC2" w14:textId="0129D6C1" w:rsidR="00DC1092" w:rsidRDefault="00DC1092" w:rsidP="000A45C1">
            <w:r>
              <w:t>7261</w:t>
            </w:r>
          </w:p>
        </w:tc>
        <w:tc>
          <w:tcPr>
            <w:tcW w:w="2313" w:type="dxa"/>
          </w:tcPr>
          <w:p w14:paraId="4BBE6600" w14:textId="773CE940" w:rsidR="00DC1092" w:rsidRDefault="00E618EE" w:rsidP="000A45C1">
            <w:pPr>
              <w:cnfStyle w:val="000000100000" w:firstRow="0" w:lastRow="0" w:firstColumn="0" w:lastColumn="0" w:oddVBand="0" w:evenVBand="0" w:oddHBand="1" w:evenHBand="0" w:firstRowFirstColumn="0" w:firstRowLastColumn="0" w:lastRowFirstColumn="0" w:lastRowLastColumn="0"/>
            </w:pPr>
            <w:r>
              <w:t>Gass under trykk, oksiderende</w:t>
            </w:r>
          </w:p>
        </w:tc>
        <w:tc>
          <w:tcPr>
            <w:tcW w:w="2314" w:type="dxa"/>
          </w:tcPr>
          <w:p w14:paraId="625BF480" w14:textId="77163113" w:rsidR="00DC1092" w:rsidRDefault="003E567E" w:rsidP="00E42250">
            <w:pPr>
              <w:jc w:val="center"/>
              <w:cnfStyle w:val="000000100000" w:firstRow="0" w:lastRow="0" w:firstColumn="0" w:lastColumn="0" w:oddVBand="0" w:evenVBand="0" w:oddHBand="1" w:evenHBand="0" w:firstRowFirstColumn="0" w:firstRowLastColumn="0" w:lastRowFirstColumn="0" w:lastRowLastColumn="0"/>
            </w:pPr>
            <w:r>
              <w:t>56,6</w:t>
            </w:r>
          </w:p>
        </w:tc>
        <w:tc>
          <w:tcPr>
            <w:tcW w:w="2314" w:type="dxa"/>
          </w:tcPr>
          <w:p w14:paraId="7CBFBEEB" w14:textId="4D9EF3D9" w:rsidR="00DC1092" w:rsidRDefault="00965C48" w:rsidP="000A45C1">
            <w:pPr>
              <w:cnfStyle w:val="000000100000" w:firstRow="0" w:lastRow="0" w:firstColumn="0" w:lastColumn="0" w:oddVBand="0" w:evenVBand="0" w:oddHBand="1" w:evenHBand="0" w:firstRowFirstColumn="0" w:firstRowLastColumn="0" w:lastRowFirstColumn="0" w:lastRowLastColumn="0"/>
            </w:pPr>
            <w:r>
              <w:t>Pall med karmer</w:t>
            </w:r>
          </w:p>
        </w:tc>
      </w:tr>
      <w:tr w:rsidR="00E618EE" w14:paraId="1DB6A519" w14:textId="77777777" w:rsidTr="00D24DCA">
        <w:tc>
          <w:tcPr>
            <w:cnfStyle w:val="001000000000" w:firstRow="0" w:lastRow="0" w:firstColumn="1" w:lastColumn="0" w:oddVBand="0" w:evenVBand="0" w:oddHBand="0" w:evenHBand="0" w:firstRowFirstColumn="0" w:firstRowLastColumn="0" w:lastRowFirstColumn="0" w:lastRowLastColumn="0"/>
            <w:tcW w:w="2313" w:type="dxa"/>
          </w:tcPr>
          <w:p w14:paraId="50339849" w14:textId="03B810B2" w:rsidR="00E618EE" w:rsidRDefault="00E618EE" w:rsidP="000A45C1">
            <w:r>
              <w:t>7261</w:t>
            </w:r>
          </w:p>
        </w:tc>
        <w:tc>
          <w:tcPr>
            <w:tcW w:w="2313" w:type="dxa"/>
          </w:tcPr>
          <w:p w14:paraId="6665FB8A" w14:textId="262536B3" w:rsidR="00E618EE" w:rsidRDefault="00E618EE" w:rsidP="000A45C1">
            <w:pPr>
              <w:cnfStyle w:val="000000000000" w:firstRow="0" w:lastRow="0" w:firstColumn="0" w:lastColumn="0" w:oddVBand="0" w:evenVBand="0" w:oddHBand="0" w:evenHBand="0" w:firstRowFirstColumn="0" w:firstRowLastColumn="0" w:lastRowFirstColumn="0" w:lastRowLastColumn="0"/>
            </w:pPr>
            <w:r>
              <w:t>Gass under trykk, brannfarlig</w:t>
            </w:r>
          </w:p>
        </w:tc>
        <w:tc>
          <w:tcPr>
            <w:tcW w:w="2314" w:type="dxa"/>
          </w:tcPr>
          <w:p w14:paraId="716FC0DC" w14:textId="558B2C5D" w:rsidR="00E618EE" w:rsidRDefault="001F519F" w:rsidP="00E42250">
            <w:pPr>
              <w:jc w:val="center"/>
              <w:cnfStyle w:val="000000000000" w:firstRow="0" w:lastRow="0" w:firstColumn="0" w:lastColumn="0" w:oddVBand="0" w:evenVBand="0" w:oddHBand="0" w:evenHBand="0" w:firstRowFirstColumn="0" w:firstRowLastColumn="0" w:lastRowFirstColumn="0" w:lastRowLastColumn="0"/>
            </w:pPr>
            <w:r>
              <w:t>25</w:t>
            </w:r>
            <w:r w:rsidR="00332351">
              <w:t>,0</w:t>
            </w:r>
          </w:p>
        </w:tc>
        <w:tc>
          <w:tcPr>
            <w:tcW w:w="2314" w:type="dxa"/>
          </w:tcPr>
          <w:p w14:paraId="6746AF0E" w14:textId="2807C861" w:rsidR="00E618EE" w:rsidRDefault="00965C48" w:rsidP="000A45C1">
            <w:pPr>
              <w:cnfStyle w:val="000000000000" w:firstRow="0" w:lastRow="0" w:firstColumn="0" w:lastColumn="0" w:oddVBand="0" w:evenVBand="0" w:oddHBand="0" w:evenHBand="0" w:firstRowFirstColumn="0" w:firstRowLastColumn="0" w:lastRowFirstColumn="0" w:lastRowLastColumn="0"/>
            </w:pPr>
            <w:r>
              <w:t>Pall med karmer</w:t>
            </w:r>
          </w:p>
        </w:tc>
      </w:tr>
      <w:tr w:rsidR="006D479E" w14:paraId="2FF86FD4" w14:textId="77777777" w:rsidTr="00D24DC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13" w:type="dxa"/>
          </w:tcPr>
          <w:p w14:paraId="6138933D" w14:textId="7141E481" w:rsidR="006D479E" w:rsidRDefault="00AB2971" w:rsidP="000A45C1">
            <w:r>
              <w:t>7261</w:t>
            </w:r>
          </w:p>
        </w:tc>
        <w:tc>
          <w:tcPr>
            <w:tcW w:w="2313" w:type="dxa"/>
          </w:tcPr>
          <w:p w14:paraId="527580CC" w14:textId="63493AFF" w:rsidR="006D479E" w:rsidRDefault="00DC1092" w:rsidP="000A45C1">
            <w:pPr>
              <w:cnfStyle w:val="000000100000" w:firstRow="0" w:lastRow="0" w:firstColumn="0" w:lastColumn="0" w:oddVBand="0" w:evenVBand="0" w:oddHBand="1" w:evenHBand="0" w:firstRowFirstColumn="0" w:firstRowLastColumn="0" w:lastRowFirstColumn="0" w:lastRowLastColumn="0"/>
            </w:pPr>
            <w:r>
              <w:t>Lightere</w:t>
            </w:r>
          </w:p>
        </w:tc>
        <w:tc>
          <w:tcPr>
            <w:tcW w:w="2314" w:type="dxa"/>
          </w:tcPr>
          <w:p w14:paraId="00DAF2B2" w14:textId="32B8D3E9" w:rsidR="006D479E" w:rsidRDefault="003334EE" w:rsidP="00E42250">
            <w:pPr>
              <w:jc w:val="center"/>
              <w:cnfStyle w:val="000000100000" w:firstRow="0" w:lastRow="0" w:firstColumn="0" w:lastColumn="0" w:oddVBand="0" w:evenVBand="0" w:oddHBand="1" w:evenHBand="0" w:firstRowFirstColumn="0" w:firstRowLastColumn="0" w:lastRowFirstColumn="0" w:lastRowLastColumn="0"/>
            </w:pPr>
            <w:r>
              <w:t>1,</w:t>
            </w:r>
            <w:r w:rsidR="006338AF">
              <w:t>7</w:t>
            </w:r>
          </w:p>
        </w:tc>
        <w:tc>
          <w:tcPr>
            <w:tcW w:w="2314" w:type="dxa"/>
          </w:tcPr>
          <w:p w14:paraId="6A9D4F4F" w14:textId="21A51A98" w:rsidR="006D479E" w:rsidRDefault="00F9608E" w:rsidP="000A45C1">
            <w:pPr>
              <w:cnfStyle w:val="000000100000" w:firstRow="0" w:lastRow="0" w:firstColumn="0" w:lastColumn="0" w:oddVBand="0" w:evenVBand="0" w:oddHBand="1" w:evenHBand="0" w:firstRowFirstColumn="0" w:firstRowLastColumn="0" w:lastRowFirstColumn="0" w:lastRowLastColumn="0"/>
            </w:pPr>
            <w:r>
              <w:t>60 liters plastfat</w:t>
            </w:r>
          </w:p>
        </w:tc>
      </w:tr>
      <w:tr w:rsidR="006D479E" w14:paraId="38DBE7BF" w14:textId="77777777" w:rsidTr="00D24DCA">
        <w:tc>
          <w:tcPr>
            <w:cnfStyle w:val="001000000000" w:firstRow="0" w:lastRow="0" w:firstColumn="1" w:lastColumn="0" w:oddVBand="0" w:evenVBand="0" w:oddHBand="0" w:evenHBand="0" w:firstRowFirstColumn="0" w:firstRowLastColumn="0" w:lastRowFirstColumn="0" w:lastRowLastColumn="0"/>
            <w:tcW w:w="2313" w:type="dxa"/>
          </w:tcPr>
          <w:p w14:paraId="68E6ED0F" w14:textId="615E2FCF" w:rsidR="006D479E" w:rsidRDefault="00AB2971" w:rsidP="000A45C1">
            <w:r>
              <w:t>7261</w:t>
            </w:r>
          </w:p>
        </w:tc>
        <w:tc>
          <w:tcPr>
            <w:tcW w:w="2313" w:type="dxa"/>
          </w:tcPr>
          <w:p w14:paraId="7E213881" w14:textId="0FD4B101" w:rsidR="006D479E" w:rsidRDefault="00E618EE" w:rsidP="000A45C1">
            <w:pPr>
              <w:cnfStyle w:val="000000000000" w:firstRow="0" w:lastRow="0" w:firstColumn="0" w:lastColumn="0" w:oddVBand="0" w:evenVBand="0" w:oddHBand="0" w:evenHBand="0" w:firstRowFirstColumn="0" w:firstRowLastColumn="0" w:lastRowFirstColumn="0" w:lastRowLastColumn="0"/>
            </w:pPr>
            <w:r>
              <w:t>Brannslukkere</w:t>
            </w:r>
          </w:p>
        </w:tc>
        <w:tc>
          <w:tcPr>
            <w:tcW w:w="2314" w:type="dxa"/>
          </w:tcPr>
          <w:p w14:paraId="5B81A7D2" w14:textId="527E7082" w:rsidR="006D479E" w:rsidRDefault="00332351" w:rsidP="00E42250">
            <w:pPr>
              <w:jc w:val="center"/>
              <w:cnfStyle w:val="000000000000" w:firstRow="0" w:lastRow="0" w:firstColumn="0" w:lastColumn="0" w:oddVBand="0" w:evenVBand="0" w:oddHBand="0" w:evenHBand="0" w:firstRowFirstColumn="0" w:firstRowLastColumn="0" w:lastRowFirstColumn="0" w:lastRowLastColumn="0"/>
            </w:pPr>
            <w:r>
              <w:t>84,2</w:t>
            </w:r>
          </w:p>
        </w:tc>
        <w:tc>
          <w:tcPr>
            <w:tcW w:w="2314" w:type="dxa"/>
          </w:tcPr>
          <w:p w14:paraId="180FFFFA" w14:textId="7BAC7A86" w:rsidR="006D479E" w:rsidRDefault="00965C48" w:rsidP="000A45C1">
            <w:pPr>
              <w:cnfStyle w:val="000000000000" w:firstRow="0" w:lastRow="0" w:firstColumn="0" w:lastColumn="0" w:oddVBand="0" w:evenVBand="0" w:oddHBand="0" w:evenHBand="0" w:firstRowFirstColumn="0" w:firstRowLastColumn="0" w:lastRowFirstColumn="0" w:lastRowLastColumn="0"/>
            </w:pPr>
            <w:r>
              <w:t>Pall med karmer</w:t>
            </w:r>
          </w:p>
        </w:tc>
      </w:tr>
    </w:tbl>
    <w:p w14:paraId="213489EB" w14:textId="77777777" w:rsidR="000A45C1" w:rsidRPr="000A45C1" w:rsidRDefault="000A45C1" w:rsidP="000A45C1"/>
    <w:p w14:paraId="47638EAD" w14:textId="77777777" w:rsidR="000D1B65" w:rsidRPr="000D1B65" w:rsidRDefault="000D1B65" w:rsidP="000D1B65"/>
    <w:p w14:paraId="6B065F91" w14:textId="77777777" w:rsidR="00456AD6" w:rsidRDefault="00456AD6">
      <w:pPr>
        <w:spacing w:after="160" w:line="259" w:lineRule="auto"/>
      </w:pPr>
    </w:p>
    <w:sectPr w:rsidR="00456AD6" w:rsidSect="00E5673B">
      <w:headerReference w:type="even" r:id="rId31"/>
      <w:headerReference w:type="default" r:id="rId32"/>
      <w:footerReference w:type="even" r:id="rId33"/>
      <w:footerReference w:type="default" r:id="rId34"/>
      <w:headerReference w:type="first" r:id="rId35"/>
      <w:pgSz w:w="11906" w:h="16838"/>
      <w:pgMar w:top="1304" w:right="1338" w:bottom="1418" w:left="1304" w:header="567" w:footer="567"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88D2E82" w14:textId="77777777" w:rsidR="00635198" w:rsidRDefault="00635198" w:rsidP="005D093C">
      <w:pPr>
        <w:spacing w:after="0" w:line="240" w:lineRule="auto"/>
      </w:pPr>
      <w:r>
        <w:separator/>
      </w:r>
    </w:p>
  </w:endnote>
  <w:endnote w:type="continuationSeparator" w:id="0">
    <w:p w14:paraId="22336B47" w14:textId="77777777" w:rsidR="00635198" w:rsidRDefault="00635198" w:rsidP="005D093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Oslo Sans Office">
    <w:altName w:val="Cambria"/>
    <w:panose1 w:val="00000000000000000000"/>
    <w:charset w:val="00"/>
    <w:family w:val="roman"/>
    <w:notTrueType/>
    <w:pitch w:val="default"/>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roman"/>
    <w:pitch w:val="fixed"/>
    <w:sig w:usb0="00000001" w:usb1="08070000" w:usb2="00000010" w:usb3="00000000" w:csb0="00020000"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346839631"/>
      <w:docPartObj>
        <w:docPartGallery w:val="Page Numbers (Bottom of Page)"/>
        <w:docPartUnique/>
      </w:docPartObj>
    </w:sdtPr>
    <w:sdtEndPr/>
    <w:sdtContent>
      <w:p w14:paraId="0C1A8EA8" w14:textId="38680A0D" w:rsidR="00E5673B" w:rsidRDefault="00E5673B">
        <w:pPr>
          <w:pStyle w:val="Footer"/>
          <w:jc w:val="right"/>
        </w:pPr>
        <w:r>
          <w:fldChar w:fldCharType="begin"/>
        </w:r>
        <w:r>
          <w:instrText>PAGE   \* MERGEFORMAT</w:instrText>
        </w:r>
        <w:r>
          <w:fldChar w:fldCharType="separate"/>
        </w:r>
        <w:r>
          <w:t>2</w:t>
        </w:r>
        <w:r>
          <w:fldChar w:fldCharType="end"/>
        </w:r>
      </w:p>
    </w:sdtContent>
  </w:sdt>
  <w:p w14:paraId="644CADCF" w14:textId="77777777" w:rsidR="00E5673B" w:rsidRDefault="00E5673B">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32398488"/>
      <w:docPartObj>
        <w:docPartGallery w:val="Page Numbers (Bottom of Page)"/>
        <w:docPartUnique/>
      </w:docPartObj>
    </w:sdtPr>
    <w:sdtEndPr/>
    <w:sdtContent>
      <w:p w14:paraId="70C2EE87" w14:textId="19BCF45E" w:rsidR="00E5673B" w:rsidRDefault="00E5673B">
        <w:pPr>
          <w:pStyle w:val="Footer"/>
          <w:jc w:val="right"/>
        </w:pPr>
        <w:r>
          <w:fldChar w:fldCharType="begin"/>
        </w:r>
        <w:r>
          <w:instrText>PAGE   \* MERGEFORMAT</w:instrText>
        </w:r>
        <w:r>
          <w:fldChar w:fldCharType="separate"/>
        </w:r>
        <w:r>
          <w:t>2</w:t>
        </w:r>
        <w:r>
          <w:fldChar w:fldCharType="end"/>
        </w:r>
      </w:p>
    </w:sdtContent>
  </w:sdt>
  <w:p w14:paraId="79FA5816" w14:textId="77777777" w:rsidR="00E5673B" w:rsidRDefault="00E5673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A745328" w14:textId="77777777" w:rsidR="00635198" w:rsidRDefault="00635198" w:rsidP="005D093C">
      <w:pPr>
        <w:spacing w:after="0" w:line="240" w:lineRule="auto"/>
      </w:pPr>
      <w:r>
        <w:separator/>
      </w:r>
    </w:p>
  </w:footnote>
  <w:footnote w:type="continuationSeparator" w:id="0">
    <w:p w14:paraId="3765035A" w14:textId="77777777" w:rsidR="00635198" w:rsidRDefault="00635198" w:rsidP="005D093C">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379195738"/>
      <w:docPartObj>
        <w:docPartGallery w:val="Page Numbers (Top of Page)"/>
        <w:docPartUnique/>
      </w:docPartObj>
    </w:sdtPr>
    <w:sdtEndPr/>
    <w:sdtContent>
      <w:p w14:paraId="468FFB6B" w14:textId="6E366C87" w:rsidR="00045C0A" w:rsidRDefault="00E5673B" w:rsidP="00E5673B">
        <w:pPr>
          <w:pStyle w:val="Header"/>
        </w:pPr>
        <w:r>
          <w:t>Renovasjons- og gjenvinningsetaten</w:t>
        </w:r>
      </w:p>
    </w:sdtContent>
  </w:sdt>
  <w:p w14:paraId="1CAD195B" w14:textId="69FF23DF" w:rsidR="00045C0A" w:rsidRDefault="00045C0A" w:rsidP="004F3AB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szCs w:val="20"/>
      </w:rPr>
      <w:id w:val="-2061316043"/>
      <w:docPartObj>
        <w:docPartGallery w:val="Page Numbers (Top of Page)"/>
        <w:docPartUnique/>
      </w:docPartObj>
    </w:sdtPr>
    <w:sdtEndPr/>
    <w:sdtContent>
      <w:p w14:paraId="1031C609" w14:textId="254C5F6E" w:rsidR="00E5673B" w:rsidRPr="00E5673B" w:rsidRDefault="00E5673B" w:rsidP="00E5673B">
        <w:pPr>
          <w:pStyle w:val="Header"/>
          <w:rPr>
            <w:szCs w:val="20"/>
          </w:rPr>
        </w:pPr>
        <w:r w:rsidRPr="00E5673B">
          <w:rPr>
            <w:szCs w:val="20"/>
          </w:rPr>
          <w:t>Renovasjons- og gjenvinningsetaten</w:t>
        </w:r>
      </w:p>
    </w:sdtContent>
  </w:sdt>
  <w:p w14:paraId="0CCEB8D7" w14:textId="608705E8" w:rsidR="00CF3E97" w:rsidRDefault="00CF3E97" w:rsidP="004F3AB7">
    <w:pPr>
      <w:pStyle w:val="Header"/>
      <w:jc w:val="right"/>
    </w:pPr>
  </w:p>
  <w:p w14:paraId="7195CDEB" w14:textId="77777777" w:rsidR="00CF3E97" w:rsidRDefault="00CF3E97" w:rsidP="004F3AB7">
    <w:pPr>
      <w:pStyle w:val="Header"/>
      <w:jc w:val="righ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F032C6" w14:textId="77777777" w:rsidR="009C3FA1" w:rsidRDefault="009C3FA1">
    <w:pPr>
      <w:pStyle w:val="Header"/>
    </w:pPr>
  </w:p>
  <w:p w14:paraId="05D8B17F" w14:textId="77777777" w:rsidR="009C3FA1" w:rsidRDefault="009C3FA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24F2C700"/>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165AEEF"/>
    <w:multiLevelType w:val="hybridMultilevel"/>
    <w:tmpl w:val="FFFFFFFF"/>
    <w:lvl w:ilvl="0" w:tplc="01267C9E">
      <w:start w:val="1"/>
      <w:numFmt w:val="bullet"/>
      <w:lvlText w:val="·"/>
      <w:lvlJc w:val="left"/>
      <w:pPr>
        <w:ind w:left="720" w:hanging="360"/>
      </w:pPr>
      <w:rPr>
        <w:rFonts w:ascii="Symbol" w:hAnsi="Symbol" w:hint="default"/>
      </w:rPr>
    </w:lvl>
    <w:lvl w:ilvl="1" w:tplc="2D32527C">
      <w:start w:val="1"/>
      <w:numFmt w:val="bullet"/>
      <w:lvlText w:val="o"/>
      <w:lvlJc w:val="left"/>
      <w:pPr>
        <w:ind w:left="1440" w:hanging="360"/>
      </w:pPr>
      <w:rPr>
        <w:rFonts w:ascii="Courier New" w:hAnsi="Courier New" w:hint="default"/>
      </w:rPr>
    </w:lvl>
    <w:lvl w:ilvl="2" w:tplc="F82421D6">
      <w:start w:val="1"/>
      <w:numFmt w:val="bullet"/>
      <w:lvlText w:val=""/>
      <w:lvlJc w:val="left"/>
      <w:pPr>
        <w:ind w:left="2160" w:hanging="360"/>
      </w:pPr>
      <w:rPr>
        <w:rFonts w:ascii="Wingdings" w:hAnsi="Wingdings" w:hint="default"/>
      </w:rPr>
    </w:lvl>
    <w:lvl w:ilvl="3" w:tplc="6E089D78">
      <w:start w:val="1"/>
      <w:numFmt w:val="bullet"/>
      <w:lvlText w:val=""/>
      <w:lvlJc w:val="left"/>
      <w:pPr>
        <w:ind w:left="2880" w:hanging="360"/>
      </w:pPr>
      <w:rPr>
        <w:rFonts w:ascii="Symbol" w:hAnsi="Symbol" w:hint="default"/>
      </w:rPr>
    </w:lvl>
    <w:lvl w:ilvl="4" w:tplc="75081780">
      <w:start w:val="1"/>
      <w:numFmt w:val="bullet"/>
      <w:lvlText w:val="o"/>
      <w:lvlJc w:val="left"/>
      <w:pPr>
        <w:ind w:left="3600" w:hanging="360"/>
      </w:pPr>
      <w:rPr>
        <w:rFonts w:ascii="Courier New" w:hAnsi="Courier New" w:hint="default"/>
      </w:rPr>
    </w:lvl>
    <w:lvl w:ilvl="5" w:tplc="D91A38EC">
      <w:start w:val="1"/>
      <w:numFmt w:val="bullet"/>
      <w:lvlText w:val=""/>
      <w:lvlJc w:val="left"/>
      <w:pPr>
        <w:ind w:left="4320" w:hanging="360"/>
      </w:pPr>
      <w:rPr>
        <w:rFonts w:ascii="Wingdings" w:hAnsi="Wingdings" w:hint="default"/>
      </w:rPr>
    </w:lvl>
    <w:lvl w:ilvl="6" w:tplc="2BF832FC">
      <w:start w:val="1"/>
      <w:numFmt w:val="bullet"/>
      <w:lvlText w:val=""/>
      <w:lvlJc w:val="left"/>
      <w:pPr>
        <w:ind w:left="5040" w:hanging="360"/>
      </w:pPr>
      <w:rPr>
        <w:rFonts w:ascii="Symbol" w:hAnsi="Symbol" w:hint="default"/>
      </w:rPr>
    </w:lvl>
    <w:lvl w:ilvl="7" w:tplc="5D5AE0D0">
      <w:start w:val="1"/>
      <w:numFmt w:val="bullet"/>
      <w:lvlText w:val="o"/>
      <w:lvlJc w:val="left"/>
      <w:pPr>
        <w:ind w:left="5760" w:hanging="360"/>
      </w:pPr>
      <w:rPr>
        <w:rFonts w:ascii="Courier New" w:hAnsi="Courier New" w:hint="default"/>
      </w:rPr>
    </w:lvl>
    <w:lvl w:ilvl="8" w:tplc="05DE6562">
      <w:start w:val="1"/>
      <w:numFmt w:val="bullet"/>
      <w:lvlText w:val=""/>
      <w:lvlJc w:val="left"/>
      <w:pPr>
        <w:ind w:left="6480" w:hanging="360"/>
      </w:pPr>
      <w:rPr>
        <w:rFonts w:ascii="Wingdings" w:hAnsi="Wingdings" w:hint="default"/>
      </w:rPr>
    </w:lvl>
  </w:abstractNum>
  <w:abstractNum w:abstractNumId="2" w15:restartNumberingAfterBreak="0">
    <w:nsid w:val="01EE3AF6"/>
    <w:multiLevelType w:val="multilevel"/>
    <w:tmpl w:val="4A144A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8415909"/>
    <w:multiLevelType w:val="hybridMultilevel"/>
    <w:tmpl w:val="D65865AA"/>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4" w15:restartNumberingAfterBreak="0">
    <w:nsid w:val="09A53514"/>
    <w:multiLevelType w:val="multilevel"/>
    <w:tmpl w:val="EF1E11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B77F303"/>
    <w:multiLevelType w:val="hybridMultilevel"/>
    <w:tmpl w:val="FFFFFFFF"/>
    <w:lvl w:ilvl="0" w:tplc="751292D4">
      <w:start w:val="1"/>
      <w:numFmt w:val="bullet"/>
      <w:lvlText w:val="·"/>
      <w:lvlJc w:val="left"/>
      <w:pPr>
        <w:ind w:left="720" w:hanging="360"/>
      </w:pPr>
      <w:rPr>
        <w:rFonts w:ascii="Symbol" w:hAnsi="Symbol" w:hint="default"/>
      </w:rPr>
    </w:lvl>
    <w:lvl w:ilvl="1" w:tplc="3912C3C0">
      <w:start w:val="1"/>
      <w:numFmt w:val="bullet"/>
      <w:lvlText w:val="o"/>
      <w:lvlJc w:val="left"/>
      <w:pPr>
        <w:ind w:left="1440" w:hanging="360"/>
      </w:pPr>
      <w:rPr>
        <w:rFonts w:ascii="Courier New" w:hAnsi="Courier New" w:hint="default"/>
      </w:rPr>
    </w:lvl>
    <w:lvl w:ilvl="2" w:tplc="2076BB92">
      <w:start w:val="1"/>
      <w:numFmt w:val="bullet"/>
      <w:lvlText w:val=""/>
      <w:lvlJc w:val="left"/>
      <w:pPr>
        <w:ind w:left="2160" w:hanging="360"/>
      </w:pPr>
      <w:rPr>
        <w:rFonts w:ascii="Wingdings" w:hAnsi="Wingdings" w:hint="default"/>
      </w:rPr>
    </w:lvl>
    <w:lvl w:ilvl="3" w:tplc="63E48004">
      <w:start w:val="1"/>
      <w:numFmt w:val="bullet"/>
      <w:lvlText w:val=""/>
      <w:lvlJc w:val="left"/>
      <w:pPr>
        <w:ind w:left="2880" w:hanging="360"/>
      </w:pPr>
      <w:rPr>
        <w:rFonts w:ascii="Symbol" w:hAnsi="Symbol" w:hint="default"/>
      </w:rPr>
    </w:lvl>
    <w:lvl w:ilvl="4" w:tplc="BA5CD4E4">
      <w:start w:val="1"/>
      <w:numFmt w:val="bullet"/>
      <w:lvlText w:val="o"/>
      <w:lvlJc w:val="left"/>
      <w:pPr>
        <w:ind w:left="3600" w:hanging="360"/>
      </w:pPr>
      <w:rPr>
        <w:rFonts w:ascii="Courier New" w:hAnsi="Courier New" w:hint="default"/>
      </w:rPr>
    </w:lvl>
    <w:lvl w:ilvl="5" w:tplc="CF965348">
      <w:start w:val="1"/>
      <w:numFmt w:val="bullet"/>
      <w:lvlText w:val=""/>
      <w:lvlJc w:val="left"/>
      <w:pPr>
        <w:ind w:left="4320" w:hanging="360"/>
      </w:pPr>
      <w:rPr>
        <w:rFonts w:ascii="Wingdings" w:hAnsi="Wingdings" w:hint="default"/>
      </w:rPr>
    </w:lvl>
    <w:lvl w:ilvl="6" w:tplc="6F28F448">
      <w:start w:val="1"/>
      <w:numFmt w:val="bullet"/>
      <w:lvlText w:val=""/>
      <w:lvlJc w:val="left"/>
      <w:pPr>
        <w:ind w:left="5040" w:hanging="360"/>
      </w:pPr>
      <w:rPr>
        <w:rFonts w:ascii="Symbol" w:hAnsi="Symbol" w:hint="default"/>
      </w:rPr>
    </w:lvl>
    <w:lvl w:ilvl="7" w:tplc="275AF0BC">
      <w:start w:val="1"/>
      <w:numFmt w:val="bullet"/>
      <w:lvlText w:val="o"/>
      <w:lvlJc w:val="left"/>
      <w:pPr>
        <w:ind w:left="5760" w:hanging="360"/>
      </w:pPr>
      <w:rPr>
        <w:rFonts w:ascii="Courier New" w:hAnsi="Courier New" w:hint="default"/>
      </w:rPr>
    </w:lvl>
    <w:lvl w:ilvl="8" w:tplc="0DFCDA8A">
      <w:start w:val="1"/>
      <w:numFmt w:val="bullet"/>
      <w:lvlText w:val=""/>
      <w:lvlJc w:val="left"/>
      <w:pPr>
        <w:ind w:left="6480" w:hanging="360"/>
      </w:pPr>
      <w:rPr>
        <w:rFonts w:ascii="Wingdings" w:hAnsi="Wingdings" w:hint="default"/>
      </w:rPr>
    </w:lvl>
  </w:abstractNum>
  <w:abstractNum w:abstractNumId="6" w15:restartNumberingAfterBreak="0">
    <w:nsid w:val="0D7CD5F3"/>
    <w:multiLevelType w:val="hybridMultilevel"/>
    <w:tmpl w:val="FFFFFFFF"/>
    <w:lvl w:ilvl="0" w:tplc="42785B16">
      <w:start w:val="1"/>
      <w:numFmt w:val="bullet"/>
      <w:lvlText w:val="·"/>
      <w:lvlJc w:val="left"/>
      <w:pPr>
        <w:ind w:left="720" w:hanging="360"/>
      </w:pPr>
      <w:rPr>
        <w:rFonts w:ascii="Symbol" w:hAnsi="Symbol" w:hint="default"/>
      </w:rPr>
    </w:lvl>
    <w:lvl w:ilvl="1" w:tplc="EEEEBF38">
      <w:start w:val="1"/>
      <w:numFmt w:val="bullet"/>
      <w:lvlText w:val="o"/>
      <w:lvlJc w:val="left"/>
      <w:pPr>
        <w:ind w:left="1440" w:hanging="360"/>
      </w:pPr>
      <w:rPr>
        <w:rFonts w:ascii="Courier New" w:hAnsi="Courier New" w:hint="default"/>
      </w:rPr>
    </w:lvl>
    <w:lvl w:ilvl="2" w:tplc="8026A0A4">
      <w:start w:val="1"/>
      <w:numFmt w:val="bullet"/>
      <w:lvlText w:val=""/>
      <w:lvlJc w:val="left"/>
      <w:pPr>
        <w:ind w:left="2160" w:hanging="360"/>
      </w:pPr>
      <w:rPr>
        <w:rFonts w:ascii="Wingdings" w:hAnsi="Wingdings" w:hint="default"/>
      </w:rPr>
    </w:lvl>
    <w:lvl w:ilvl="3" w:tplc="57C2105A">
      <w:start w:val="1"/>
      <w:numFmt w:val="bullet"/>
      <w:lvlText w:val=""/>
      <w:lvlJc w:val="left"/>
      <w:pPr>
        <w:ind w:left="2880" w:hanging="360"/>
      </w:pPr>
      <w:rPr>
        <w:rFonts w:ascii="Symbol" w:hAnsi="Symbol" w:hint="default"/>
      </w:rPr>
    </w:lvl>
    <w:lvl w:ilvl="4" w:tplc="890E6DC8">
      <w:start w:val="1"/>
      <w:numFmt w:val="bullet"/>
      <w:lvlText w:val="o"/>
      <w:lvlJc w:val="left"/>
      <w:pPr>
        <w:ind w:left="3600" w:hanging="360"/>
      </w:pPr>
      <w:rPr>
        <w:rFonts w:ascii="Courier New" w:hAnsi="Courier New" w:hint="default"/>
      </w:rPr>
    </w:lvl>
    <w:lvl w:ilvl="5" w:tplc="F3E05D94">
      <w:start w:val="1"/>
      <w:numFmt w:val="bullet"/>
      <w:lvlText w:val=""/>
      <w:lvlJc w:val="left"/>
      <w:pPr>
        <w:ind w:left="4320" w:hanging="360"/>
      </w:pPr>
      <w:rPr>
        <w:rFonts w:ascii="Wingdings" w:hAnsi="Wingdings" w:hint="default"/>
      </w:rPr>
    </w:lvl>
    <w:lvl w:ilvl="6" w:tplc="4A9E1B1C">
      <w:start w:val="1"/>
      <w:numFmt w:val="bullet"/>
      <w:lvlText w:val=""/>
      <w:lvlJc w:val="left"/>
      <w:pPr>
        <w:ind w:left="5040" w:hanging="360"/>
      </w:pPr>
      <w:rPr>
        <w:rFonts w:ascii="Symbol" w:hAnsi="Symbol" w:hint="default"/>
      </w:rPr>
    </w:lvl>
    <w:lvl w:ilvl="7" w:tplc="8B6ADBC2">
      <w:start w:val="1"/>
      <w:numFmt w:val="bullet"/>
      <w:lvlText w:val="o"/>
      <w:lvlJc w:val="left"/>
      <w:pPr>
        <w:ind w:left="5760" w:hanging="360"/>
      </w:pPr>
      <w:rPr>
        <w:rFonts w:ascii="Courier New" w:hAnsi="Courier New" w:hint="default"/>
      </w:rPr>
    </w:lvl>
    <w:lvl w:ilvl="8" w:tplc="19925DB6">
      <w:start w:val="1"/>
      <w:numFmt w:val="bullet"/>
      <w:lvlText w:val=""/>
      <w:lvlJc w:val="left"/>
      <w:pPr>
        <w:ind w:left="6480" w:hanging="360"/>
      </w:pPr>
      <w:rPr>
        <w:rFonts w:ascii="Wingdings" w:hAnsi="Wingdings" w:hint="default"/>
      </w:rPr>
    </w:lvl>
  </w:abstractNum>
  <w:abstractNum w:abstractNumId="7" w15:restartNumberingAfterBreak="0">
    <w:nsid w:val="0F696C06"/>
    <w:multiLevelType w:val="multilevel"/>
    <w:tmpl w:val="0414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1146"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8" w15:restartNumberingAfterBreak="0">
    <w:nsid w:val="0F974354"/>
    <w:multiLevelType w:val="hybridMultilevel"/>
    <w:tmpl w:val="7B9EDC70"/>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9" w15:restartNumberingAfterBreak="0">
    <w:nsid w:val="10D655EE"/>
    <w:multiLevelType w:val="hybridMultilevel"/>
    <w:tmpl w:val="FFFFFFFF"/>
    <w:lvl w:ilvl="0" w:tplc="9F645274">
      <w:start w:val="1"/>
      <w:numFmt w:val="bullet"/>
      <w:lvlText w:val="·"/>
      <w:lvlJc w:val="left"/>
      <w:pPr>
        <w:ind w:left="720" w:hanging="360"/>
      </w:pPr>
      <w:rPr>
        <w:rFonts w:ascii="Symbol" w:hAnsi="Symbol" w:hint="default"/>
      </w:rPr>
    </w:lvl>
    <w:lvl w:ilvl="1" w:tplc="C20AA53A">
      <w:start w:val="1"/>
      <w:numFmt w:val="bullet"/>
      <w:lvlText w:val="o"/>
      <w:lvlJc w:val="left"/>
      <w:pPr>
        <w:ind w:left="1440" w:hanging="360"/>
      </w:pPr>
      <w:rPr>
        <w:rFonts w:ascii="Courier New" w:hAnsi="Courier New" w:hint="default"/>
      </w:rPr>
    </w:lvl>
    <w:lvl w:ilvl="2" w:tplc="204C862C">
      <w:start w:val="1"/>
      <w:numFmt w:val="bullet"/>
      <w:lvlText w:val=""/>
      <w:lvlJc w:val="left"/>
      <w:pPr>
        <w:ind w:left="2160" w:hanging="360"/>
      </w:pPr>
      <w:rPr>
        <w:rFonts w:ascii="Wingdings" w:hAnsi="Wingdings" w:hint="default"/>
      </w:rPr>
    </w:lvl>
    <w:lvl w:ilvl="3" w:tplc="E5E03ED0">
      <w:start w:val="1"/>
      <w:numFmt w:val="bullet"/>
      <w:lvlText w:val=""/>
      <w:lvlJc w:val="left"/>
      <w:pPr>
        <w:ind w:left="2880" w:hanging="360"/>
      </w:pPr>
      <w:rPr>
        <w:rFonts w:ascii="Symbol" w:hAnsi="Symbol" w:hint="default"/>
      </w:rPr>
    </w:lvl>
    <w:lvl w:ilvl="4" w:tplc="30C67EBA">
      <w:start w:val="1"/>
      <w:numFmt w:val="bullet"/>
      <w:lvlText w:val="o"/>
      <w:lvlJc w:val="left"/>
      <w:pPr>
        <w:ind w:left="3600" w:hanging="360"/>
      </w:pPr>
      <w:rPr>
        <w:rFonts w:ascii="Courier New" w:hAnsi="Courier New" w:hint="default"/>
      </w:rPr>
    </w:lvl>
    <w:lvl w:ilvl="5" w:tplc="27DEC0F2">
      <w:start w:val="1"/>
      <w:numFmt w:val="bullet"/>
      <w:lvlText w:val=""/>
      <w:lvlJc w:val="left"/>
      <w:pPr>
        <w:ind w:left="4320" w:hanging="360"/>
      </w:pPr>
      <w:rPr>
        <w:rFonts w:ascii="Wingdings" w:hAnsi="Wingdings" w:hint="default"/>
      </w:rPr>
    </w:lvl>
    <w:lvl w:ilvl="6" w:tplc="A3043B30">
      <w:start w:val="1"/>
      <w:numFmt w:val="bullet"/>
      <w:lvlText w:val=""/>
      <w:lvlJc w:val="left"/>
      <w:pPr>
        <w:ind w:left="5040" w:hanging="360"/>
      </w:pPr>
      <w:rPr>
        <w:rFonts w:ascii="Symbol" w:hAnsi="Symbol" w:hint="default"/>
      </w:rPr>
    </w:lvl>
    <w:lvl w:ilvl="7" w:tplc="140C7278">
      <w:start w:val="1"/>
      <w:numFmt w:val="bullet"/>
      <w:lvlText w:val="o"/>
      <w:lvlJc w:val="left"/>
      <w:pPr>
        <w:ind w:left="5760" w:hanging="360"/>
      </w:pPr>
      <w:rPr>
        <w:rFonts w:ascii="Courier New" w:hAnsi="Courier New" w:hint="default"/>
      </w:rPr>
    </w:lvl>
    <w:lvl w:ilvl="8" w:tplc="0428EA52">
      <w:start w:val="1"/>
      <w:numFmt w:val="bullet"/>
      <w:lvlText w:val=""/>
      <w:lvlJc w:val="left"/>
      <w:pPr>
        <w:ind w:left="6480" w:hanging="360"/>
      </w:pPr>
      <w:rPr>
        <w:rFonts w:ascii="Wingdings" w:hAnsi="Wingdings" w:hint="default"/>
      </w:rPr>
    </w:lvl>
  </w:abstractNum>
  <w:abstractNum w:abstractNumId="10" w15:restartNumberingAfterBreak="0">
    <w:nsid w:val="120054FB"/>
    <w:multiLevelType w:val="multilevel"/>
    <w:tmpl w:val="FFFFFFF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decimal"/>
      <w:lvlText w:val="%2.%3.1"/>
      <w:lvlJc w:val="left"/>
      <w:pPr>
        <w:ind w:left="2160" w:hanging="360"/>
      </w:p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16602D48"/>
    <w:multiLevelType w:val="hybridMultilevel"/>
    <w:tmpl w:val="FFFFFFFF"/>
    <w:lvl w:ilvl="0" w:tplc="8BE4464A">
      <w:start w:val="1"/>
      <w:numFmt w:val="bullet"/>
      <w:lvlText w:val="·"/>
      <w:lvlJc w:val="left"/>
      <w:pPr>
        <w:ind w:left="720" w:hanging="360"/>
      </w:pPr>
      <w:rPr>
        <w:rFonts w:ascii="Symbol" w:hAnsi="Symbol" w:hint="default"/>
      </w:rPr>
    </w:lvl>
    <w:lvl w:ilvl="1" w:tplc="088C2C52">
      <w:start w:val="1"/>
      <w:numFmt w:val="bullet"/>
      <w:lvlText w:val="o"/>
      <w:lvlJc w:val="left"/>
      <w:pPr>
        <w:ind w:left="1440" w:hanging="360"/>
      </w:pPr>
      <w:rPr>
        <w:rFonts w:ascii="Courier New" w:hAnsi="Courier New" w:hint="default"/>
      </w:rPr>
    </w:lvl>
    <w:lvl w:ilvl="2" w:tplc="C848F532">
      <w:start w:val="1"/>
      <w:numFmt w:val="bullet"/>
      <w:lvlText w:val=""/>
      <w:lvlJc w:val="left"/>
      <w:pPr>
        <w:ind w:left="2160" w:hanging="360"/>
      </w:pPr>
      <w:rPr>
        <w:rFonts w:ascii="Wingdings" w:hAnsi="Wingdings" w:hint="default"/>
      </w:rPr>
    </w:lvl>
    <w:lvl w:ilvl="3" w:tplc="1CD20514">
      <w:start w:val="1"/>
      <w:numFmt w:val="bullet"/>
      <w:lvlText w:val=""/>
      <w:lvlJc w:val="left"/>
      <w:pPr>
        <w:ind w:left="2880" w:hanging="360"/>
      </w:pPr>
      <w:rPr>
        <w:rFonts w:ascii="Symbol" w:hAnsi="Symbol" w:hint="default"/>
      </w:rPr>
    </w:lvl>
    <w:lvl w:ilvl="4" w:tplc="333E1BF4">
      <w:start w:val="1"/>
      <w:numFmt w:val="bullet"/>
      <w:lvlText w:val="o"/>
      <w:lvlJc w:val="left"/>
      <w:pPr>
        <w:ind w:left="3600" w:hanging="360"/>
      </w:pPr>
      <w:rPr>
        <w:rFonts w:ascii="Courier New" w:hAnsi="Courier New" w:hint="default"/>
      </w:rPr>
    </w:lvl>
    <w:lvl w:ilvl="5" w:tplc="A2460AA6">
      <w:start w:val="1"/>
      <w:numFmt w:val="bullet"/>
      <w:lvlText w:val=""/>
      <w:lvlJc w:val="left"/>
      <w:pPr>
        <w:ind w:left="4320" w:hanging="360"/>
      </w:pPr>
      <w:rPr>
        <w:rFonts w:ascii="Wingdings" w:hAnsi="Wingdings" w:hint="default"/>
      </w:rPr>
    </w:lvl>
    <w:lvl w:ilvl="6" w:tplc="F5E87178">
      <w:start w:val="1"/>
      <w:numFmt w:val="bullet"/>
      <w:lvlText w:val=""/>
      <w:lvlJc w:val="left"/>
      <w:pPr>
        <w:ind w:left="5040" w:hanging="360"/>
      </w:pPr>
      <w:rPr>
        <w:rFonts w:ascii="Symbol" w:hAnsi="Symbol" w:hint="default"/>
      </w:rPr>
    </w:lvl>
    <w:lvl w:ilvl="7" w:tplc="988CB94E">
      <w:start w:val="1"/>
      <w:numFmt w:val="bullet"/>
      <w:lvlText w:val="o"/>
      <w:lvlJc w:val="left"/>
      <w:pPr>
        <w:ind w:left="5760" w:hanging="360"/>
      </w:pPr>
      <w:rPr>
        <w:rFonts w:ascii="Courier New" w:hAnsi="Courier New" w:hint="default"/>
      </w:rPr>
    </w:lvl>
    <w:lvl w:ilvl="8" w:tplc="72605AEA">
      <w:start w:val="1"/>
      <w:numFmt w:val="bullet"/>
      <w:lvlText w:val=""/>
      <w:lvlJc w:val="left"/>
      <w:pPr>
        <w:ind w:left="6480" w:hanging="360"/>
      </w:pPr>
      <w:rPr>
        <w:rFonts w:ascii="Wingdings" w:hAnsi="Wingdings" w:hint="default"/>
      </w:rPr>
    </w:lvl>
  </w:abstractNum>
  <w:abstractNum w:abstractNumId="12" w15:restartNumberingAfterBreak="0">
    <w:nsid w:val="1BA00E8C"/>
    <w:multiLevelType w:val="hybridMultilevel"/>
    <w:tmpl w:val="9CDC3534"/>
    <w:lvl w:ilvl="0" w:tplc="04140001">
      <w:start w:val="1"/>
      <w:numFmt w:val="bullet"/>
      <w:lvlText w:val=""/>
      <w:lvlJc w:val="left"/>
      <w:pPr>
        <w:ind w:left="720" w:hanging="360"/>
      </w:pPr>
      <w:rPr>
        <w:rFonts w:ascii="Symbol" w:hAnsi="Symbol" w:hint="default"/>
      </w:rPr>
    </w:lvl>
    <w:lvl w:ilvl="1" w:tplc="04140003">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3" w15:restartNumberingAfterBreak="0">
    <w:nsid w:val="201C525F"/>
    <w:multiLevelType w:val="hybridMultilevel"/>
    <w:tmpl w:val="FFFFFFFF"/>
    <w:lvl w:ilvl="0" w:tplc="2F7CF8D6">
      <w:start w:val="1"/>
      <w:numFmt w:val="bullet"/>
      <w:lvlText w:val="·"/>
      <w:lvlJc w:val="left"/>
      <w:pPr>
        <w:ind w:left="720" w:hanging="360"/>
      </w:pPr>
      <w:rPr>
        <w:rFonts w:ascii="Symbol" w:hAnsi="Symbol" w:hint="default"/>
      </w:rPr>
    </w:lvl>
    <w:lvl w:ilvl="1" w:tplc="B29C8D90">
      <w:start w:val="1"/>
      <w:numFmt w:val="bullet"/>
      <w:lvlText w:val="o"/>
      <w:lvlJc w:val="left"/>
      <w:pPr>
        <w:ind w:left="1440" w:hanging="360"/>
      </w:pPr>
      <w:rPr>
        <w:rFonts w:ascii="Courier New" w:hAnsi="Courier New" w:hint="default"/>
      </w:rPr>
    </w:lvl>
    <w:lvl w:ilvl="2" w:tplc="2ED63D5E">
      <w:start w:val="1"/>
      <w:numFmt w:val="bullet"/>
      <w:lvlText w:val=""/>
      <w:lvlJc w:val="left"/>
      <w:pPr>
        <w:ind w:left="2160" w:hanging="360"/>
      </w:pPr>
      <w:rPr>
        <w:rFonts w:ascii="Wingdings" w:hAnsi="Wingdings" w:hint="default"/>
      </w:rPr>
    </w:lvl>
    <w:lvl w:ilvl="3" w:tplc="AD02ABA8">
      <w:start w:val="1"/>
      <w:numFmt w:val="bullet"/>
      <w:lvlText w:val=""/>
      <w:lvlJc w:val="left"/>
      <w:pPr>
        <w:ind w:left="2880" w:hanging="360"/>
      </w:pPr>
      <w:rPr>
        <w:rFonts w:ascii="Symbol" w:hAnsi="Symbol" w:hint="default"/>
      </w:rPr>
    </w:lvl>
    <w:lvl w:ilvl="4" w:tplc="BCB2A79C">
      <w:start w:val="1"/>
      <w:numFmt w:val="bullet"/>
      <w:lvlText w:val="o"/>
      <w:lvlJc w:val="left"/>
      <w:pPr>
        <w:ind w:left="3600" w:hanging="360"/>
      </w:pPr>
      <w:rPr>
        <w:rFonts w:ascii="Courier New" w:hAnsi="Courier New" w:hint="default"/>
      </w:rPr>
    </w:lvl>
    <w:lvl w:ilvl="5" w:tplc="8B4C8CCC">
      <w:start w:val="1"/>
      <w:numFmt w:val="bullet"/>
      <w:lvlText w:val=""/>
      <w:lvlJc w:val="left"/>
      <w:pPr>
        <w:ind w:left="4320" w:hanging="360"/>
      </w:pPr>
      <w:rPr>
        <w:rFonts w:ascii="Wingdings" w:hAnsi="Wingdings" w:hint="default"/>
      </w:rPr>
    </w:lvl>
    <w:lvl w:ilvl="6" w:tplc="19EE1446">
      <w:start w:val="1"/>
      <w:numFmt w:val="bullet"/>
      <w:lvlText w:val=""/>
      <w:lvlJc w:val="left"/>
      <w:pPr>
        <w:ind w:left="5040" w:hanging="360"/>
      </w:pPr>
      <w:rPr>
        <w:rFonts w:ascii="Symbol" w:hAnsi="Symbol" w:hint="default"/>
      </w:rPr>
    </w:lvl>
    <w:lvl w:ilvl="7" w:tplc="0AAEEEB8">
      <w:start w:val="1"/>
      <w:numFmt w:val="bullet"/>
      <w:lvlText w:val="o"/>
      <w:lvlJc w:val="left"/>
      <w:pPr>
        <w:ind w:left="5760" w:hanging="360"/>
      </w:pPr>
      <w:rPr>
        <w:rFonts w:ascii="Courier New" w:hAnsi="Courier New" w:hint="default"/>
      </w:rPr>
    </w:lvl>
    <w:lvl w:ilvl="8" w:tplc="B1C2E1FC">
      <w:start w:val="1"/>
      <w:numFmt w:val="bullet"/>
      <w:lvlText w:val=""/>
      <w:lvlJc w:val="left"/>
      <w:pPr>
        <w:ind w:left="6480" w:hanging="360"/>
      </w:pPr>
      <w:rPr>
        <w:rFonts w:ascii="Wingdings" w:hAnsi="Wingdings" w:hint="default"/>
      </w:rPr>
    </w:lvl>
  </w:abstractNum>
  <w:abstractNum w:abstractNumId="14" w15:restartNumberingAfterBreak="0">
    <w:nsid w:val="2219A448"/>
    <w:multiLevelType w:val="hybridMultilevel"/>
    <w:tmpl w:val="FFFFFFFF"/>
    <w:lvl w:ilvl="0" w:tplc="55B45C74">
      <w:start w:val="1"/>
      <w:numFmt w:val="bullet"/>
      <w:lvlText w:val=""/>
      <w:lvlJc w:val="left"/>
      <w:pPr>
        <w:ind w:left="720" w:hanging="360"/>
      </w:pPr>
      <w:rPr>
        <w:rFonts w:ascii="Symbol" w:hAnsi="Symbol" w:hint="default"/>
      </w:rPr>
    </w:lvl>
    <w:lvl w:ilvl="1" w:tplc="4884673A">
      <w:start w:val="1"/>
      <w:numFmt w:val="bullet"/>
      <w:lvlText w:val="o"/>
      <w:lvlJc w:val="left"/>
      <w:pPr>
        <w:ind w:left="1440" w:hanging="360"/>
      </w:pPr>
      <w:rPr>
        <w:rFonts w:ascii="Courier New" w:hAnsi="Courier New" w:hint="default"/>
      </w:rPr>
    </w:lvl>
    <w:lvl w:ilvl="2" w:tplc="72ACB396">
      <w:start w:val="1"/>
      <w:numFmt w:val="bullet"/>
      <w:lvlText w:val=""/>
      <w:lvlJc w:val="left"/>
      <w:pPr>
        <w:ind w:left="2160" w:hanging="360"/>
      </w:pPr>
      <w:rPr>
        <w:rFonts w:ascii="Wingdings" w:hAnsi="Wingdings" w:hint="default"/>
      </w:rPr>
    </w:lvl>
    <w:lvl w:ilvl="3" w:tplc="16BC6ECC">
      <w:start w:val="1"/>
      <w:numFmt w:val="bullet"/>
      <w:lvlText w:val=""/>
      <w:lvlJc w:val="left"/>
      <w:pPr>
        <w:ind w:left="2880" w:hanging="360"/>
      </w:pPr>
      <w:rPr>
        <w:rFonts w:ascii="Symbol" w:hAnsi="Symbol" w:hint="default"/>
      </w:rPr>
    </w:lvl>
    <w:lvl w:ilvl="4" w:tplc="272668A8">
      <w:start w:val="1"/>
      <w:numFmt w:val="bullet"/>
      <w:lvlText w:val="o"/>
      <w:lvlJc w:val="left"/>
      <w:pPr>
        <w:ind w:left="3600" w:hanging="360"/>
      </w:pPr>
      <w:rPr>
        <w:rFonts w:ascii="Courier New" w:hAnsi="Courier New" w:hint="default"/>
      </w:rPr>
    </w:lvl>
    <w:lvl w:ilvl="5" w:tplc="80A6D2F8">
      <w:start w:val="1"/>
      <w:numFmt w:val="bullet"/>
      <w:lvlText w:val=""/>
      <w:lvlJc w:val="left"/>
      <w:pPr>
        <w:ind w:left="4320" w:hanging="360"/>
      </w:pPr>
      <w:rPr>
        <w:rFonts w:ascii="Wingdings" w:hAnsi="Wingdings" w:hint="default"/>
      </w:rPr>
    </w:lvl>
    <w:lvl w:ilvl="6" w:tplc="0A863238">
      <w:start w:val="1"/>
      <w:numFmt w:val="bullet"/>
      <w:lvlText w:val=""/>
      <w:lvlJc w:val="left"/>
      <w:pPr>
        <w:ind w:left="5040" w:hanging="360"/>
      </w:pPr>
      <w:rPr>
        <w:rFonts w:ascii="Symbol" w:hAnsi="Symbol" w:hint="default"/>
      </w:rPr>
    </w:lvl>
    <w:lvl w:ilvl="7" w:tplc="135AB212">
      <w:start w:val="1"/>
      <w:numFmt w:val="bullet"/>
      <w:lvlText w:val="o"/>
      <w:lvlJc w:val="left"/>
      <w:pPr>
        <w:ind w:left="5760" w:hanging="360"/>
      </w:pPr>
      <w:rPr>
        <w:rFonts w:ascii="Courier New" w:hAnsi="Courier New" w:hint="default"/>
      </w:rPr>
    </w:lvl>
    <w:lvl w:ilvl="8" w:tplc="CD40B990">
      <w:start w:val="1"/>
      <w:numFmt w:val="bullet"/>
      <w:lvlText w:val=""/>
      <w:lvlJc w:val="left"/>
      <w:pPr>
        <w:ind w:left="6480" w:hanging="360"/>
      </w:pPr>
      <w:rPr>
        <w:rFonts w:ascii="Wingdings" w:hAnsi="Wingdings" w:hint="default"/>
      </w:rPr>
    </w:lvl>
  </w:abstractNum>
  <w:abstractNum w:abstractNumId="15" w15:restartNumberingAfterBreak="0">
    <w:nsid w:val="2AAD7792"/>
    <w:multiLevelType w:val="hybridMultilevel"/>
    <w:tmpl w:val="CB6C751E"/>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6" w15:restartNumberingAfterBreak="0">
    <w:nsid w:val="2D4314C6"/>
    <w:multiLevelType w:val="hybridMultilevel"/>
    <w:tmpl w:val="235CC8BC"/>
    <w:lvl w:ilvl="0" w:tplc="56A435E8">
      <w:start w:val="1"/>
      <w:numFmt w:val="bullet"/>
      <w:lvlText w:val="·"/>
      <w:lvlJc w:val="left"/>
      <w:pPr>
        <w:ind w:left="720" w:hanging="360"/>
      </w:pPr>
      <w:rPr>
        <w:rFonts w:ascii="Symbol" w:hAnsi="Symbol" w:hint="default"/>
      </w:rPr>
    </w:lvl>
    <w:lvl w:ilvl="1" w:tplc="982C7DDA">
      <w:start w:val="1"/>
      <w:numFmt w:val="bullet"/>
      <w:lvlText w:val="o"/>
      <w:lvlJc w:val="left"/>
      <w:pPr>
        <w:ind w:left="1440" w:hanging="360"/>
      </w:pPr>
      <w:rPr>
        <w:rFonts w:ascii="Courier New" w:hAnsi="Courier New" w:hint="default"/>
      </w:rPr>
    </w:lvl>
    <w:lvl w:ilvl="2" w:tplc="7BF49B24">
      <w:start w:val="1"/>
      <w:numFmt w:val="bullet"/>
      <w:lvlText w:val=""/>
      <w:lvlJc w:val="left"/>
      <w:pPr>
        <w:ind w:left="2160" w:hanging="360"/>
      </w:pPr>
      <w:rPr>
        <w:rFonts w:ascii="Wingdings" w:hAnsi="Wingdings" w:hint="default"/>
      </w:rPr>
    </w:lvl>
    <w:lvl w:ilvl="3" w:tplc="5AF85DD6">
      <w:start w:val="1"/>
      <w:numFmt w:val="bullet"/>
      <w:lvlText w:val=""/>
      <w:lvlJc w:val="left"/>
      <w:pPr>
        <w:ind w:left="2880" w:hanging="360"/>
      </w:pPr>
      <w:rPr>
        <w:rFonts w:ascii="Symbol" w:hAnsi="Symbol" w:hint="default"/>
      </w:rPr>
    </w:lvl>
    <w:lvl w:ilvl="4" w:tplc="3E407A12">
      <w:start w:val="1"/>
      <w:numFmt w:val="bullet"/>
      <w:lvlText w:val="o"/>
      <w:lvlJc w:val="left"/>
      <w:pPr>
        <w:ind w:left="3600" w:hanging="360"/>
      </w:pPr>
      <w:rPr>
        <w:rFonts w:ascii="Courier New" w:hAnsi="Courier New" w:hint="default"/>
      </w:rPr>
    </w:lvl>
    <w:lvl w:ilvl="5" w:tplc="7E4EEA68">
      <w:start w:val="1"/>
      <w:numFmt w:val="bullet"/>
      <w:lvlText w:val=""/>
      <w:lvlJc w:val="left"/>
      <w:pPr>
        <w:ind w:left="4320" w:hanging="360"/>
      </w:pPr>
      <w:rPr>
        <w:rFonts w:ascii="Wingdings" w:hAnsi="Wingdings" w:hint="default"/>
      </w:rPr>
    </w:lvl>
    <w:lvl w:ilvl="6" w:tplc="54022D3E">
      <w:start w:val="1"/>
      <w:numFmt w:val="bullet"/>
      <w:lvlText w:val=""/>
      <w:lvlJc w:val="left"/>
      <w:pPr>
        <w:ind w:left="5040" w:hanging="360"/>
      </w:pPr>
      <w:rPr>
        <w:rFonts w:ascii="Symbol" w:hAnsi="Symbol" w:hint="default"/>
      </w:rPr>
    </w:lvl>
    <w:lvl w:ilvl="7" w:tplc="2552FF8A">
      <w:start w:val="1"/>
      <w:numFmt w:val="bullet"/>
      <w:lvlText w:val="o"/>
      <w:lvlJc w:val="left"/>
      <w:pPr>
        <w:ind w:left="5760" w:hanging="360"/>
      </w:pPr>
      <w:rPr>
        <w:rFonts w:ascii="Courier New" w:hAnsi="Courier New" w:hint="default"/>
      </w:rPr>
    </w:lvl>
    <w:lvl w:ilvl="8" w:tplc="0CB247EC">
      <w:start w:val="1"/>
      <w:numFmt w:val="bullet"/>
      <w:lvlText w:val=""/>
      <w:lvlJc w:val="left"/>
      <w:pPr>
        <w:ind w:left="6480" w:hanging="360"/>
      </w:pPr>
      <w:rPr>
        <w:rFonts w:ascii="Wingdings" w:hAnsi="Wingdings" w:hint="default"/>
      </w:rPr>
    </w:lvl>
  </w:abstractNum>
  <w:abstractNum w:abstractNumId="17" w15:restartNumberingAfterBreak="0">
    <w:nsid w:val="3A3E268F"/>
    <w:multiLevelType w:val="hybridMultilevel"/>
    <w:tmpl w:val="C590BFFE"/>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8" w15:restartNumberingAfterBreak="0">
    <w:nsid w:val="3D6D8E5A"/>
    <w:multiLevelType w:val="hybridMultilevel"/>
    <w:tmpl w:val="FFFFFFFF"/>
    <w:lvl w:ilvl="0" w:tplc="93523424">
      <w:start w:val="1"/>
      <w:numFmt w:val="bullet"/>
      <w:lvlText w:val="·"/>
      <w:lvlJc w:val="left"/>
      <w:pPr>
        <w:ind w:left="720" w:hanging="360"/>
      </w:pPr>
      <w:rPr>
        <w:rFonts w:ascii="Symbol" w:hAnsi="Symbol" w:hint="default"/>
      </w:rPr>
    </w:lvl>
    <w:lvl w:ilvl="1" w:tplc="B234FD54">
      <w:start w:val="1"/>
      <w:numFmt w:val="bullet"/>
      <w:lvlText w:val="o"/>
      <w:lvlJc w:val="left"/>
      <w:pPr>
        <w:ind w:left="1440" w:hanging="360"/>
      </w:pPr>
      <w:rPr>
        <w:rFonts w:ascii="Courier New" w:hAnsi="Courier New" w:hint="default"/>
      </w:rPr>
    </w:lvl>
    <w:lvl w:ilvl="2" w:tplc="0EA060C2">
      <w:start w:val="1"/>
      <w:numFmt w:val="bullet"/>
      <w:lvlText w:val=""/>
      <w:lvlJc w:val="left"/>
      <w:pPr>
        <w:ind w:left="2160" w:hanging="360"/>
      </w:pPr>
      <w:rPr>
        <w:rFonts w:ascii="Wingdings" w:hAnsi="Wingdings" w:hint="default"/>
      </w:rPr>
    </w:lvl>
    <w:lvl w:ilvl="3" w:tplc="92346B64">
      <w:start w:val="1"/>
      <w:numFmt w:val="bullet"/>
      <w:lvlText w:val=""/>
      <w:lvlJc w:val="left"/>
      <w:pPr>
        <w:ind w:left="2880" w:hanging="360"/>
      </w:pPr>
      <w:rPr>
        <w:rFonts w:ascii="Symbol" w:hAnsi="Symbol" w:hint="default"/>
      </w:rPr>
    </w:lvl>
    <w:lvl w:ilvl="4" w:tplc="66C880C4">
      <w:start w:val="1"/>
      <w:numFmt w:val="bullet"/>
      <w:lvlText w:val="o"/>
      <w:lvlJc w:val="left"/>
      <w:pPr>
        <w:ind w:left="3600" w:hanging="360"/>
      </w:pPr>
      <w:rPr>
        <w:rFonts w:ascii="Courier New" w:hAnsi="Courier New" w:hint="default"/>
      </w:rPr>
    </w:lvl>
    <w:lvl w:ilvl="5" w:tplc="853CE90E">
      <w:start w:val="1"/>
      <w:numFmt w:val="bullet"/>
      <w:lvlText w:val=""/>
      <w:lvlJc w:val="left"/>
      <w:pPr>
        <w:ind w:left="4320" w:hanging="360"/>
      </w:pPr>
      <w:rPr>
        <w:rFonts w:ascii="Wingdings" w:hAnsi="Wingdings" w:hint="default"/>
      </w:rPr>
    </w:lvl>
    <w:lvl w:ilvl="6" w:tplc="72C0C62E">
      <w:start w:val="1"/>
      <w:numFmt w:val="bullet"/>
      <w:lvlText w:val=""/>
      <w:lvlJc w:val="left"/>
      <w:pPr>
        <w:ind w:left="5040" w:hanging="360"/>
      </w:pPr>
      <w:rPr>
        <w:rFonts w:ascii="Symbol" w:hAnsi="Symbol" w:hint="default"/>
      </w:rPr>
    </w:lvl>
    <w:lvl w:ilvl="7" w:tplc="8AFA01BE">
      <w:start w:val="1"/>
      <w:numFmt w:val="bullet"/>
      <w:lvlText w:val="o"/>
      <w:lvlJc w:val="left"/>
      <w:pPr>
        <w:ind w:left="5760" w:hanging="360"/>
      </w:pPr>
      <w:rPr>
        <w:rFonts w:ascii="Courier New" w:hAnsi="Courier New" w:hint="default"/>
      </w:rPr>
    </w:lvl>
    <w:lvl w:ilvl="8" w:tplc="48789F2E">
      <w:start w:val="1"/>
      <w:numFmt w:val="bullet"/>
      <w:lvlText w:val=""/>
      <w:lvlJc w:val="left"/>
      <w:pPr>
        <w:ind w:left="6480" w:hanging="360"/>
      </w:pPr>
      <w:rPr>
        <w:rFonts w:ascii="Wingdings" w:hAnsi="Wingdings" w:hint="default"/>
      </w:rPr>
    </w:lvl>
  </w:abstractNum>
  <w:abstractNum w:abstractNumId="19" w15:restartNumberingAfterBreak="0">
    <w:nsid w:val="4240AFF7"/>
    <w:multiLevelType w:val="hybridMultilevel"/>
    <w:tmpl w:val="FFFFFFFF"/>
    <w:lvl w:ilvl="0" w:tplc="60760A04">
      <w:start w:val="1"/>
      <w:numFmt w:val="decimal"/>
      <w:lvlText w:val="%1."/>
      <w:lvlJc w:val="left"/>
      <w:pPr>
        <w:ind w:left="360" w:hanging="360"/>
      </w:pPr>
    </w:lvl>
    <w:lvl w:ilvl="1" w:tplc="A2D08AEA">
      <w:start w:val="1"/>
      <w:numFmt w:val="bullet"/>
      <w:lvlText w:val=""/>
      <w:lvlJc w:val="left"/>
      <w:pPr>
        <w:ind w:left="1080" w:hanging="360"/>
      </w:pPr>
      <w:rPr>
        <w:rFonts w:ascii="Symbol" w:hAnsi="Symbol" w:hint="default"/>
      </w:rPr>
    </w:lvl>
    <w:lvl w:ilvl="2" w:tplc="D6C601CC">
      <w:start w:val="1"/>
      <w:numFmt w:val="lowerRoman"/>
      <w:lvlText w:val="%3."/>
      <w:lvlJc w:val="right"/>
      <w:pPr>
        <w:ind w:left="1800" w:hanging="180"/>
      </w:pPr>
    </w:lvl>
    <w:lvl w:ilvl="3" w:tplc="4162E27E">
      <w:start w:val="1"/>
      <w:numFmt w:val="decimal"/>
      <w:lvlText w:val="%4."/>
      <w:lvlJc w:val="left"/>
      <w:pPr>
        <w:ind w:left="2520" w:hanging="360"/>
      </w:pPr>
    </w:lvl>
    <w:lvl w:ilvl="4" w:tplc="800A6372">
      <w:start w:val="1"/>
      <w:numFmt w:val="lowerLetter"/>
      <w:lvlText w:val="%5."/>
      <w:lvlJc w:val="left"/>
      <w:pPr>
        <w:ind w:left="3240" w:hanging="360"/>
      </w:pPr>
    </w:lvl>
    <w:lvl w:ilvl="5" w:tplc="6DCE0196">
      <w:start w:val="1"/>
      <w:numFmt w:val="lowerRoman"/>
      <w:lvlText w:val="%6."/>
      <w:lvlJc w:val="right"/>
      <w:pPr>
        <w:ind w:left="3960" w:hanging="180"/>
      </w:pPr>
    </w:lvl>
    <w:lvl w:ilvl="6" w:tplc="5008BD02">
      <w:start w:val="1"/>
      <w:numFmt w:val="decimal"/>
      <w:lvlText w:val="%7."/>
      <w:lvlJc w:val="left"/>
      <w:pPr>
        <w:ind w:left="4680" w:hanging="360"/>
      </w:pPr>
    </w:lvl>
    <w:lvl w:ilvl="7" w:tplc="6C929744">
      <w:start w:val="1"/>
      <w:numFmt w:val="lowerLetter"/>
      <w:lvlText w:val="%8."/>
      <w:lvlJc w:val="left"/>
      <w:pPr>
        <w:ind w:left="5400" w:hanging="360"/>
      </w:pPr>
    </w:lvl>
    <w:lvl w:ilvl="8" w:tplc="B09CFEE8">
      <w:start w:val="1"/>
      <w:numFmt w:val="lowerRoman"/>
      <w:lvlText w:val="%9."/>
      <w:lvlJc w:val="right"/>
      <w:pPr>
        <w:ind w:left="6120" w:hanging="180"/>
      </w:pPr>
    </w:lvl>
  </w:abstractNum>
  <w:abstractNum w:abstractNumId="20" w15:restartNumberingAfterBreak="0">
    <w:nsid w:val="424925A1"/>
    <w:multiLevelType w:val="hybridMultilevel"/>
    <w:tmpl w:val="712AB826"/>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1" w15:restartNumberingAfterBreak="0">
    <w:nsid w:val="44775EE0"/>
    <w:multiLevelType w:val="hybridMultilevel"/>
    <w:tmpl w:val="194CD9F0"/>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2" w15:restartNumberingAfterBreak="0">
    <w:nsid w:val="46DAC0E2"/>
    <w:multiLevelType w:val="hybridMultilevel"/>
    <w:tmpl w:val="FFFFFFFF"/>
    <w:lvl w:ilvl="0" w:tplc="C2385124">
      <w:start w:val="1"/>
      <w:numFmt w:val="bullet"/>
      <w:lvlText w:val="·"/>
      <w:lvlJc w:val="left"/>
      <w:pPr>
        <w:ind w:left="720" w:hanging="360"/>
      </w:pPr>
      <w:rPr>
        <w:rFonts w:ascii="Symbol" w:hAnsi="Symbol" w:hint="default"/>
      </w:rPr>
    </w:lvl>
    <w:lvl w:ilvl="1" w:tplc="363A9DAC">
      <w:start w:val="1"/>
      <w:numFmt w:val="bullet"/>
      <w:lvlText w:val="o"/>
      <w:lvlJc w:val="left"/>
      <w:pPr>
        <w:ind w:left="1440" w:hanging="360"/>
      </w:pPr>
      <w:rPr>
        <w:rFonts w:ascii="Courier New" w:hAnsi="Courier New" w:hint="default"/>
      </w:rPr>
    </w:lvl>
    <w:lvl w:ilvl="2" w:tplc="39025D04">
      <w:start w:val="1"/>
      <w:numFmt w:val="bullet"/>
      <w:lvlText w:val=""/>
      <w:lvlJc w:val="left"/>
      <w:pPr>
        <w:ind w:left="2160" w:hanging="360"/>
      </w:pPr>
      <w:rPr>
        <w:rFonts w:ascii="Wingdings" w:hAnsi="Wingdings" w:hint="default"/>
      </w:rPr>
    </w:lvl>
    <w:lvl w:ilvl="3" w:tplc="CA6C277C">
      <w:start w:val="1"/>
      <w:numFmt w:val="bullet"/>
      <w:lvlText w:val=""/>
      <w:lvlJc w:val="left"/>
      <w:pPr>
        <w:ind w:left="2880" w:hanging="360"/>
      </w:pPr>
      <w:rPr>
        <w:rFonts w:ascii="Symbol" w:hAnsi="Symbol" w:hint="default"/>
      </w:rPr>
    </w:lvl>
    <w:lvl w:ilvl="4" w:tplc="2018C2CE">
      <w:start w:val="1"/>
      <w:numFmt w:val="bullet"/>
      <w:lvlText w:val="o"/>
      <w:lvlJc w:val="left"/>
      <w:pPr>
        <w:ind w:left="3600" w:hanging="360"/>
      </w:pPr>
      <w:rPr>
        <w:rFonts w:ascii="Courier New" w:hAnsi="Courier New" w:hint="default"/>
      </w:rPr>
    </w:lvl>
    <w:lvl w:ilvl="5" w:tplc="13A2719E">
      <w:start w:val="1"/>
      <w:numFmt w:val="bullet"/>
      <w:lvlText w:val=""/>
      <w:lvlJc w:val="left"/>
      <w:pPr>
        <w:ind w:left="4320" w:hanging="360"/>
      </w:pPr>
      <w:rPr>
        <w:rFonts w:ascii="Wingdings" w:hAnsi="Wingdings" w:hint="default"/>
      </w:rPr>
    </w:lvl>
    <w:lvl w:ilvl="6" w:tplc="358A7552">
      <w:start w:val="1"/>
      <w:numFmt w:val="bullet"/>
      <w:lvlText w:val=""/>
      <w:lvlJc w:val="left"/>
      <w:pPr>
        <w:ind w:left="5040" w:hanging="360"/>
      </w:pPr>
      <w:rPr>
        <w:rFonts w:ascii="Symbol" w:hAnsi="Symbol" w:hint="default"/>
      </w:rPr>
    </w:lvl>
    <w:lvl w:ilvl="7" w:tplc="2C4845CE">
      <w:start w:val="1"/>
      <w:numFmt w:val="bullet"/>
      <w:lvlText w:val="o"/>
      <w:lvlJc w:val="left"/>
      <w:pPr>
        <w:ind w:left="5760" w:hanging="360"/>
      </w:pPr>
      <w:rPr>
        <w:rFonts w:ascii="Courier New" w:hAnsi="Courier New" w:hint="default"/>
      </w:rPr>
    </w:lvl>
    <w:lvl w:ilvl="8" w:tplc="6B644D4E">
      <w:start w:val="1"/>
      <w:numFmt w:val="bullet"/>
      <w:lvlText w:val=""/>
      <w:lvlJc w:val="left"/>
      <w:pPr>
        <w:ind w:left="6480" w:hanging="360"/>
      </w:pPr>
      <w:rPr>
        <w:rFonts w:ascii="Wingdings" w:hAnsi="Wingdings" w:hint="default"/>
      </w:rPr>
    </w:lvl>
  </w:abstractNum>
  <w:abstractNum w:abstractNumId="23" w15:restartNumberingAfterBreak="0">
    <w:nsid w:val="52456E43"/>
    <w:multiLevelType w:val="multilevel"/>
    <w:tmpl w:val="C4BE5B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5527AF1D"/>
    <w:multiLevelType w:val="hybridMultilevel"/>
    <w:tmpl w:val="FFFFFFFF"/>
    <w:lvl w:ilvl="0" w:tplc="D9E859F8">
      <w:start w:val="1"/>
      <w:numFmt w:val="bullet"/>
      <w:lvlText w:val="·"/>
      <w:lvlJc w:val="left"/>
      <w:pPr>
        <w:ind w:left="720" w:hanging="360"/>
      </w:pPr>
      <w:rPr>
        <w:rFonts w:ascii="Symbol" w:hAnsi="Symbol" w:hint="default"/>
      </w:rPr>
    </w:lvl>
    <w:lvl w:ilvl="1" w:tplc="00E0E2AA">
      <w:start w:val="1"/>
      <w:numFmt w:val="bullet"/>
      <w:lvlText w:val="o"/>
      <w:lvlJc w:val="left"/>
      <w:pPr>
        <w:ind w:left="1440" w:hanging="360"/>
      </w:pPr>
      <w:rPr>
        <w:rFonts w:ascii="Courier New" w:hAnsi="Courier New" w:hint="default"/>
      </w:rPr>
    </w:lvl>
    <w:lvl w:ilvl="2" w:tplc="2C68F2A0">
      <w:start w:val="1"/>
      <w:numFmt w:val="bullet"/>
      <w:lvlText w:val=""/>
      <w:lvlJc w:val="left"/>
      <w:pPr>
        <w:ind w:left="2160" w:hanging="360"/>
      </w:pPr>
      <w:rPr>
        <w:rFonts w:ascii="Wingdings" w:hAnsi="Wingdings" w:hint="default"/>
      </w:rPr>
    </w:lvl>
    <w:lvl w:ilvl="3" w:tplc="9FD88C3E">
      <w:start w:val="1"/>
      <w:numFmt w:val="bullet"/>
      <w:lvlText w:val=""/>
      <w:lvlJc w:val="left"/>
      <w:pPr>
        <w:ind w:left="2880" w:hanging="360"/>
      </w:pPr>
      <w:rPr>
        <w:rFonts w:ascii="Symbol" w:hAnsi="Symbol" w:hint="default"/>
      </w:rPr>
    </w:lvl>
    <w:lvl w:ilvl="4" w:tplc="C49E6CE2">
      <w:start w:val="1"/>
      <w:numFmt w:val="bullet"/>
      <w:lvlText w:val="o"/>
      <w:lvlJc w:val="left"/>
      <w:pPr>
        <w:ind w:left="3600" w:hanging="360"/>
      </w:pPr>
      <w:rPr>
        <w:rFonts w:ascii="Courier New" w:hAnsi="Courier New" w:hint="default"/>
      </w:rPr>
    </w:lvl>
    <w:lvl w:ilvl="5" w:tplc="A414420E">
      <w:start w:val="1"/>
      <w:numFmt w:val="bullet"/>
      <w:lvlText w:val=""/>
      <w:lvlJc w:val="left"/>
      <w:pPr>
        <w:ind w:left="4320" w:hanging="360"/>
      </w:pPr>
      <w:rPr>
        <w:rFonts w:ascii="Wingdings" w:hAnsi="Wingdings" w:hint="default"/>
      </w:rPr>
    </w:lvl>
    <w:lvl w:ilvl="6" w:tplc="6E90EE2A">
      <w:start w:val="1"/>
      <w:numFmt w:val="bullet"/>
      <w:lvlText w:val=""/>
      <w:lvlJc w:val="left"/>
      <w:pPr>
        <w:ind w:left="5040" w:hanging="360"/>
      </w:pPr>
      <w:rPr>
        <w:rFonts w:ascii="Symbol" w:hAnsi="Symbol" w:hint="default"/>
      </w:rPr>
    </w:lvl>
    <w:lvl w:ilvl="7" w:tplc="47AE6ACC">
      <w:start w:val="1"/>
      <w:numFmt w:val="bullet"/>
      <w:lvlText w:val="o"/>
      <w:lvlJc w:val="left"/>
      <w:pPr>
        <w:ind w:left="5760" w:hanging="360"/>
      </w:pPr>
      <w:rPr>
        <w:rFonts w:ascii="Courier New" w:hAnsi="Courier New" w:hint="default"/>
      </w:rPr>
    </w:lvl>
    <w:lvl w:ilvl="8" w:tplc="9D66F92C">
      <w:start w:val="1"/>
      <w:numFmt w:val="bullet"/>
      <w:lvlText w:val=""/>
      <w:lvlJc w:val="left"/>
      <w:pPr>
        <w:ind w:left="6480" w:hanging="360"/>
      </w:pPr>
      <w:rPr>
        <w:rFonts w:ascii="Wingdings" w:hAnsi="Wingdings" w:hint="default"/>
      </w:rPr>
    </w:lvl>
  </w:abstractNum>
  <w:abstractNum w:abstractNumId="25" w15:restartNumberingAfterBreak="0">
    <w:nsid w:val="55525BCD"/>
    <w:multiLevelType w:val="hybridMultilevel"/>
    <w:tmpl w:val="FFFFFFFF"/>
    <w:lvl w:ilvl="0" w:tplc="3C22791C">
      <w:start w:val="1"/>
      <w:numFmt w:val="bullet"/>
      <w:lvlText w:val="·"/>
      <w:lvlJc w:val="left"/>
      <w:pPr>
        <w:ind w:left="720" w:hanging="360"/>
      </w:pPr>
      <w:rPr>
        <w:rFonts w:ascii="Symbol" w:hAnsi="Symbol" w:hint="default"/>
      </w:rPr>
    </w:lvl>
    <w:lvl w:ilvl="1" w:tplc="A7143068">
      <w:start w:val="1"/>
      <w:numFmt w:val="bullet"/>
      <w:lvlText w:val="o"/>
      <w:lvlJc w:val="left"/>
      <w:pPr>
        <w:ind w:left="1440" w:hanging="360"/>
      </w:pPr>
      <w:rPr>
        <w:rFonts w:ascii="Courier New" w:hAnsi="Courier New" w:hint="default"/>
      </w:rPr>
    </w:lvl>
    <w:lvl w:ilvl="2" w:tplc="4BF67362">
      <w:start w:val="1"/>
      <w:numFmt w:val="bullet"/>
      <w:lvlText w:val=""/>
      <w:lvlJc w:val="left"/>
      <w:pPr>
        <w:ind w:left="2160" w:hanging="360"/>
      </w:pPr>
      <w:rPr>
        <w:rFonts w:ascii="Wingdings" w:hAnsi="Wingdings" w:hint="default"/>
      </w:rPr>
    </w:lvl>
    <w:lvl w:ilvl="3" w:tplc="18083A56">
      <w:start w:val="1"/>
      <w:numFmt w:val="bullet"/>
      <w:lvlText w:val=""/>
      <w:lvlJc w:val="left"/>
      <w:pPr>
        <w:ind w:left="2880" w:hanging="360"/>
      </w:pPr>
      <w:rPr>
        <w:rFonts w:ascii="Symbol" w:hAnsi="Symbol" w:hint="default"/>
      </w:rPr>
    </w:lvl>
    <w:lvl w:ilvl="4" w:tplc="609CD5B8">
      <w:start w:val="1"/>
      <w:numFmt w:val="bullet"/>
      <w:lvlText w:val="o"/>
      <w:lvlJc w:val="left"/>
      <w:pPr>
        <w:ind w:left="3600" w:hanging="360"/>
      </w:pPr>
      <w:rPr>
        <w:rFonts w:ascii="Courier New" w:hAnsi="Courier New" w:hint="default"/>
      </w:rPr>
    </w:lvl>
    <w:lvl w:ilvl="5" w:tplc="B16AA28A">
      <w:start w:val="1"/>
      <w:numFmt w:val="bullet"/>
      <w:lvlText w:val=""/>
      <w:lvlJc w:val="left"/>
      <w:pPr>
        <w:ind w:left="4320" w:hanging="360"/>
      </w:pPr>
      <w:rPr>
        <w:rFonts w:ascii="Wingdings" w:hAnsi="Wingdings" w:hint="default"/>
      </w:rPr>
    </w:lvl>
    <w:lvl w:ilvl="6" w:tplc="26722B3E">
      <w:start w:val="1"/>
      <w:numFmt w:val="bullet"/>
      <w:lvlText w:val=""/>
      <w:lvlJc w:val="left"/>
      <w:pPr>
        <w:ind w:left="5040" w:hanging="360"/>
      </w:pPr>
      <w:rPr>
        <w:rFonts w:ascii="Symbol" w:hAnsi="Symbol" w:hint="default"/>
      </w:rPr>
    </w:lvl>
    <w:lvl w:ilvl="7" w:tplc="5C0A5900">
      <w:start w:val="1"/>
      <w:numFmt w:val="bullet"/>
      <w:lvlText w:val="o"/>
      <w:lvlJc w:val="left"/>
      <w:pPr>
        <w:ind w:left="5760" w:hanging="360"/>
      </w:pPr>
      <w:rPr>
        <w:rFonts w:ascii="Courier New" w:hAnsi="Courier New" w:hint="default"/>
      </w:rPr>
    </w:lvl>
    <w:lvl w:ilvl="8" w:tplc="BAE0C0D4">
      <w:start w:val="1"/>
      <w:numFmt w:val="bullet"/>
      <w:lvlText w:val=""/>
      <w:lvlJc w:val="left"/>
      <w:pPr>
        <w:ind w:left="6480" w:hanging="360"/>
      </w:pPr>
      <w:rPr>
        <w:rFonts w:ascii="Wingdings" w:hAnsi="Wingdings" w:hint="default"/>
      </w:rPr>
    </w:lvl>
  </w:abstractNum>
  <w:abstractNum w:abstractNumId="26" w15:restartNumberingAfterBreak="0">
    <w:nsid w:val="5F2A22A1"/>
    <w:multiLevelType w:val="hybridMultilevel"/>
    <w:tmpl w:val="6AF225E4"/>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7" w15:restartNumberingAfterBreak="0">
    <w:nsid w:val="60AE2CEB"/>
    <w:multiLevelType w:val="hybridMultilevel"/>
    <w:tmpl w:val="EB1EA320"/>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8" w15:restartNumberingAfterBreak="0">
    <w:nsid w:val="60C22086"/>
    <w:multiLevelType w:val="hybridMultilevel"/>
    <w:tmpl w:val="FFFFFFFF"/>
    <w:lvl w:ilvl="0" w:tplc="D3FACF6A">
      <w:start w:val="1"/>
      <w:numFmt w:val="bullet"/>
      <w:lvlText w:val="·"/>
      <w:lvlJc w:val="left"/>
      <w:pPr>
        <w:ind w:left="720" w:hanging="360"/>
      </w:pPr>
      <w:rPr>
        <w:rFonts w:ascii="Symbol" w:hAnsi="Symbol" w:hint="default"/>
      </w:rPr>
    </w:lvl>
    <w:lvl w:ilvl="1" w:tplc="B06E0E60">
      <w:start w:val="1"/>
      <w:numFmt w:val="bullet"/>
      <w:lvlText w:val="o"/>
      <w:lvlJc w:val="left"/>
      <w:pPr>
        <w:ind w:left="1440" w:hanging="360"/>
      </w:pPr>
      <w:rPr>
        <w:rFonts w:ascii="Courier New" w:hAnsi="Courier New" w:hint="default"/>
      </w:rPr>
    </w:lvl>
    <w:lvl w:ilvl="2" w:tplc="BED48228">
      <w:start w:val="1"/>
      <w:numFmt w:val="bullet"/>
      <w:lvlText w:val=""/>
      <w:lvlJc w:val="left"/>
      <w:pPr>
        <w:ind w:left="2160" w:hanging="360"/>
      </w:pPr>
      <w:rPr>
        <w:rFonts w:ascii="Wingdings" w:hAnsi="Wingdings" w:hint="default"/>
      </w:rPr>
    </w:lvl>
    <w:lvl w:ilvl="3" w:tplc="DB388BAC">
      <w:start w:val="1"/>
      <w:numFmt w:val="bullet"/>
      <w:lvlText w:val=""/>
      <w:lvlJc w:val="left"/>
      <w:pPr>
        <w:ind w:left="2880" w:hanging="360"/>
      </w:pPr>
      <w:rPr>
        <w:rFonts w:ascii="Symbol" w:hAnsi="Symbol" w:hint="default"/>
      </w:rPr>
    </w:lvl>
    <w:lvl w:ilvl="4" w:tplc="DEDE98E0">
      <w:start w:val="1"/>
      <w:numFmt w:val="bullet"/>
      <w:lvlText w:val="o"/>
      <w:lvlJc w:val="left"/>
      <w:pPr>
        <w:ind w:left="3600" w:hanging="360"/>
      </w:pPr>
      <w:rPr>
        <w:rFonts w:ascii="Courier New" w:hAnsi="Courier New" w:hint="default"/>
      </w:rPr>
    </w:lvl>
    <w:lvl w:ilvl="5" w:tplc="4948B8F8">
      <w:start w:val="1"/>
      <w:numFmt w:val="bullet"/>
      <w:lvlText w:val=""/>
      <w:lvlJc w:val="left"/>
      <w:pPr>
        <w:ind w:left="4320" w:hanging="360"/>
      </w:pPr>
      <w:rPr>
        <w:rFonts w:ascii="Wingdings" w:hAnsi="Wingdings" w:hint="default"/>
      </w:rPr>
    </w:lvl>
    <w:lvl w:ilvl="6" w:tplc="A91AC098">
      <w:start w:val="1"/>
      <w:numFmt w:val="bullet"/>
      <w:lvlText w:val=""/>
      <w:lvlJc w:val="left"/>
      <w:pPr>
        <w:ind w:left="5040" w:hanging="360"/>
      </w:pPr>
      <w:rPr>
        <w:rFonts w:ascii="Symbol" w:hAnsi="Symbol" w:hint="default"/>
      </w:rPr>
    </w:lvl>
    <w:lvl w:ilvl="7" w:tplc="23F2550A">
      <w:start w:val="1"/>
      <w:numFmt w:val="bullet"/>
      <w:lvlText w:val="o"/>
      <w:lvlJc w:val="left"/>
      <w:pPr>
        <w:ind w:left="5760" w:hanging="360"/>
      </w:pPr>
      <w:rPr>
        <w:rFonts w:ascii="Courier New" w:hAnsi="Courier New" w:hint="default"/>
      </w:rPr>
    </w:lvl>
    <w:lvl w:ilvl="8" w:tplc="ED42B790">
      <w:start w:val="1"/>
      <w:numFmt w:val="bullet"/>
      <w:lvlText w:val=""/>
      <w:lvlJc w:val="left"/>
      <w:pPr>
        <w:ind w:left="6480" w:hanging="360"/>
      </w:pPr>
      <w:rPr>
        <w:rFonts w:ascii="Wingdings" w:hAnsi="Wingdings" w:hint="default"/>
      </w:rPr>
    </w:lvl>
  </w:abstractNum>
  <w:abstractNum w:abstractNumId="29" w15:restartNumberingAfterBreak="0">
    <w:nsid w:val="634A667D"/>
    <w:multiLevelType w:val="multilevel"/>
    <w:tmpl w:val="0BDEC6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68EF54B4"/>
    <w:multiLevelType w:val="multilevel"/>
    <w:tmpl w:val="935C97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673076067">
    <w:abstractNumId w:val="0"/>
  </w:num>
  <w:num w:numId="2" w16cid:durableId="1086194036">
    <w:abstractNumId w:val="7"/>
  </w:num>
  <w:num w:numId="3" w16cid:durableId="1021862059">
    <w:abstractNumId w:val="17"/>
  </w:num>
  <w:num w:numId="4" w16cid:durableId="766196919">
    <w:abstractNumId w:val="3"/>
  </w:num>
  <w:num w:numId="5" w16cid:durableId="1465393359">
    <w:abstractNumId w:val="27"/>
  </w:num>
  <w:num w:numId="6" w16cid:durableId="1131092501">
    <w:abstractNumId w:val="2"/>
  </w:num>
  <w:num w:numId="7" w16cid:durableId="815025517">
    <w:abstractNumId w:val="19"/>
  </w:num>
  <w:num w:numId="8" w16cid:durableId="1667245176">
    <w:abstractNumId w:val="10"/>
  </w:num>
  <w:num w:numId="9" w16cid:durableId="294524842">
    <w:abstractNumId w:val="14"/>
  </w:num>
  <w:num w:numId="10" w16cid:durableId="1933465860">
    <w:abstractNumId w:val="1"/>
  </w:num>
  <w:num w:numId="11" w16cid:durableId="63841246">
    <w:abstractNumId w:val="22"/>
  </w:num>
  <w:num w:numId="12" w16cid:durableId="961107140">
    <w:abstractNumId w:val="5"/>
  </w:num>
  <w:num w:numId="13" w16cid:durableId="185484585">
    <w:abstractNumId w:val="25"/>
  </w:num>
  <w:num w:numId="14" w16cid:durableId="461270904">
    <w:abstractNumId w:val="11"/>
  </w:num>
  <w:num w:numId="15" w16cid:durableId="2033914783">
    <w:abstractNumId w:val="28"/>
  </w:num>
  <w:num w:numId="16" w16cid:durableId="240262628">
    <w:abstractNumId w:val="24"/>
  </w:num>
  <w:num w:numId="17" w16cid:durableId="1121606708">
    <w:abstractNumId w:val="6"/>
  </w:num>
  <w:num w:numId="18" w16cid:durableId="627706212">
    <w:abstractNumId w:val="9"/>
  </w:num>
  <w:num w:numId="19" w16cid:durableId="1008142797">
    <w:abstractNumId w:val="13"/>
  </w:num>
  <w:num w:numId="20" w16cid:durableId="1485851862">
    <w:abstractNumId w:val="18"/>
  </w:num>
  <w:num w:numId="21" w16cid:durableId="1025600899">
    <w:abstractNumId w:val="12"/>
  </w:num>
  <w:num w:numId="22" w16cid:durableId="1529370988">
    <w:abstractNumId w:val="26"/>
  </w:num>
  <w:num w:numId="23" w16cid:durableId="426577625">
    <w:abstractNumId w:val="20"/>
  </w:num>
  <w:num w:numId="24" w16cid:durableId="226376972">
    <w:abstractNumId w:val="15"/>
  </w:num>
  <w:num w:numId="25" w16cid:durableId="1468551195">
    <w:abstractNumId w:val="4"/>
  </w:num>
  <w:num w:numId="26" w16cid:durableId="550922750">
    <w:abstractNumId w:val="29"/>
  </w:num>
  <w:num w:numId="27" w16cid:durableId="253369950">
    <w:abstractNumId w:val="21"/>
  </w:num>
  <w:num w:numId="28" w16cid:durableId="1551842714">
    <w:abstractNumId w:val="23"/>
  </w:num>
  <w:num w:numId="29" w16cid:durableId="442697912">
    <w:abstractNumId w:val="30"/>
  </w:num>
  <w:num w:numId="30" w16cid:durableId="2081057792">
    <w:abstractNumId w:val="8"/>
  </w:num>
  <w:num w:numId="31" w16cid:durableId="1817526288">
    <w:abstractNumId w:val="16"/>
  </w:num>
  <w:numIdMacAtCleanup w:val="3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attachedTemplate r:id="rId1"/>
  <w:stylePaneFormatFilter w:val="5004" w:allStyles="0" w:customStyles="0" w:latentStyles="1" w:stylesInUse="0" w:headingStyles="0" w:numberingStyles="0" w:tableStyles="0" w:directFormattingOnRuns="0" w:directFormattingOnParagraphs="0" w:directFormattingOnNumbering="0" w:directFormattingOnTables="0" w:clearFormatting="1" w:top3HeadingStyles="0" w:visibleStyles="1" w:alternateStyleNames="0"/>
  <w:defaultTabStop w:val="708"/>
  <w:hyphenationZone w:val="425"/>
  <w:evenAndOddHeaders/>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5673B"/>
    <w:rsid w:val="000010F7"/>
    <w:rsid w:val="0000141D"/>
    <w:rsid w:val="000015CC"/>
    <w:rsid w:val="00001CC3"/>
    <w:rsid w:val="00001DE5"/>
    <w:rsid w:val="00001FB3"/>
    <w:rsid w:val="00002303"/>
    <w:rsid w:val="000024A3"/>
    <w:rsid w:val="00003C5C"/>
    <w:rsid w:val="000041EE"/>
    <w:rsid w:val="0000455E"/>
    <w:rsid w:val="00005855"/>
    <w:rsid w:val="00005EB7"/>
    <w:rsid w:val="00006499"/>
    <w:rsid w:val="00007301"/>
    <w:rsid w:val="00007E47"/>
    <w:rsid w:val="000106B7"/>
    <w:rsid w:val="000119BE"/>
    <w:rsid w:val="00012C53"/>
    <w:rsid w:val="00013597"/>
    <w:rsid w:val="00013AFE"/>
    <w:rsid w:val="000147F2"/>
    <w:rsid w:val="0001480B"/>
    <w:rsid w:val="00014DB6"/>
    <w:rsid w:val="00015710"/>
    <w:rsid w:val="0001665A"/>
    <w:rsid w:val="0001685D"/>
    <w:rsid w:val="00016ABA"/>
    <w:rsid w:val="00016FC2"/>
    <w:rsid w:val="00017137"/>
    <w:rsid w:val="00017D40"/>
    <w:rsid w:val="00017DE5"/>
    <w:rsid w:val="000204EE"/>
    <w:rsid w:val="00020831"/>
    <w:rsid w:val="00020A6D"/>
    <w:rsid w:val="00020A76"/>
    <w:rsid w:val="00020DAB"/>
    <w:rsid w:val="00020F31"/>
    <w:rsid w:val="00021286"/>
    <w:rsid w:val="00022432"/>
    <w:rsid w:val="00022A04"/>
    <w:rsid w:val="00022B5B"/>
    <w:rsid w:val="00022C02"/>
    <w:rsid w:val="00022DE3"/>
    <w:rsid w:val="00023160"/>
    <w:rsid w:val="000234B2"/>
    <w:rsid w:val="000257D8"/>
    <w:rsid w:val="000261B1"/>
    <w:rsid w:val="00026858"/>
    <w:rsid w:val="00026B50"/>
    <w:rsid w:val="00026DF0"/>
    <w:rsid w:val="00026E31"/>
    <w:rsid w:val="00026F6F"/>
    <w:rsid w:val="00027823"/>
    <w:rsid w:val="00030C69"/>
    <w:rsid w:val="00030D42"/>
    <w:rsid w:val="00030FF8"/>
    <w:rsid w:val="00031FFE"/>
    <w:rsid w:val="000326CB"/>
    <w:rsid w:val="0003349A"/>
    <w:rsid w:val="000334A7"/>
    <w:rsid w:val="00033CB7"/>
    <w:rsid w:val="000351F9"/>
    <w:rsid w:val="00035477"/>
    <w:rsid w:val="00036C1D"/>
    <w:rsid w:val="000378FC"/>
    <w:rsid w:val="0004018D"/>
    <w:rsid w:val="0004152E"/>
    <w:rsid w:val="00041AE0"/>
    <w:rsid w:val="00041EE4"/>
    <w:rsid w:val="00042FF6"/>
    <w:rsid w:val="000433B9"/>
    <w:rsid w:val="00043874"/>
    <w:rsid w:val="00043C29"/>
    <w:rsid w:val="000442A3"/>
    <w:rsid w:val="00044578"/>
    <w:rsid w:val="00045A13"/>
    <w:rsid w:val="00045C0A"/>
    <w:rsid w:val="00046307"/>
    <w:rsid w:val="00046798"/>
    <w:rsid w:val="00046DA7"/>
    <w:rsid w:val="0004784C"/>
    <w:rsid w:val="000501C1"/>
    <w:rsid w:val="000502EF"/>
    <w:rsid w:val="0005071C"/>
    <w:rsid w:val="00050F75"/>
    <w:rsid w:val="0005137F"/>
    <w:rsid w:val="00051441"/>
    <w:rsid w:val="000516E7"/>
    <w:rsid w:val="00051E3B"/>
    <w:rsid w:val="00053195"/>
    <w:rsid w:val="000532B7"/>
    <w:rsid w:val="00053979"/>
    <w:rsid w:val="00053E75"/>
    <w:rsid w:val="000548A9"/>
    <w:rsid w:val="00054993"/>
    <w:rsid w:val="00054A0B"/>
    <w:rsid w:val="00055DC3"/>
    <w:rsid w:val="00055E93"/>
    <w:rsid w:val="00055F18"/>
    <w:rsid w:val="00056063"/>
    <w:rsid w:val="000565D4"/>
    <w:rsid w:val="00057B7D"/>
    <w:rsid w:val="00060B8F"/>
    <w:rsid w:val="00060FFC"/>
    <w:rsid w:val="00061728"/>
    <w:rsid w:val="00061C73"/>
    <w:rsid w:val="00062BC2"/>
    <w:rsid w:val="00064280"/>
    <w:rsid w:val="000643DB"/>
    <w:rsid w:val="00065321"/>
    <w:rsid w:val="00065C97"/>
    <w:rsid w:val="00065D69"/>
    <w:rsid w:val="00065E9C"/>
    <w:rsid w:val="00067048"/>
    <w:rsid w:val="00067D29"/>
    <w:rsid w:val="00067D49"/>
    <w:rsid w:val="000719EE"/>
    <w:rsid w:val="00071C02"/>
    <w:rsid w:val="00071C18"/>
    <w:rsid w:val="00072D74"/>
    <w:rsid w:val="0007343F"/>
    <w:rsid w:val="00073490"/>
    <w:rsid w:val="000738B7"/>
    <w:rsid w:val="00075E90"/>
    <w:rsid w:val="00077662"/>
    <w:rsid w:val="0007785D"/>
    <w:rsid w:val="00077E80"/>
    <w:rsid w:val="00077EC0"/>
    <w:rsid w:val="00080532"/>
    <w:rsid w:val="00080E54"/>
    <w:rsid w:val="00081542"/>
    <w:rsid w:val="0008165B"/>
    <w:rsid w:val="000838FC"/>
    <w:rsid w:val="00083AA8"/>
    <w:rsid w:val="00085104"/>
    <w:rsid w:val="000853A8"/>
    <w:rsid w:val="00085C53"/>
    <w:rsid w:val="00085E9A"/>
    <w:rsid w:val="00086517"/>
    <w:rsid w:val="00090617"/>
    <w:rsid w:val="00090644"/>
    <w:rsid w:val="00090B84"/>
    <w:rsid w:val="00090E95"/>
    <w:rsid w:val="00090F63"/>
    <w:rsid w:val="0009241C"/>
    <w:rsid w:val="00092629"/>
    <w:rsid w:val="00092D42"/>
    <w:rsid w:val="00094EB7"/>
    <w:rsid w:val="00094FDE"/>
    <w:rsid w:val="00095EC1"/>
    <w:rsid w:val="00096C07"/>
    <w:rsid w:val="000978BE"/>
    <w:rsid w:val="000A0CB8"/>
    <w:rsid w:val="000A1D47"/>
    <w:rsid w:val="000A26ED"/>
    <w:rsid w:val="000A31C8"/>
    <w:rsid w:val="000A3220"/>
    <w:rsid w:val="000A3853"/>
    <w:rsid w:val="000A3C4F"/>
    <w:rsid w:val="000A44CA"/>
    <w:rsid w:val="000A45C1"/>
    <w:rsid w:val="000A4BA6"/>
    <w:rsid w:val="000A54E6"/>
    <w:rsid w:val="000A56AC"/>
    <w:rsid w:val="000A5A5D"/>
    <w:rsid w:val="000A6348"/>
    <w:rsid w:val="000A72B9"/>
    <w:rsid w:val="000B0533"/>
    <w:rsid w:val="000B05B3"/>
    <w:rsid w:val="000B0A89"/>
    <w:rsid w:val="000B1717"/>
    <w:rsid w:val="000B1910"/>
    <w:rsid w:val="000B3EEF"/>
    <w:rsid w:val="000B4B96"/>
    <w:rsid w:val="000B5097"/>
    <w:rsid w:val="000B7B3C"/>
    <w:rsid w:val="000C18BE"/>
    <w:rsid w:val="000C199A"/>
    <w:rsid w:val="000C22C6"/>
    <w:rsid w:val="000C3C03"/>
    <w:rsid w:val="000C5BA2"/>
    <w:rsid w:val="000C5BF2"/>
    <w:rsid w:val="000C6676"/>
    <w:rsid w:val="000C6D9D"/>
    <w:rsid w:val="000C7186"/>
    <w:rsid w:val="000D1206"/>
    <w:rsid w:val="000D1B65"/>
    <w:rsid w:val="000D26CE"/>
    <w:rsid w:val="000D2DBF"/>
    <w:rsid w:val="000D3B1B"/>
    <w:rsid w:val="000D4732"/>
    <w:rsid w:val="000D51D0"/>
    <w:rsid w:val="000D605D"/>
    <w:rsid w:val="000D617C"/>
    <w:rsid w:val="000D798F"/>
    <w:rsid w:val="000E04A2"/>
    <w:rsid w:val="000E10BA"/>
    <w:rsid w:val="000E1202"/>
    <w:rsid w:val="000E1B77"/>
    <w:rsid w:val="000E4985"/>
    <w:rsid w:val="000E4A8C"/>
    <w:rsid w:val="000E556D"/>
    <w:rsid w:val="000E6C77"/>
    <w:rsid w:val="000E707F"/>
    <w:rsid w:val="000E7752"/>
    <w:rsid w:val="000E7F25"/>
    <w:rsid w:val="000F1320"/>
    <w:rsid w:val="000F15A6"/>
    <w:rsid w:val="000F164B"/>
    <w:rsid w:val="000F1D69"/>
    <w:rsid w:val="000F3B95"/>
    <w:rsid w:val="000F3EEA"/>
    <w:rsid w:val="000F42DC"/>
    <w:rsid w:val="000F45B0"/>
    <w:rsid w:val="000F5424"/>
    <w:rsid w:val="000F5C8F"/>
    <w:rsid w:val="000F6398"/>
    <w:rsid w:val="000F64D0"/>
    <w:rsid w:val="000F6828"/>
    <w:rsid w:val="000F6874"/>
    <w:rsid w:val="000F691F"/>
    <w:rsid w:val="000F6AEE"/>
    <w:rsid w:val="000F6B33"/>
    <w:rsid w:val="000F6DD7"/>
    <w:rsid w:val="000F70F6"/>
    <w:rsid w:val="000F7184"/>
    <w:rsid w:val="000F7439"/>
    <w:rsid w:val="000F79A5"/>
    <w:rsid w:val="000F7D92"/>
    <w:rsid w:val="00100A0B"/>
    <w:rsid w:val="00101027"/>
    <w:rsid w:val="0010118E"/>
    <w:rsid w:val="001015E5"/>
    <w:rsid w:val="0010195F"/>
    <w:rsid w:val="00101AF0"/>
    <w:rsid w:val="00102482"/>
    <w:rsid w:val="0010347F"/>
    <w:rsid w:val="0010365F"/>
    <w:rsid w:val="001038B5"/>
    <w:rsid w:val="00103930"/>
    <w:rsid w:val="0010475D"/>
    <w:rsid w:val="001054B6"/>
    <w:rsid w:val="00105673"/>
    <w:rsid w:val="001056F5"/>
    <w:rsid w:val="00105927"/>
    <w:rsid w:val="0010674A"/>
    <w:rsid w:val="001078FC"/>
    <w:rsid w:val="00107C6C"/>
    <w:rsid w:val="00110AB1"/>
    <w:rsid w:val="00110FFE"/>
    <w:rsid w:val="00111880"/>
    <w:rsid w:val="001122EF"/>
    <w:rsid w:val="001127B4"/>
    <w:rsid w:val="00112922"/>
    <w:rsid w:val="00112F54"/>
    <w:rsid w:val="0011390F"/>
    <w:rsid w:val="00113D70"/>
    <w:rsid w:val="00113DA9"/>
    <w:rsid w:val="00115848"/>
    <w:rsid w:val="00115FB5"/>
    <w:rsid w:val="001168AD"/>
    <w:rsid w:val="001176F4"/>
    <w:rsid w:val="00117812"/>
    <w:rsid w:val="00117E55"/>
    <w:rsid w:val="001206F6"/>
    <w:rsid w:val="001213D4"/>
    <w:rsid w:val="0012156A"/>
    <w:rsid w:val="00121A78"/>
    <w:rsid w:val="001226CA"/>
    <w:rsid w:val="00122C7D"/>
    <w:rsid w:val="00122E99"/>
    <w:rsid w:val="001234D5"/>
    <w:rsid w:val="001237CE"/>
    <w:rsid w:val="00123D1E"/>
    <w:rsid w:val="0012518F"/>
    <w:rsid w:val="001252B6"/>
    <w:rsid w:val="001261BB"/>
    <w:rsid w:val="00126277"/>
    <w:rsid w:val="00126904"/>
    <w:rsid w:val="00126AD7"/>
    <w:rsid w:val="00130940"/>
    <w:rsid w:val="00131245"/>
    <w:rsid w:val="00131616"/>
    <w:rsid w:val="00132522"/>
    <w:rsid w:val="00132AED"/>
    <w:rsid w:val="00132F37"/>
    <w:rsid w:val="00133F6C"/>
    <w:rsid w:val="001345B6"/>
    <w:rsid w:val="00135A79"/>
    <w:rsid w:val="001361A7"/>
    <w:rsid w:val="0014070B"/>
    <w:rsid w:val="00141B96"/>
    <w:rsid w:val="00141CBE"/>
    <w:rsid w:val="0014562D"/>
    <w:rsid w:val="001466C5"/>
    <w:rsid w:val="00147201"/>
    <w:rsid w:val="00147347"/>
    <w:rsid w:val="00147593"/>
    <w:rsid w:val="00147A82"/>
    <w:rsid w:val="00150116"/>
    <w:rsid w:val="001501F0"/>
    <w:rsid w:val="0015048F"/>
    <w:rsid w:val="001506DE"/>
    <w:rsid w:val="00150DB2"/>
    <w:rsid w:val="00151810"/>
    <w:rsid w:val="00152435"/>
    <w:rsid w:val="00152AC2"/>
    <w:rsid w:val="00152EE3"/>
    <w:rsid w:val="00153AF3"/>
    <w:rsid w:val="001540C1"/>
    <w:rsid w:val="00154A41"/>
    <w:rsid w:val="00154D58"/>
    <w:rsid w:val="00154E3F"/>
    <w:rsid w:val="00155706"/>
    <w:rsid w:val="00155807"/>
    <w:rsid w:val="00155B28"/>
    <w:rsid w:val="001560CC"/>
    <w:rsid w:val="00157118"/>
    <w:rsid w:val="00157418"/>
    <w:rsid w:val="001577BE"/>
    <w:rsid w:val="00160750"/>
    <w:rsid w:val="0016089F"/>
    <w:rsid w:val="00160DA7"/>
    <w:rsid w:val="001619E1"/>
    <w:rsid w:val="00161BB9"/>
    <w:rsid w:val="00162A29"/>
    <w:rsid w:val="00162CBC"/>
    <w:rsid w:val="00163066"/>
    <w:rsid w:val="00163330"/>
    <w:rsid w:val="00163EB3"/>
    <w:rsid w:val="00163EF3"/>
    <w:rsid w:val="0016479C"/>
    <w:rsid w:val="00164A72"/>
    <w:rsid w:val="00164F57"/>
    <w:rsid w:val="001665C4"/>
    <w:rsid w:val="001669FE"/>
    <w:rsid w:val="00166D9F"/>
    <w:rsid w:val="00167589"/>
    <w:rsid w:val="001715ED"/>
    <w:rsid w:val="001716CE"/>
    <w:rsid w:val="00171C92"/>
    <w:rsid w:val="00171CCF"/>
    <w:rsid w:val="00173173"/>
    <w:rsid w:val="001732D4"/>
    <w:rsid w:val="0017330B"/>
    <w:rsid w:val="00173CD8"/>
    <w:rsid w:val="00174A83"/>
    <w:rsid w:val="001751A4"/>
    <w:rsid w:val="00176DE9"/>
    <w:rsid w:val="00177381"/>
    <w:rsid w:val="001773B3"/>
    <w:rsid w:val="00177A7A"/>
    <w:rsid w:val="00177B8B"/>
    <w:rsid w:val="00181605"/>
    <w:rsid w:val="001817D7"/>
    <w:rsid w:val="00181AA8"/>
    <w:rsid w:val="00182354"/>
    <w:rsid w:val="00182A7D"/>
    <w:rsid w:val="00183B37"/>
    <w:rsid w:val="00183CE0"/>
    <w:rsid w:val="00183CFC"/>
    <w:rsid w:val="00186573"/>
    <w:rsid w:val="00186621"/>
    <w:rsid w:val="00186985"/>
    <w:rsid w:val="001875F5"/>
    <w:rsid w:val="00187BEB"/>
    <w:rsid w:val="0019006A"/>
    <w:rsid w:val="001907B7"/>
    <w:rsid w:val="00190C28"/>
    <w:rsid w:val="00192EA2"/>
    <w:rsid w:val="001939B1"/>
    <w:rsid w:val="00196670"/>
    <w:rsid w:val="001A1B3C"/>
    <w:rsid w:val="001A1BFA"/>
    <w:rsid w:val="001A37E6"/>
    <w:rsid w:val="001A3D12"/>
    <w:rsid w:val="001A42CB"/>
    <w:rsid w:val="001A45CA"/>
    <w:rsid w:val="001A7795"/>
    <w:rsid w:val="001A7A86"/>
    <w:rsid w:val="001B0292"/>
    <w:rsid w:val="001B0DB7"/>
    <w:rsid w:val="001B155C"/>
    <w:rsid w:val="001B26AB"/>
    <w:rsid w:val="001B292F"/>
    <w:rsid w:val="001B2C19"/>
    <w:rsid w:val="001B31AE"/>
    <w:rsid w:val="001B33EB"/>
    <w:rsid w:val="001B424C"/>
    <w:rsid w:val="001B47A5"/>
    <w:rsid w:val="001B4A5B"/>
    <w:rsid w:val="001B4BB1"/>
    <w:rsid w:val="001B5266"/>
    <w:rsid w:val="001B546A"/>
    <w:rsid w:val="001B5525"/>
    <w:rsid w:val="001B5762"/>
    <w:rsid w:val="001B579A"/>
    <w:rsid w:val="001B5808"/>
    <w:rsid w:val="001B61AA"/>
    <w:rsid w:val="001B6314"/>
    <w:rsid w:val="001B6C18"/>
    <w:rsid w:val="001B7145"/>
    <w:rsid w:val="001B777E"/>
    <w:rsid w:val="001C0091"/>
    <w:rsid w:val="001C03C6"/>
    <w:rsid w:val="001C05DC"/>
    <w:rsid w:val="001C1C75"/>
    <w:rsid w:val="001C1F26"/>
    <w:rsid w:val="001C25CB"/>
    <w:rsid w:val="001C28B5"/>
    <w:rsid w:val="001C2AD6"/>
    <w:rsid w:val="001C3923"/>
    <w:rsid w:val="001C3B49"/>
    <w:rsid w:val="001C4008"/>
    <w:rsid w:val="001C41D6"/>
    <w:rsid w:val="001C55AF"/>
    <w:rsid w:val="001C5EA0"/>
    <w:rsid w:val="001C630B"/>
    <w:rsid w:val="001C74F3"/>
    <w:rsid w:val="001C75CD"/>
    <w:rsid w:val="001C7EBE"/>
    <w:rsid w:val="001C7F4E"/>
    <w:rsid w:val="001D2874"/>
    <w:rsid w:val="001D30BA"/>
    <w:rsid w:val="001D3AB2"/>
    <w:rsid w:val="001D472A"/>
    <w:rsid w:val="001D4B15"/>
    <w:rsid w:val="001D4E93"/>
    <w:rsid w:val="001E08E3"/>
    <w:rsid w:val="001E1738"/>
    <w:rsid w:val="001E1EF1"/>
    <w:rsid w:val="001E25E7"/>
    <w:rsid w:val="001E2632"/>
    <w:rsid w:val="001E2A84"/>
    <w:rsid w:val="001E2E0F"/>
    <w:rsid w:val="001E33BA"/>
    <w:rsid w:val="001E33FF"/>
    <w:rsid w:val="001E354B"/>
    <w:rsid w:val="001E3A52"/>
    <w:rsid w:val="001E3BB9"/>
    <w:rsid w:val="001E4432"/>
    <w:rsid w:val="001E45D2"/>
    <w:rsid w:val="001E46EF"/>
    <w:rsid w:val="001E48C5"/>
    <w:rsid w:val="001E4EBE"/>
    <w:rsid w:val="001E4F3A"/>
    <w:rsid w:val="001E5F9D"/>
    <w:rsid w:val="001E6009"/>
    <w:rsid w:val="001E67EF"/>
    <w:rsid w:val="001E71AD"/>
    <w:rsid w:val="001F0059"/>
    <w:rsid w:val="001F0497"/>
    <w:rsid w:val="001F0851"/>
    <w:rsid w:val="001F112F"/>
    <w:rsid w:val="001F147C"/>
    <w:rsid w:val="001F1515"/>
    <w:rsid w:val="001F1B1B"/>
    <w:rsid w:val="001F2539"/>
    <w:rsid w:val="001F2DB0"/>
    <w:rsid w:val="001F2ECD"/>
    <w:rsid w:val="001F3E42"/>
    <w:rsid w:val="001F4804"/>
    <w:rsid w:val="001F519F"/>
    <w:rsid w:val="001F5668"/>
    <w:rsid w:val="001F5745"/>
    <w:rsid w:val="001F6207"/>
    <w:rsid w:val="001F6394"/>
    <w:rsid w:val="001F6638"/>
    <w:rsid w:val="001F67BA"/>
    <w:rsid w:val="001F6D89"/>
    <w:rsid w:val="001F74C0"/>
    <w:rsid w:val="001F7743"/>
    <w:rsid w:val="0020049B"/>
    <w:rsid w:val="002014E0"/>
    <w:rsid w:val="00201CC4"/>
    <w:rsid w:val="002021DA"/>
    <w:rsid w:val="00203080"/>
    <w:rsid w:val="0020355F"/>
    <w:rsid w:val="00204F40"/>
    <w:rsid w:val="00206B01"/>
    <w:rsid w:val="002076D9"/>
    <w:rsid w:val="002077D2"/>
    <w:rsid w:val="00207CC9"/>
    <w:rsid w:val="00210245"/>
    <w:rsid w:val="00211121"/>
    <w:rsid w:val="002114F7"/>
    <w:rsid w:val="00211DDF"/>
    <w:rsid w:val="0021275D"/>
    <w:rsid w:val="00212801"/>
    <w:rsid w:val="00213345"/>
    <w:rsid w:val="0021389F"/>
    <w:rsid w:val="00213C6C"/>
    <w:rsid w:val="00213E06"/>
    <w:rsid w:val="002142DC"/>
    <w:rsid w:val="00215787"/>
    <w:rsid w:val="00215B49"/>
    <w:rsid w:val="00215DB5"/>
    <w:rsid w:val="0022055C"/>
    <w:rsid w:val="00220B4B"/>
    <w:rsid w:val="002213EC"/>
    <w:rsid w:val="0022247E"/>
    <w:rsid w:val="00223914"/>
    <w:rsid w:val="00223A35"/>
    <w:rsid w:val="00223BE5"/>
    <w:rsid w:val="00225CB0"/>
    <w:rsid w:val="00226F45"/>
    <w:rsid w:val="00227C09"/>
    <w:rsid w:val="00230075"/>
    <w:rsid w:val="002300D5"/>
    <w:rsid w:val="00230897"/>
    <w:rsid w:val="00230ADB"/>
    <w:rsid w:val="002316EB"/>
    <w:rsid w:val="0023184A"/>
    <w:rsid w:val="00231CA4"/>
    <w:rsid w:val="00231CE4"/>
    <w:rsid w:val="0023262A"/>
    <w:rsid w:val="002335CB"/>
    <w:rsid w:val="00233A53"/>
    <w:rsid w:val="00235C15"/>
    <w:rsid w:val="00235CC2"/>
    <w:rsid w:val="00236446"/>
    <w:rsid w:val="00236B76"/>
    <w:rsid w:val="002374D2"/>
    <w:rsid w:val="002411A1"/>
    <w:rsid w:val="00241C8E"/>
    <w:rsid w:val="00241CED"/>
    <w:rsid w:val="00241F44"/>
    <w:rsid w:val="00244157"/>
    <w:rsid w:val="002448F3"/>
    <w:rsid w:val="002452E6"/>
    <w:rsid w:val="002452E9"/>
    <w:rsid w:val="00245D1D"/>
    <w:rsid w:val="00245D8C"/>
    <w:rsid w:val="0024631E"/>
    <w:rsid w:val="00247C3B"/>
    <w:rsid w:val="00250296"/>
    <w:rsid w:val="00251428"/>
    <w:rsid w:val="002514A3"/>
    <w:rsid w:val="00251580"/>
    <w:rsid w:val="00252A2D"/>
    <w:rsid w:val="00252DE3"/>
    <w:rsid w:val="002537A3"/>
    <w:rsid w:val="002539FE"/>
    <w:rsid w:val="002550EF"/>
    <w:rsid w:val="0025560A"/>
    <w:rsid w:val="00255B91"/>
    <w:rsid w:val="00256296"/>
    <w:rsid w:val="0025699D"/>
    <w:rsid w:val="00256F53"/>
    <w:rsid w:val="00257637"/>
    <w:rsid w:val="00260C5A"/>
    <w:rsid w:val="002612EA"/>
    <w:rsid w:val="0026216A"/>
    <w:rsid w:val="002624C6"/>
    <w:rsid w:val="00263503"/>
    <w:rsid w:val="00263724"/>
    <w:rsid w:val="00263E13"/>
    <w:rsid w:val="00263E1E"/>
    <w:rsid w:val="00264AA1"/>
    <w:rsid w:val="00265E9C"/>
    <w:rsid w:val="002664B9"/>
    <w:rsid w:val="002671F0"/>
    <w:rsid w:val="00267506"/>
    <w:rsid w:val="00267C59"/>
    <w:rsid w:val="00270461"/>
    <w:rsid w:val="0027046A"/>
    <w:rsid w:val="00271153"/>
    <w:rsid w:val="0027118B"/>
    <w:rsid w:val="002715C1"/>
    <w:rsid w:val="00271D43"/>
    <w:rsid w:val="00272EC8"/>
    <w:rsid w:val="00273704"/>
    <w:rsid w:val="00273968"/>
    <w:rsid w:val="00273EB8"/>
    <w:rsid w:val="002748D3"/>
    <w:rsid w:val="00274BCB"/>
    <w:rsid w:val="00276305"/>
    <w:rsid w:val="00276ACC"/>
    <w:rsid w:val="00277A55"/>
    <w:rsid w:val="00280322"/>
    <w:rsid w:val="002825AB"/>
    <w:rsid w:val="00282EE9"/>
    <w:rsid w:val="0028326D"/>
    <w:rsid w:val="0028353C"/>
    <w:rsid w:val="002837CF"/>
    <w:rsid w:val="00283ED1"/>
    <w:rsid w:val="002842B9"/>
    <w:rsid w:val="00286DFD"/>
    <w:rsid w:val="00286E6A"/>
    <w:rsid w:val="00286EBF"/>
    <w:rsid w:val="00287123"/>
    <w:rsid w:val="002874C7"/>
    <w:rsid w:val="00287AE4"/>
    <w:rsid w:val="00290A66"/>
    <w:rsid w:val="002912F0"/>
    <w:rsid w:val="0029141A"/>
    <w:rsid w:val="002915D4"/>
    <w:rsid w:val="00292436"/>
    <w:rsid w:val="002927C0"/>
    <w:rsid w:val="00292B9D"/>
    <w:rsid w:val="00293F28"/>
    <w:rsid w:val="0029436C"/>
    <w:rsid w:val="0029539A"/>
    <w:rsid w:val="00295B7B"/>
    <w:rsid w:val="00297E6F"/>
    <w:rsid w:val="002A1E6A"/>
    <w:rsid w:val="002A272B"/>
    <w:rsid w:val="002A361C"/>
    <w:rsid w:val="002A3A42"/>
    <w:rsid w:val="002A3A99"/>
    <w:rsid w:val="002A3D64"/>
    <w:rsid w:val="002A3F36"/>
    <w:rsid w:val="002A4131"/>
    <w:rsid w:val="002A47BA"/>
    <w:rsid w:val="002A491E"/>
    <w:rsid w:val="002A53E5"/>
    <w:rsid w:val="002A5796"/>
    <w:rsid w:val="002A5B8F"/>
    <w:rsid w:val="002A66F9"/>
    <w:rsid w:val="002A672D"/>
    <w:rsid w:val="002A6B56"/>
    <w:rsid w:val="002A6FE4"/>
    <w:rsid w:val="002A72FE"/>
    <w:rsid w:val="002A7FB9"/>
    <w:rsid w:val="002B0681"/>
    <w:rsid w:val="002B0716"/>
    <w:rsid w:val="002B077F"/>
    <w:rsid w:val="002B0849"/>
    <w:rsid w:val="002B0A1F"/>
    <w:rsid w:val="002B0C5C"/>
    <w:rsid w:val="002B1B8C"/>
    <w:rsid w:val="002B1BE3"/>
    <w:rsid w:val="002B2340"/>
    <w:rsid w:val="002B2E4F"/>
    <w:rsid w:val="002B39F0"/>
    <w:rsid w:val="002B4547"/>
    <w:rsid w:val="002B4E67"/>
    <w:rsid w:val="002B4FE1"/>
    <w:rsid w:val="002B70D1"/>
    <w:rsid w:val="002B7225"/>
    <w:rsid w:val="002B7510"/>
    <w:rsid w:val="002C07BA"/>
    <w:rsid w:val="002C0D25"/>
    <w:rsid w:val="002C0E09"/>
    <w:rsid w:val="002C0EE5"/>
    <w:rsid w:val="002C1245"/>
    <w:rsid w:val="002C166D"/>
    <w:rsid w:val="002C1968"/>
    <w:rsid w:val="002C2234"/>
    <w:rsid w:val="002C2F73"/>
    <w:rsid w:val="002C30A7"/>
    <w:rsid w:val="002C362B"/>
    <w:rsid w:val="002C3B01"/>
    <w:rsid w:val="002C3F92"/>
    <w:rsid w:val="002C46D0"/>
    <w:rsid w:val="002C5F5A"/>
    <w:rsid w:val="002C63E9"/>
    <w:rsid w:val="002C69AC"/>
    <w:rsid w:val="002C76D2"/>
    <w:rsid w:val="002C7AB9"/>
    <w:rsid w:val="002D0108"/>
    <w:rsid w:val="002D02B5"/>
    <w:rsid w:val="002D2DA7"/>
    <w:rsid w:val="002D2F12"/>
    <w:rsid w:val="002D3FE4"/>
    <w:rsid w:val="002D4410"/>
    <w:rsid w:val="002D4938"/>
    <w:rsid w:val="002D5D13"/>
    <w:rsid w:val="002D635C"/>
    <w:rsid w:val="002D63A3"/>
    <w:rsid w:val="002D6C21"/>
    <w:rsid w:val="002D726C"/>
    <w:rsid w:val="002D752C"/>
    <w:rsid w:val="002D7F47"/>
    <w:rsid w:val="002E0045"/>
    <w:rsid w:val="002E0245"/>
    <w:rsid w:val="002E0354"/>
    <w:rsid w:val="002E0649"/>
    <w:rsid w:val="002E08EC"/>
    <w:rsid w:val="002E0CE5"/>
    <w:rsid w:val="002E20BC"/>
    <w:rsid w:val="002E22D4"/>
    <w:rsid w:val="002E2667"/>
    <w:rsid w:val="002E26C8"/>
    <w:rsid w:val="002E2E04"/>
    <w:rsid w:val="002E2E13"/>
    <w:rsid w:val="002E3465"/>
    <w:rsid w:val="002E4D1D"/>
    <w:rsid w:val="002E5579"/>
    <w:rsid w:val="002E56C5"/>
    <w:rsid w:val="002E56D3"/>
    <w:rsid w:val="002E5B40"/>
    <w:rsid w:val="002E5CB0"/>
    <w:rsid w:val="002E5FFC"/>
    <w:rsid w:val="002E7225"/>
    <w:rsid w:val="002E7A3D"/>
    <w:rsid w:val="002E7A70"/>
    <w:rsid w:val="002F0659"/>
    <w:rsid w:val="002F0838"/>
    <w:rsid w:val="002F0CB9"/>
    <w:rsid w:val="002F0D33"/>
    <w:rsid w:val="002F107B"/>
    <w:rsid w:val="002F2714"/>
    <w:rsid w:val="002F3B49"/>
    <w:rsid w:val="002F42FB"/>
    <w:rsid w:val="002F5237"/>
    <w:rsid w:val="002F5283"/>
    <w:rsid w:val="002F63E4"/>
    <w:rsid w:val="002F6BBD"/>
    <w:rsid w:val="002F7B6C"/>
    <w:rsid w:val="00300A5C"/>
    <w:rsid w:val="00300E14"/>
    <w:rsid w:val="00301905"/>
    <w:rsid w:val="00301E69"/>
    <w:rsid w:val="00302379"/>
    <w:rsid w:val="003028E8"/>
    <w:rsid w:val="00302F4F"/>
    <w:rsid w:val="003032F6"/>
    <w:rsid w:val="00306424"/>
    <w:rsid w:val="00306488"/>
    <w:rsid w:val="0030663F"/>
    <w:rsid w:val="00306D9E"/>
    <w:rsid w:val="0030708F"/>
    <w:rsid w:val="0030717A"/>
    <w:rsid w:val="00307A6F"/>
    <w:rsid w:val="00307D16"/>
    <w:rsid w:val="00307F0F"/>
    <w:rsid w:val="00312020"/>
    <w:rsid w:val="0031384F"/>
    <w:rsid w:val="00313E5F"/>
    <w:rsid w:val="00315085"/>
    <w:rsid w:val="00315130"/>
    <w:rsid w:val="003156E2"/>
    <w:rsid w:val="00315AAB"/>
    <w:rsid w:val="00316A03"/>
    <w:rsid w:val="00317DB3"/>
    <w:rsid w:val="003200B6"/>
    <w:rsid w:val="00320841"/>
    <w:rsid w:val="0032086E"/>
    <w:rsid w:val="00320F15"/>
    <w:rsid w:val="0032193F"/>
    <w:rsid w:val="00322577"/>
    <w:rsid w:val="00323509"/>
    <w:rsid w:val="0032422A"/>
    <w:rsid w:val="00324D3F"/>
    <w:rsid w:val="00325D57"/>
    <w:rsid w:val="00326336"/>
    <w:rsid w:val="0032770E"/>
    <w:rsid w:val="00331453"/>
    <w:rsid w:val="003314AE"/>
    <w:rsid w:val="003319FE"/>
    <w:rsid w:val="00331E80"/>
    <w:rsid w:val="00332351"/>
    <w:rsid w:val="00332B7A"/>
    <w:rsid w:val="003332C4"/>
    <w:rsid w:val="00333363"/>
    <w:rsid w:val="003334EE"/>
    <w:rsid w:val="00333766"/>
    <w:rsid w:val="00336DA4"/>
    <w:rsid w:val="0033711B"/>
    <w:rsid w:val="0034062B"/>
    <w:rsid w:val="003411E9"/>
    <w:rsid w:val="00341D26"/>
    <w:rsid w:val="003423CC"/>
    <w:rsid w:val="00342E39"/>
    <w:rsid w:val="00343D1B"/>
    <w:rsid w:val="00344180"/>
    <w:rsid w:val="003445EC"/>
    <w:rsid w:val="00345D00"/>
    <w:rsid w:val="00346505"/>
    <w:rsid w:val="0034686D"/>
    <w:rsid w:val="00346F06"/>
    <w:rsid w:val="00347732"/>
    <w:rsid w:val="00350656"/>
    <w:rsid w:val="003511FA"/>
    <w:rsid w:val="00351982"/>
    <w:rsid w:val="00351D62"/>
    <w:rsid w:val="003521C0"/>
    <w:rsid w:val="00352610"/>
    <w:rsid w:val="00353167"/>
    <w:rsid w:val="0035346A"/>
    <w:rsid w:val="0035359D"/>
    <w:rsid w:val="00353D54"/>
    <w:rsid w:val="00353F1D"/>
    <w:rsid w:val="003549C3"/>
    <w:rsid w:val="003551EB"/>
    <w:rsid w:val="00355936"/>
    <w:rsid w:val="00356226"/>
    <w:rsid w:val="00360661"/>
    <w:rsid w:val="003624DC"/>
    <w:rsid w:val="00363079"/>
    <w:rsid w:val="00363439"/>
    <w:rsid w:val="0036348D"/>
    <w:rsid w:val="0036374B"/>
    <w:rsid w:val="00364986"/>
    <w:rsid w:val="00364B1D"/>
    <w:rsid w:val="00364C6B"/>
    <w:rsid w:val="00365908"/>
    <w:rsid w:val="00365BF3"/>
    <w:rsid w:val="00365FF9"/>
    <w:rsid w:val="00366542"/>
    <w:rsid w:val="00366ADB"/>
    <w:rsid w:val="00366D91"/>
    <w:rsid w:val="00367003"/>
    <w:rsid w:val="0036707E"/>
    <w:rsid w:val="0036772E"/>
    <w:rsid w:val="00370514"/>
    <w:rsid w:val="00370D36"/>
    <w:rsid w:val="00371B56"/>
    <w:rsid w:val="00372EB1"/>
    <w:rsid w:val="00372F11"/>
    <w:rsid w:val="00373DC1"/>
    <w:rsid w:val="0037416E"/>
    <w:rsid w:val="00374184"/>
    <w:rsid w:val="003742EC"/>
    <w:rsid w:val="00374D53"/>
    <w:rsid w:val="003753E2"/>
    <w:rsid w:val="00375A88"/>
    <w:rsid w:val="00375CF7"/>
    <w:rsid w:val="00375F53"/>
    <w:rsid w:val="003769F9"/>
    <w:rsid w:val="003774D5"/>
    <w:rsid w:val="0038219C"/>
    <w:rsid w:val="00383906"/>
    <w:rsid w:val="0038395F"/>
    <w:rsid w:val="00383CDE"/>
    <w:rsid w:val="00385956"/>
    <w:rsid w:val="00386CAD"/>
    <w:rsid w:val="003877F5"/>
    <w:rsid w:val="00390742"/>
    <w:rsid w:val="00392238"/>
    <w:rsid w:val="0039251E"/>
    <w:rsid w:val="0039255A"/>
    <w:rsid w:val="00393682"/>
    <w:rsid w:val="00393BA4"/>
    <w:rsid w:val="00394016"/>
    <w:rsid w:val="00394044"/>
    <w:rsid w:val="00394155"/>
    <w:rsid w:val="003941E1"/>
    <w:rsid w:val="00395571"/>
    <w:rsid w:val="00396237"/>
    <w:rsid w:val="003A0E6E"/>
    <w:rsid w:val="003A2F57"/>
    <w:rsid w:val="003A4285"/>
    <w:rsid w:val="003A42D1"/>
    <w:rsid w:val="003A46DF"/>
    <w:rsid w:val="003A630B"/>
    <w:rsid w:val="003A7647"/>
    <w:rsid w:val="003A78F0"/>
    <w:rsid w:val="003B0294"/>
    <w:rsid w:val="003B1B93"/>
    <w:rsid w:val="003B2136"/>
    <w:rsid w:val="003B44EA"/>
    <w:rsid w:val="003B4F56"/>
    <w:rsid w:val="003B525F"/>
    <w:rsid w:val="003B5D07"/>
    <w:rsid w:val="003B6A89"/>
    <w:rsid w:val="003B6FD7"/>
    <w:rsid w:val="003B76D8"/>
    <w:rsid w:val="003B7C93"/>
    <w:rsid w:val="003B7CA2"/>
    <w:rsid w:val="003C1286"/>
    <w:rsid w:val="003C1446"/>
    <w:rsid w:val="003C29CB"/>
    <w:rsid w:val="003C5068"/>
    <w:rsid w:val="003C52EA"/>
    <w:rsid w:val="003C5709"/>
    <w:rsid w:val="003C5821"/>
    <w:rsid w:val="003C644B"/>
    <w:rsid w:val="003C657C"/>
    <w:rsid w:val="003C75E6"/>
    <w:rsid w:val="003D0111"/>
    <w:rsid w:val="003D04B7"/>
    <w:rsid w:val="003D06BE"/>
    <w:rsid w:val="003D14A0"/>
    <w:rsid w:val="003D1D26"/>
    <w:rsid w:val="003D20BB"/>
    <w:rsid w:val="003D287D"/>
    <w:rsid w:val="003D2892"/>
    <w:rsid w:val="003D28C1"/>
    <w:rsid w:val="003D3934"/>
    <w:rsid w:val="003D3C1D"/>
    <w:rsid w:val="003D416D"/>
    <w:rsid w:val="003D4A39"/>
    <w:rsid w:val="003D4DC1"/>
    <w:rsid w:val="003D546C"/>
    <w:rsid w:val="003D563B"/>
    <w:rsid w:val="003D5946"/>
    <w:rsid w:val="003D6645"/>
    <w:rsid w:val="003D6B1C"/>
    <w:rsid w:val="003D7BAE"/>
    <w:rsid w:val="003E0E9E"/>
    <w:rsid w:val="003E0FE1"/>
    <w:rsid w:val="003E1E89"/>
    <w:rsid w:val="003E2CAB"/>
    <w:rsid w:val="003E3C30"/>
    <w:rsid w:val="003E4813"/>
    <w:rsid w:val="003E50F8"/>
    <w:rsid w:val="003E5315"/>
    <w:rsid w:val="003E567E"/>
    <w:rsid w:val="003E58B5"/>
    <w:rsid w:val="003E616D"/>
    <w:rsid w:val="003E6343"/>
    <w:rsid w:val="003E63C6"/>
    <w:rsid w:val="003E6E1D"/>
    <w:rsid w:val="003E7642"/>
    <w:rsid w:val="003F1C3F"/>
    <w:rsid w:val="003F1E97"/>
    <w:rsid w:val="003F2099"/>
    <w:rsid w:val="003F24D8"/>
    <w:rsid w:val="003F37FC"/>
    <w:rsid w:val="003F5237"/>
    <w:rsid w:val="003F5878"/>
    <w:rsid w:val="003F62E0"/>
    <w:rsid w:val="003F734A"/>
    <w:rsid w:val="003F75AC"/>
    <w:rsid w:val="003F7829"/>
    <w:rsid w:val="003F7BC9"/>
    <w:rsid w:val="0040181D"/>
    <w:rsid w:val="004046C6"/>
    <w:rsid w:val="0040484E"/>
    <w:rsid w:val="0040497C"/>
    <w:rsid w:val="00404B87"/>
    <w:rsid w:val="00404C97"/>
    <w:rsid w:val="004056C4"/>
    <w:rsid w:val="00405A72"/>
    <w:rsid w:val="00406054"/>
    <w:rsid w:val="004063D9"/>
    <w:rsid w:val="0040713E"/>
    <w:rsid w:val="004071B2"/>
    <w:rsid w:val="0040798A"/>
    <w:rsid w:val="00407BAA"/>
    <w:rsid w:val="004106D7"/>
    <w:rsid w:val="00411FED"/>
    <w:rsid w:val="00412517"/>
    <w:rsid w:val="00412932"/>
    <w:rsid w:val="00412C9B"/>
    <w:rsid w:val="00412F77"/>
    <w:rsid w:val="00413D95"/>
    <w:rsid w:val="0041491B"/>
    <w:rsid w:val="00414ACF"/>
    <w:rsid w:val="00414C3F"/>
    <w:rsid w:val="00416361"/>
    <w:rsid w:val="00416F4B"/>
    <w:rsid w:val="00417296"/>
    <w:rsid w:val="00417347"/>
    <w:rsid w:val="00417B56"/>
    <w:rsid w:val="00417F3C"/>
    <w:rsid w:val="00420B52"/>
    <w:rsid w:val="00420C0C"/>
    <w:rsid w:val="00420E3A"/>
    <w:rsid w:val="0042170C"/>
    <w:rsid w:val="004230AF"/>
    <w:rsid w:val="0042364A"/>
    <w:rsid w:val="0042365D"/>
    <w:rsid w:val="00423ACE"/>
    <w:rsid w:val="00423C31"/>
    <w:rsid w:val="00423C63"/>
    <w:rsid w:val="004247A2"/>
    <w:rsid w:val="00425A92"/>
    <w:rsid w:val="00425C9A"/>
    <w:rsid w:val="004272AB"/>
    <w:rsid w:val="004277E5"/>
    <w:rsid w:val="00430035"/>
    <w:rsid w:val="004305A2"/>
    <w:rsid w:val="00432229"/>
    <w:rsid w:val="00432418"/>
    <w:rsid w:val="00432BD9"/>
    <w:rsid w:val="00432E65"/>
    <w:rsid w:val="00433064"/>
    <w:rsid w:val="00433D7E"/>
    <w:rsid w:val="0043605A"/>
    <w:rsid w:val="00436B90"/>
    <w:rsid w:val="00437266"/>
    <w:rsid w:val="00440255"/>
    <w:rsid w:val="00440B6F"/>
    <w:rsid w:val="00441C7C"/>
    <w:rsid w:val="00441EAF"/>
    <w:rsid w:val="00442325"/>
    <w:rsid w:val="004424F8"/>
    <w:rsid w:val="00442E77"/>
    <w:rsid w:val="004433F3"/>
    <w:rsid w:val="00443776"/>
    <w:rsid w:val="00444023"/>
    <w:rsid w:val="00445BA8"/>
    <w:rsid w:val="00447B23"/>
    <w:rsid w:val="00447E0E"/>
    <w:rsid w:val="00450E02"/>
    <w:rsid w:val="00451271"/>
    <w:rsid w:val="00452326"/>
    <w:rsid w:val="00452DAF"/>
    <w:rsid w:val="004534D4"/>
    <w:rsid w:val="00454078"/>
    <w:rsid w:val="004544AA"/>
    <w:rsid w:val="00454D0B"/>
    <w:rsid w:val="0045548C"/>
    <w:rsid w:val="00455884"/>
    <w:rsid w:val="00456541"/>
    <w:rsid w:val="004565D9"/>
    <w:rsid w:val="00456AD6"/>
    <w:rsid w:val="00456CA0"/>
    <w:rsid w:val="00456E99"/>
    <w:rsid w:val="004576B2"/>
    <w:rsid w:val="00457989"/>
    <w:rsid w:val="00457E4C"/>
    <w:rsid w:val="00460290"/>
    <w:rsid w:val="004615A2"/>
    <w:rsid w:val="00461AB6"/>
    <w:rsid w:val="00461C90"/>
    <w:rsid w:val="00462830"/>
    <w:rsid w:val="00462BF2"/>
    <w:rsid w:val="00463009"/>
    <w:rsid w:val="004642C4"/>
    <w:rsid w:val="0046462D"/>
    <w:rsid w:val="00464D30"/>
    <w:rsid w:val="00465199"/>
    <w:rsid w:val="004651B9"/>
    <w:rsid w:val="0046559C"/>
    <w:rsid w:val="0046567B"/>
    <w:rsid w:val="00465C35"/>
    <w:rsid w:val="00466574"/>
    <w:rsid w:val="00466593"/>
    <w:rsid w:val="004667A3"/>
    <w:rsid w:val="00467A0A"/>
    <w:rsid w:val="00471CCF"/>
    <w:rsid w:val="00472E4C"/>
    <w:rsid w:val="004743A2"/>
    <w:rsid w:val="004747B7"/>
    <w:rsid w:val="00474E01"/>
    <w:rsid w:val="00474E42"/>
    <w:rsid w:val="0047561D"/>
    <w:rsid w:val="004761F1"/>
    <w:rsid w:val="00476A44"/>
    <w:rsid w:val="00476F2D"/>
    <w:rsid w:val="004774C1"/>
    <w:rsid w:val="0047759B"/>
    <w:rsid w:val="00481272"/>
    <w:rsid w:val="00481FB9"/>
    <w:rsid w:val="004830CB"/>
    <w:rsid w:val="00483FE0"/>
    <w:rsid w:val="00484F52"/>
    <w:rsid w:val="00484FBF"/>
    <w:rsid w:val="004853C6"/>
    <w:rsid w:val="00485BB3"/>
    <w:rsid w:val="00486426"/>
    <w:rsid w:val="00487970"/>
    <w:rsid w:val="0049004F"/>
    <w:rsid w:val="00490288"/>
    <w:rsid w:val="00490C2C"/>
    <w:rsid w:val="00491526"/>
    <w:rsid w:val="00491C3A"/>
    <w:rsid w:val="00492048"/>
    <w:rsid w:val="0049275A"/>
    <w:rsid w:val="0049275D"/>
    <w:rsid w:val="00492CAE"/>
    <w:rsid w:val="0049390B"/>
    <w:rsid w:val="00493E2B"/>
    <w:rsid w:val="004949DD"/>
    <w:rsid w:val="00495708"/>
    <w:rsid w:val="004959B4"/>
    <w:rsid w:val="004969C4"/>
    <w:rsid w:val="00496DD2"/>
    <w:rsid w:val="004972E2"/>
    <w:rsid w:val="0049779D"/>
    <w:rsid w:val="004A01C2"/>
    <w:rsid w:val="004A03FA"/>
    <w:rsid w:val="004A0B1F"/>
    <w:rsid w:val="004A203E"/>
    <w:rsid w:val="004A2224"/>
    <w:rsid w:val="004A254A"/>
    <w:rsid w:val="004A289D"/>
    <w:rsid w:val="004A2B07"/>
    <w:rsid w:val="004A4291"/>
    <w:rsid w:val="004A458F"/>
    <w:rsid w:val="004A482A"/>
    <w:rsid w:val="004A52AE"/>
    <w:rsid w:val="004A5999"/>
    <w:rsid w:val="004A62EA"/>
    <w:rsid w:val="004A6B2E"/>
    <w:rsid w:val="004A7218"/>
    <w:rsid w:val="004A733C"/>
    <w:rsid w:val="004A764B"/>
    <w:rsid w:val="004A7CC5"/>
    <w:rsid w:val="004B0023"/>
    <w:rsid w:val="004B0F3D"/>
    <w:rsid w:val="004B163A"/>
    <w:rsid w:val="004B1783"/>
    <w:rsid w:val="004B19FD"/>
    <w:rsid w:val="004B2055"/>
    <w:rsid w:val="004B2233"/>
    <w:rsid w:val="004B2E1B"/>
    <w:rsid w:val="004B3108"/>
    <w:rsid w:val="004B32D1"/>
    <w:rsid w:val="004B3807"/>
    <w:rsid w:val="004B422E"/>
    <w:rsid w:val="004B5528"/>
    <w:rsid w:val="004B5E2D"/>
    <w:rsid w:val="004B6185"/>
    <w:rsid w:val="004C01EA"/>
    <w:rsid w:val="004C046D"/>
    <w:rsid w:val="004C09EE"/>
    <w:rsid w:val="004C0D3C"/>
    <w:rsid w:val="004C0D6A"/>
    <w:rsid w:val="004C0E6D"/>
    <w:rsid w:val="004C1156"/>
    <w:rsid w:val="004C1F2C"/>
    <w:rsid w:val="004C2756"/>
    <w:rsid w:val="004C28D2"/>
    <w:rsid w:val="004C3BC8"/>
    <w:rsid w:val="004C416D"/>
    <w:rsid w:val="004C42A7"/>
    <w:rsid w:val="004C4BFB"/>
    <w:rsid w:val="004C54F4"/>
    <w:rsid w:val="004C577D"/>
    <w:rsid w:val="004C5C5F"/>
    <w:rsid w:val="004C694A"/>
    <w:rsid w:val="004D0A0C"/>
    <w:rsid w:val="004D12FA"/>
    <w:rsid w:val="004D1303"/>
    <w:rsid w:val="004D1502"/>
    <w:rsid w:val="004D17CD"/>
    <w:rsid w:val="004D2240"/>
    <w:rsid w:val="004D25F4"/>
    <w:rsid w:val="004D325D"/>
    <w:rsid w:val="004D3DB0"/>
    <w:rsid w:val="004D4155"/>
    <w:rsid w:val="004D44EF"/>
    <w:rsid w:val="004D45F5"/>
    <w:rsid w:val="004D4E9A"/>
    <w:rsid w:val="004D593F"/>
    <w:rsid w:val="004D5EA3"/>
    <w:rsid w:val="004D5FFB"/>
    <w:rsid w:val="004D7113"/>
    <w:rsid w:val="004D758B"/>
    <w:rsid w:val="004E05DB"/>
    <w:rsid w:val="004E0BA6"/>
    <w:rsid w:val="004E0CAE"/>
    <w:rsid w:val="004E0D0F"/>
    <w:rsid w:val="004E1550"/>
    <w:rsid w:val="004E1A27"/>
    <w:rsid w:val="004E1AF1"/>
    <w:rsid w:val="004E1C3F"/>
    <w:rsid w:val="004E2545"/>
    <w:rsid w:val="004E29A4"/>
    <w:rsid w:val="004E35AB"/>
    <w:rsid w:val="004E39C0"/>
    <w:rsid w:val="004E5522"/>
    <w:rsid w:val="004E5FF5"/>
    <w:rsid w:val="004E689A"/>
    <w:rsid w:val="004E69C8"/>
    <w:rsid w:val="004F0665"/>
    <w:rsid w:val="004F0950"/>
    <w:rsid w:val="004F28F4"/>
    <w:rsid w:val="004F3231"/>
    <w:rsid w:val="004F3548"/>
    <w:rsid w:val="004F3AB7"/>
    <w:rsid w:val="004F4771"/>
    <w:rsid w:val="004F4AC3"/>
    <w:rsid w:val="004F56E5"/>
    <w:rsid w:val="004F5E44"/>
    <w:rsid w:val="004F5EAD"/>
    <w:rsid w:val="004F62A8"/>
    <w:rsid w:val="004F634F"/>
    <w:rsid w:val="004F68C2"/>
    <w:rsid w:val="004F6BF3"/>
    <w:rsid w:val="004F7159"/>
    <w:rsid w:val="005000C6"/>
    <w:rsid w:val="00500B20"/>
    <w:rsid w:val="00501013"/>
    <w:rsid w:val="005010C3"/>
    <w:rsid w:val="00501179"/>
    <w:rsid w:val="005011D6"/>
    <w:rsid w:val="00502226"/>
    <w:rsid w:val="005029B6"/>
    <w:rsid w:val="00502F8D"/>
    <w:rsid w:val="00503626"/>
    <w:rsid w:val="00506671"/>
    <w:rsid w:val="00506D89"/>
    <w:rsid w:val="005078C5"/>
    <w:rsid w:val="00507D36"/>
    <w:rsid w:val="00510111"/>
    <w:rsid w:val="005116B5"/>
    <w:rsid w:val="005120C7"/>
    <w:rsid w:val="0051407B"/>
    <w:rsid w:val="005148DF"/>
    <w:rsid w:val="005150DB"/>
    <w:rsid w:val="005154D4"/>
    <w:rsid w:val="0051589A"/>
    <w:rsid w:val="00515B0F"/>
    <w:rsid w:val="00515DC2"/>
    <w:rsid w:val="00517600"/>
    <w:rsid w:val="005201DD"/>
    <w:rsid w:val="005204A1"/>
    <w:rsid w:val="00520A24"/>
    <w:rsid w:val="00520AF5"/>
    <w:rsid w:val="00520FC0"/>
    <w:rsid w:val="0052578B"/>
    <w:rsid w:val="005257A0"/>
    <w:rsid w:val="00525EE9"/>
    <w:rsid w:val="0052699D"/>
    <w:rsid w:val="00530308"/>
    <w:rsid w:val="00530413"/>
    <w:rsid w:val="00531DCA"/>
    <w:rsid w:val="005322D8"/>
    <w:rsid w:val="00533DB0"/>
    <w:rsid w:val="00534641"/>
    <w:rsid w:val="00535D15"/>
    <w:rsid w:val="00536AE4"/>
    <w:rsid w:val="005373C3"/>
    <w:rsid w:val="00537949"/>
    <w:rsid w:val="00540515"/>
    <w:rsid w:val="00540B0E"/>
    <w:rsid w:val="00540C67"/>
    <w:rsid w:val="00540CF8"/>
    <w:rsid w:val="005412B6"/>
    <w:rsid w:val="005421D2"/>
    <w:rsid w:val="005438D4"/>
    <w:rsid w:val="0054450D"/>
    <w:rsid w:val="00544ABB"/>
    <w:rsid w:val="00545010"/>
    <w:rsid w:val="00545073"/>
    <w:rsid w:val="005454BC"/>
    <w:rsid w:val="005455AA"/>
    <w:rsid w:val="0054611E"/>
    <w:rsid w:val="0054638A"/>
    <w:rsid w:val="005464B9"/>
    <w:rsid w:val="0055183B"/>
    <w:rsid w:val="00552989"/>
    <w:rsid w:val="005529B1"/>
    <w:rsid w:val="005531B0"/>
    <w:rsid w:val="00553417"/>
    <w:rsid w:val="00553B07"/>
    <w:rsid w:val="00553C66"/>
    <w:rsid w:val="00553F9C"/>
    <w:rsid w:val="0055423F"/>
    <w:rsid w:val="005544DE"/>
    <w:rsid w:val="00555806"/>
    <w:rsid w:val="00555814"/>
    <w:rsid w:val="005564C3"/>
    <w:rsid w:val="00556837"/>
    <w:rsid w:val="0055684D"/>
    <w:rsid w:val="00556AD0"/>
    <w:rsid w:val="00560D31"/>
    <w:rsid w:val="00560FB5"/>
    <w:rsid w:val="00561476"/>
    <w:rsid w:val="0056154F"/>
    <w:rsid w:val="00561662"/>
    <w:rsid w:val="00562474"/>
    <w:rsid w:val="00562701"/>
    <w:rsid w:val="005627D8"/>
    <w:rsid w:val="00562AFB"/>
    <w:rsid w:val="00563984"/>
    <w:rsid w:val="00564BD0"/>
    <w:rsid w:val="00564C25"/>
    <w:rsid w:val="00567104"/>
    <w:rsid w:val="00567D4F"/>
    <w:rsid w:val="0057006B"/>
    <w:rsid w:val="00570119"/>
    <w:rsid w:val="0057081A"/>
    <w:rsid w:val="00571592"/>
    <w:rsid w:val="00571D6B"/>
    <w:rsid w:val="005720AE"/>
    <w:rsid w:val="0057212D"/>
    <w:rsid w:val="00572380"/>
    <w:rsid w:val="005723B8"/>
    <w:rsid w:val="005729DC"/>
    <w:rsid w:val="00573BF3"/>
    <w:rsid w:val="00573F99"/>
    <w:rsid w:val="005743D2"/>
    <w:rsid w:val="00575532"/>
    <w:rsid w:val="00575E56"/>
    <w:rsid w:val="00576B4C"/>
    <w:rsid w:val="00577895"/>
    <w:rsid w:val="00580E91"/>
    <w:rsid w:val="005812E4"/>
    <w:rsid w:val="00582650"/>
    <w:rsid w:val="00582755"/>
    <w:rsid w:val="005833A6"/>
    <w:rsid w:val="0058391F"/>
    <w:rsid w:val="0058435B"/>
    <w:rsid w:val="0058463B"/>
    <w:rsid w:val="00586051"/>
    <w:rsid w:val="00586B40"/>
    <w:rsid w:val="00586CE2"/>
    <w:rsid w:val="00590606"/>
    <w:rsid w:val="00592D56"/>
    <w:rsid w:val="00593390"/>
    <w:rsid w:val="00594A50"/>
    <w:rsid w:val="00595161"/>
    <w:rsid w:val="00595872"/>
    <w:rsid w:val="00595C2C"/>
    <w:rsid w:val="00595D6C"/>
    <w:rsid w:val="00595FDC"/>
    <w:rsid w:val="0059672A"/>
    <w:rsid w:val="0059796F"/>
    <w:rsid w:val="005A06B0"/>
    <w:rsid w:val="005A0B72"/>
    <w:rsid w:val="005A1F10"/>
    <w:rsid w:val="005A2664"/>
    <w:rsid w:val="005A2E33"/>
    <w:rsid w:val="005A4009"/>
    <w:rsid w:val="005A4040"/>
    <w:rsid w:val="005A4722"/>
    <w:rsid w:val="005A4731"/>
    <w:rsid w:val="005A56C8"/>
    <w:rsid w:val="005A581F"/>
    <w:rsid w:val="005B0056"/>
    <w:rsid w:val="005B0DB6"/>
    <w:rsid w:val="005B1DFA"/>
    <w:rsid w:val="005B2194"/>
    <w:rsid w:val="005B2A95"/>
    <w:rsid w:val="005B2E24"/>
    <w:rsid w:val="005B30B4"/>
    <w:rsid w:val="005B3931"/>
    <w:rsid w:val="005B4383"/>
    <w:rsid w:val="005B4B88"/>
    <w:rsid w:val="005B4BD4"/>
    <w:rsid w:val="005B5A51"/>
    <w:rsid w:val="005B70D4"/>
    <w:rsid w:val="005B743A"/>
    <w:rsid w:val="005C04FD"/>
    <w:rsid w:val="005C086D"/>
    <w:rsid w:val="005C18C6"/>
    <w:rsid w:val="005C18CC"/>
    <w:rsid w:val="005C18EC"/>
    <w:rsid w:val="005C1C8B"/>
    <w:rsid w:val="005C2F5C"/>
    <w:rsid w:val="005C316D"/>
    <w:rsid w:val="005C4817"/>
    <w:rsid w:val="005C4E69"/>
    <w:rsid w:val="005C5E22"/>
    <w:rsid w:val="005C67D4"/>
    <w:rsid w:val="005D093C"/>
    <w:rsid w:val="005D0CC7"/>
    <w:rsid w:val="005D25F5"/>
    <w:rsid w:val="005D2F24"/>
    <w:rsid w:val="005D4B15"/>
    <w:rsid w:val="005D4F36"/>
    <w:rsid w:val="005D5289"/>
    <w:rsid w:val="005D6534"/>
    <w:rsid w:val="005D74CE"/>
    <w:rsid w:val="005D7AD1"/>
    <w:rsid w:val="005E0096"/>
    <w:rsid w:val="005E026C"/>
    <w:rsid w:val="005E06D9"/>
    <w:rsid w:val="005E128C"/>
    <w:rsid w:val="005E1A61"/>
    <w:rsid w:val="005E1F83"/>
    <w:rsid w:val="005E1FE2"/>
    <w:rsid w:val="005E2256"/>
    <w:rsid w:val="005E28A5"/>
    <w:rsid w:val="005E2BC8"/>
    <w:rsid w:val="005E496A"/>
    <w:rsid w:val="005E4D79"/>
    <w:rsid w:val="005E5614"/>
    <w:rsid w:val="005E5A5D"/>
    <w:rsid w:val="005E6C8B"/>
    <w:rsid w:val="005F01A5"/>
    <w:rsid w:val="005F0315"/>
    <w:rsid w:val="005F0555"/>
    <w:rsid w:val="005F0606"/>
    <w:rsid w:val="005F0A5E"/>
    <w:rsid w:val="005F0AE3"/>
    <w:rsid w:val="005F0EC3"/>
    <w:rsid w:val="005F1680"/>
    <w:rsid w:val="005F1AB0"/>
    <w:rsid w:val="005F1CE0"/>
    <w:rsid w:val="005F1EBF"/>
    <w:rsid w:val="005F20B6"/>
    <w:rsid w:val="005F2549"/>
    <w:rsid w:val="005F28F9"/>
    <w:rsid w:val="005F5D82"/>
    <w:rsid w:val="005F66FF"/>
    <w:rsid w:val="005F6951"/>
    <w:rsid w:val="005F7466"/>
    <w:rsid w:val="005F76DF"/>
    <w:rsid w:val="006000A0"/>
    <w:rsid w:val="006007B5"/>
    <w:rsid w:val="006007CD"/>
    <w:rsid w:val="006009A0"/>
    <w:rsid w:val="00600B98"/>
    <w:rsid w:val="00601CFF"/>
    <w:rsid w:val="0060303C"/>
    <w:rsid w:val="00603CCF"/>
    <w:rsid w:val="00604B62"/>
    <w:rsid w:val="00605584"/>
    <w:rsid w:val="00605981"/>
    <w:rsid w:val="0060640C"/>
    <w:rsid w:val="00607BB0"/>
    <w:rsid w:val="00607DA1"/>
    <w:rsid w:val="00607F68"/>
    <w:rsid w:val="0061059A"/>
    <w:rsid w:val="00611791"/>
    <w:rsid w:val="00611E46"/>
    <w:rsid w:val="00612E79"/>
    <w:rsid w:val="0061313E"/>
    <w:rsid w:val="006133A3"/>
    <w:rsid w:val="006134A4"/>
    <w:rsid w:val="00613824"/>
    <w:rsid w:val="00613C68"/>
    <w:rsid w:val="00613E48"/>
    <w:rsid w:val="00614458"/>
    <w:rsid w:val="006149E5"/>
    <w:rsid w:val="00614F10"/>
    <w:rsid w:val="00615678"/>
    <w:rsid w:val="00615AAD"/>
    <w:rsid w:val="00616122"/>
    <w:rsid w:val="00616B55"/>
    <w:rsid w:val="00616B97"/>
    <w:rsid w:val="00616DAD"/>
    <w:rsid w:val="00622852"/>
    <w:rsid w:val="00622DED"/>
    <w:rsid w:val="006231C3"/>
    <w:rsid w:val="00623305"/>
    <w:rsid w:val="00623D26"/>
    <w:rsid w:val="00623DCD"/>
    <w:rsid w:val="00624093"/>
    <w:rsid w:val="00625766"/>
    <w:rsid w:val="00625B04"/>
    <w:rsid w:val="0062633B"/>
    <w:rsid w:val="0062652C"/>
    <w:rsid w:val="0062741D"/>
    <w:rsid w:val="006275D9"/>
    <w:rsid w:val="00627625"/>
    <w:rsid w:val="00627741"/>
    <w:rsid w:val="00627788"/>
    <w:rsid w:val="006277F3"/>
    <w:rsid w:val="00627F12"/>
    <w:rsid w:val="00630AD7"/>
    <w:rsid w:val="00630C78"/>
    <w:rsid w:val="00630CB4"/>
    <w:rsid w:val="00631165"/>
    <w:rsid w:val="00631646"/>
    <w:rsid w:val="0063240B"/>
    <w:rsid w:val="00632575"/>
    <w:rsid w:val="0063263C"/>
    <w:rsid w:val="006333C9"/>
    <w:rsid w:val="006338AF"/>
    <w:rsid w:val="00634E13"/>
    <w:rsid w:val="00635198"/>
    <w:rsid w:val="006359EF"/>
    <w:rsid w:val="00636273"/>
    <w:rsid w:val="00636A60"/>
    <w:rsid w:val="00637263"/>
    <w:rsid w:val="00637F53"/>
    <w:rsid w:val="00641936"/>
    <w:rsid w:val="00641C80"/>
    <w:rsid w:val="00642062"/>
    <w:rsid w:val="00642143"/>
    <w:rsid w:val="006427DD"/>
    <w:rsid w:val="00643B27"/>
    <w:rsid w:val="0064441E"/>
    <w:rsid w:val="00644917"/>
    <w:rsid w:val="006454A3"/>
    <w:rsid w:val="00645DC8"/>
    <w:rsid w:val="00646359"/>
    <w:rsid w:val="00647C34"/>
    <w:rsid w:val="00647CD7"/>
    <w:rsid w:val="00651162"/>
    <w:rsid w:val="00651F1D"/>
    <w:rsid w:val="006521DA"/>
    <w:rsid w:val="0065389C"/>
    <w:rsid w:val="00653970"/>
    <w:rsid w:val="00653AB1"/>
    <w:rsid w:val="00653C24"/>
    <w:rsid w:val="00654657"/>
    <w:rsid w:val="006559FB"/>
    <w:rsid w:val="00655F12"/>
    <w:rsid w:val="0065648F"/>
    <w:rsid w:val="0065672A"/>
    <w:rsid w:val="00656FE4"/>
    <w:rsid w:val="0065775F"/>
    <w:rsid w:val="006577F0"/>
    <w:rsid w:val="00660052"/>
    <w:rsid w:val="00662F41"/>
    <w:rsid w:val="006646E1"/>
    <w:rsid w:val="006646E6"/>
    <w:rsid w:val="00664DB7"/>
    <w:rsid w:val="00665361"/>
    <w:rsid w:val="00665CD0"/>
    <w:rsid w:val="006663F2"/>
    <w:rsid w:val="00666DF3"/>
    <w:rsid w:val="00667640"/>
    <w:rsid w:val="00667DD9"/>
    <w:rsid w:val="0067229F"/>
    <w:rsid w:val="0067239B"/>
    <w:rsid w:val="006727C4"/>
    <w:rsid w:val="006738AB"/>
    <w:rsid w:val="00673A86"/>
    <w:rsid w:val="00673E97"/>
    <w:rsid w:val="00674413"/>
    <w:rsid w:val="006746B7"/>
    <w:rsid w:val="0067518C"/>
    <w:rsid w:val="0067549F"/>
    <w:rsid w:val="00676A1B"/>
    <w:rsid w:val="00676C46"/>
    <w:rsid w:val="00676FFB"/>
    <w:rsid w:val="006777F2"/>
    <w:rsid w:val="0068037B"/>
    <w:rsid w:val="006814D4"/>
    <w:rsid w:val="00681A20"/>
    <w:rsid w:val="0068258A"/>
    <w:rsid w:val="00683F83"/>
    <w:rsid w:val="006849CE"/>
    <w:rsid w:val="00684B0F"/>
    <w:rsid w:val="00685C77"/>
    <w:rsid w:val="00685CC3"/>
    <w:rsid w:val="00686FA5"/>
    <w:rsid w:val="00690B23"/>
    <w:rsid w:val="00691005"/>
    <w:rsid w:val="006910C0"/>
    <w:rsid w:val="00691558"/>
    <w:rsid w:val="00691AA8"/>
    <w:rsid w:val="00692827"/>
    <w:rsid w:val="00692C5C"/>
    <w:rsid w:val="00692E98"/>
    <w:rsid w:val="00693555"/>
    <w:rsid w:val="006935AA"/>
    <w:rsid w:val="006936E3"/>
    <w:rsid w:val="0069380E"/>
    <w:rsid w:val="0069384E"/>
    <w:rsid w:val="00693AA6"/>
    <w:rsid w:val="00694D8A"/>
    <w:rsid w:val="006953FA"/>
    <w:rsid w:val="00695FB5"/>
    <w:rsid w:val="0069652E"/>
    <w:rsid w:val="00696747"/>
    <w:rsid w:val="00696CD7"/>
    <w:rsid w:val="006974AA"/>
    <w:rsid w:val="006977E2"/>
    <w:rsid w:val="006A04AC"/>
    <w:rsid w:val="006A0875"/>
    <w:rsid w:val="006A1152"/>
    <w:rsid w:val="006A194F"/>
    <w:rsid w:val="006A1CEF"/>
    <w:rsid w:val="006A29F0"/>
    <w:rsid w:val="006A2A36"/>
    <w:rsid w:val="006A2C74"/>
    <w:rsid w:val="006A3A88"/>
    <w:rsid w:val="006A4DF2"/>
    <w:rsid w:val="006A5687"/>
    <w:rsid w:val="006A5CBD"/>
    <w:rsid w:val="006A604E"/>
    <w:rsid w:val="006A64F2"/>
    <w:rsid w:val="006A67A1"/>
    <w:rsid w:val="006A6924"/>
    <w:rsid w:val="006A71D4"/>
    <w:rsid w:val="006A7FE0"/>
    <w:rsid w:val="006B096A"/>
    <w:rsid w:val="006B1135"/>
    <w:rsid w:val="006B216D"/>
    <w:rsid w:val="006B2B39"/>
    <w:rsid w:val="006B2BC2"/>
    <w:rsid w:val="006B2C1C"/>
    <w:rsid w:val="006B335E"/>
    <w:rsid w:val="006B52A0"/>
    <w:rsid w:val="006B56CD"/>
    <w:rsid w:val="006B5962"/>
    <w:rsid w:val="006B6979"/>
    <w:rsid w:val="006C2E30"/>
    <w:rsid w:val="006C3A3A"/>
    <w:rsid w:val="006C3DD9"/>
    <w:rsid w:val="006C4017"/>
    <w:rsid w:val="006C40B9"/>
    <w:rsid w:val="006C42F8"/>
    <w:rsid w:val="006C45B0"/>
    <w:rsid w:val="006C47F3"/>
    <w:rsid w:val="006C5C40"/>
    <w:rsid w:val="006C67DC"/>
    <w:rsid w:val="006C6E2A"/>
    <w:rsid w:val="006C771C"/>
    <w:rsid w:val="006D02B7"/>
    <w:rsid w:val="006D16DC"/>
    <w:rsid w:val="006D3165"/>
    <w:rsid w:val="006D3B6F"/>
    <w:rsid w:val="006D3C5E"/>
    <w:rsid w:val="006D42BD"/>
    <w:rsid w:val="006D4660"/>
    <w:rsid w:val="006D479E"/>
    <w:rsid w:val="006D481D"/>
    <w:rsid w:val="006D52BC"/>
    <w:rsid w:val="006D541E"/>
    <w:rsid w:val="006D5719"/>
    <w:rsid w:val="006E006E"/>
    <w:rsid w:val="006E0FEE"/>
    <w:rsid w:val="006E182B"/>
    <w:rsid w:val="006E2A05"/>
    <w:rsid w:val="006E2DF4"/>
    <w:rsid w:val="006E354B"/>
    <w:rsid w:val="006E3B91"/>
    <w:rsid w:val="006E3D33"/>
    <w:rsid w:val="006E5345"/>
    <w:rsid w:val="006E5BBF"/>
    <w:rsid w:val="006E5D4E"/>
    <w:rsid w:val="006E6ABE"/>
    <w:rsid w:val="006F02BE"/>
    <w:rsid w:val="006F0441"/>
    <w:rsid w:val="006F04DE"/>
    <w:rsid w:val="006F0E8D"/>
    <w:rsid w:val="006F0FB2"/>
    <w:rsid w:val="006F1ED8"/>
    <w:rsid w:val="006F229E"/>
    <w:rsid w:val="006F240D"/>
    <w:rsid w:val="006F3364"/>
    <w:rsid w:val="006F367E"/>
    <w:rsid w:val="006F399B"/>
    <w:rsid w:val="006F3ABB"/>
    <w:rsid w:val="006F3BAE"/>
    <w:rsid w:val="006F3C51"/>
    <w:rsid w:val="006F41A0"/>
    <w:rsid w:val="006F5466"/>
    <w:rsid w:val="006F5A3D"/>
    <w:rsid w:val="006F6495"/>
    <w:rsid w:val="006F7073"/>
    <w:rsid w:val="00700501"/>
    <w:rsid w:val="0070066E"/>
    <w:rsid w:val="00700F1D"/>
    <w:rsid w:val="00701002"/>
    <w:rsid w:val="0070169A"/>
    <w:rsid w:val="00702102"/>
    <w:rsid w:val="00703091"/>
    <w:rsid w:val="00703412"/>
    <w:rsid w:val="00704AD5"/>
    <w:rsid w:val="00704D53"/>
    <w:rsid w:val="0070531B"/>
    <w:rsid w:val="0070597B"/>
    <w:rsid w:val="0070686E"/>
    <w:rsid w:val="00707702"/>
    <w:rsid w:val="0070782F"/>
    <w:rsid w:val="00707F6C"/>
    <w:rsid w:val="00710008"/>
    <w:rsid w:val="00712320"/>
    <w:rsid w:val="00712852"/>
    <w:rsid w:val="00712E1A"/>
    <w:rsid w:val="00713121"/>
    <w:rsid w:val="007142E7"/>
    <w:rsid w:val="007157D5"/>
    <w:rsid w:val="00716883"/>
    <w:rsid w:val="00716BC1"/>
    <w:rsid w:val="007170D9"/>
    <w:rsid w:val="0072075A"/>
    <w:rsid w:val="007208D1"/>
    <w:rsid w:val="00720AB3"/>
    <w:rsid w:val="007223A4"/>
    <w:rsid w:val="007243B6"/>
    <w:rsid w:val="00724887"/>
    <w:rsid w:val="00724C8E"/>
    <w:rsid w:val="00726569"/>
    <w:rsid w:val="00727658"/>
    <w:rsid w:val="00727D7C"/>
    <w:rsid w:val="00730A3E"/>
    <w:rsid w:val="007332C9"/>
    <w:rsid w:val="00733578"/>
    <w:rsid w:val="0073455D"/>
    <w:rsid w:val="007359DC"/>
    <w:rsid w:val="00736B16"/>
    <w:rsid w:val="00736E86"/>
    <w:rsid w:val="0073730E"/>
    <w:rsid w:val="007375B2"/>
    <w:rsid w:val="00737DC4"/>
    <w:rsid w:val="00737E73"/>
    <w:rsid w:val="00740501"/>
    <w:rsid w:val="00740A3D"/>
    <w:rsid w:val="0074138B"/>
    <w:rsid w:val="0074211D"/>
    <w:rsid w:val="0074295C"/>
    <w:rsid w:val="00742AE2"/>
    <w:rsid w:val="007438B3"/>
    <w:rsid w:val="00743960"/>
    <w:rsid w:val="00743A3E"/>
    <w:rsid w:val="0074403A"/>
    <w:rsid w:val="00744E9A"/>
    <w:rsid w:val="00745095"/>
    <w:rsid w:val="007450FB"/>
    <w:rsid w:val="0074593D"/>
    <w:rsid w:val="00745F47"/>
    <w:rsid w:val="00746066"/>
    <w:rsid w:val="0074782A"/>
    <w:rsid w:val="00747D84"/>
    <w:rsid w:val="0075009E"/>
    <w:rsid w:val="0075076B"/>
    <w:rsid w:val="00750D1D"/>
    <w:rsid w:val="007515D2"/>
    <w:rsid w:val="00751D08"/>
    <w:rsid w:val="007527B3"/>
    <w:rsid w:val="007527D8"/>
    <w:rsid w:val="00753245"/>
    <w:rsid w:val="007537C0"/>
    <w:rsid w:val="0075604A"/>
    <w:rsid w:val="007562EE"/>
    <w:rsid w:val="00756592"/>
    <w:rsid w:val="0075661A"/>
    <w:rsid w:val="00756A08"/>
    <w:rsid w:val="00757094"/>
    <w:rsid w:val="0075757B"/>
    <w:rsid w:val="0076069B"/>
    <w:rsid w:val="0076097B"/>
    <w:rsid w:val="007623B8"/>
    <w:rsid w:val="0076256E"/>
    <w:rsid w:val="007626B1"/>
    <w:rsid w:val="00762ACE"/>
    <w:rsid w:val="00763405"/>
    <w:rsid w:val="00763A3E"/>
    <w:rsid w:val="00763FE8"/>
    <w:rsid w:val="0076479C"/>
    <w:rsid w:val="00766842"/>
    <w:rsid w:val="00766DA8"/>
    <w:rsid w:val="00767A15"/>
    <w:rsid w:val="00770303"/>
    <w:rsid w:val="007707A0"/>
    <w:rsid w:val="00770CB4"/>
    <w:rsid w:val="00770E7B"/>
    <w:rsid w:val="00771722"/>
    <w:rsid w:val="00771951"/>
    <w:rsid w:val="0077255F"/>
    <w:rsid w:val="00772E63"/>
    <w:rsid w:val="00774CA9"/>
    <w:rsid w:val="00775120"/>
    <w:rsid w:val="007753D8"/>
    <w:rsid w:val="007758BA"/>
    <w:rsid w:val="00775D0B"/>
    <w:rsid w:val="00776842"/>
    <w:rsid w:val="007772EA"/>
    <w:rsid w:val="007773D8"/>
    <w:rsid w:val="007776BE"/>
    <w:rsid w:val="007779EB"/>
    <w:rsid w:val="00777D6B"/>
    <w:rsid w:val="0078082C"/>
    <w:rsid w:val="00780EE8"/>
    <w:rsid w:val="007815AF"/>
    <w:rsid w:val="007839DD"/>
    <w:rsid w:val="0078527E"/>
    <w:rsid w:val="00785685"/>
    <w:rsid w:val="00785E0F"/>
    <w:rsid w:val="007860FB"/>
    <w:rsid w:val="00786AD5"/>
    <w:rsid w:val="00786AEB"/>
    <w:rsid w:val="007871AD"/>
    <w:rsid w:val="00787599"/>
    <w:rsid w:val="00787EF2"/>
    <w:rsid w:val="00791F2E"/>
    <w:rsid w:val="007926BC"/>
    <w:rsid w:val="007941C9"/>
    <w:rsid w:val="0079483D"/>
    <w:rsid w:val="0079681E"/>
    <w:rsid w:val="007973F6"/>
    <w:rsid w:val="007A0176"/>
    <w:rsid w:val="007A0DF4"/>
    <w:rsid w:val="007A127C"/>
    <w:rsid w:val="007A1CED"/>
    <w:rsid w:val="007A1EEA"/>
    <w:rsid w:val="007A2598"/>
    <w:rsid w:val="007A2F5B"/>
    <w:rsid w:val="007A37F3"/>
    <w:rsid w:val="007A41CF"/>
    <w:rsid w:val="007A572E"/>
    <w:rsid w:val="007A6717"/>
    <w:rsid w:val="007A6C58"/>
    <w:rsid w:val="007A6FCC"/>
    <w:rsid w:val="007A702F"/>
    <w:rsid w:val="007A7380"/>
    <w:rsid w:val="007A74E1"/>
    <w:rsid w:val="007A778D"/>
    <w:rsid w:val="007A7DEC"/>
    <w:rsid w:val="007B0872"/>
    <w:rsid w:val="007B0AA4"/>
    <w:rsid w:val="007B1031"/>
    <w:rsid w:val="007B3ADA"/>
    <w:rsid w:val="007B3F9C"/>
    <w:rsid w:val="007B43FA"/>
    <w:rsid w:val="007B468F"/>
    <w:rsid w:val="007B5533"/>
    <w:rsid w:val="007B5571"/>
    <w:rsid w:val="007B55C3"/>
    <w:rsid w:val="007B5BF9"/>
    <w:rsid w:val="007B673A"/>
    <w:rsid w:val="007B6982"/>
    <w:rsid w:val="007B6ABF"/>
    <w:rsid w:val="007B6F32"/>
    <w:rsid w:val="007B7138"/>
    <w:rsid w:val="007B750F"/>
    <w:rsid w:val="007C07C5"/>
    <w:rsid w:val="007C119B"/>
    <w:rsid w:val="007C13E3"/>
    <w:rsid w:val="007C2AA0"/>
    <w:rsid w:val="007C2B10"/>
    <w:rsid w:val="007C47FE"/>
    <w:rsid w:val="007C49BD"/>
    <w:rsid w:val="007C5CE4"/>
    <w:rsid w:val="007C5F3F"/>
    <w:rsid w:val="007C7D0F"/>
    <w:rsid w:val="007D02D8"/>
    <w:rsid w:val="007D0F31"/>
    <w:rsid w:val="007D1113"/>
    <w:rsid w:val="007D133E"/>
    <w:rsid w:val="007D1D11"/>
    <w:rsid w:val="007D1D1F"/>
    <w:rsid w:val="007D220D"/>
    <w:rsid w:val="007D2873"/>
    <w:rsid w:val="007D2923"/>
    <w:rsid w:val="007D3402"/>
    <w:rsid w:val="007D3454"/>
    <w:rsid w:val="007D5098"/>
    <w:rsid w:val="007D50D2"/>
    <w:rsid w:val="007D54F3"/>
    <w:rsid w:val="007D5522"/>
    <w:rsid w:val="007D574D"/>
    <w:rsid w:val="007D5C69"/>
    <w:rsid w:val="007D7799"/>
    <w:rsid w:val="007D7B0D"/>
    <w:rsid w:val="007D7C2E"/>
    <w:rsid w:val="007E061F"/>
    <w:rsid w:val="007E0EA4"/>
    <w:rsid w:val="007E0EFC"/>
    <w:rsid w:val="007E1338"/>
    <w:rsid w:val="007E14A0"/>
    <w:rsid w:val="007E1FBF"/>
    <w:rsid w:val="007E22F5"/>
    <w:rsid w:val="007E2907"/>
    <w:rsid w:val="007E2C1F"/>
    <w:rsid w:val="007E2F81"/>
    <w:rsid w:val="007E31AF"/>
    <w:rsid w:val="007E4A74"/>
    <w:rsid w:val="007E4B0D"/>
    <w:rsid w:val="007E4E17"/>
    <w:rsid w:val="007E4FC5"/>
    <w:rsid w:val="007E584D"/>
    <w:rsid w:val="007E666A"/>
    <w:rsid w:val="007E79FA"/>
    <w:rsid w:val="007E7D24"/>
    <w:rsid w:val="007E7EDB"/>
    <w:rsid w:val="007F0930"/>
    <w:rsid w:val="007F1B97"/>
    <w:rsid w:val="007F2159"/>
    <w:rsid w:val="007F24CD"/>
    <w:rsid w:val="007F27F8"/>
    <w:rsid w:val="007F3641"/>
    <w:rsid w:val="007F4054"/>
    <w:rsid w:val="007F5B5E"/>
    <w:rsid w:val="007F6B9A"/>
    <w:rsid w:val="0080049F"/>
    <w:rsid w:val="00800A6F"/>
    <w:rsid w:val="00801DF7"/>
    <w:rsid w:val="00801F7D"/>
    <w:rsid w:val="00802B1F"/>
    <w:rsid w:val="00804504"/>
    <w:rsid w:val="0080456A"/>
    <w:rsid w:val="00805561"/>
    <w:rsid w:val="00806A23"/>
    <w:rsid w:val="00806A46"/>
    <w:rsid w:val="00807F33"/>
    <w:rsid w:val="00810C38"/>
    <w:rsid w:val="0081111C"/>
    <w:rsid w:val="00811DD6"/>
    <w:rsid w:val="00812362"/>
    <w:rsid w:val="0081242B"/>
    <w:rsid w:val="00813E51"/>
    <w:rsid w:val="00814874"/>
    <w:rsid w:val="00814E27"/>
    <w:rsid w:val="00814F99"/>
    <w:rsid w:val="008178C8"/>
    <w:rsid w:val="00817FF9"/>
    <w:rsid w:val="00820243"/>
    <w:rsid w:val="00821162"/>
    <w:rsid w:val="0082159B"/>
    <w:rsid w:val="008215D3"/>
    <w:rsid w:val="008217E0"/>
    <w:rsid w:val="00821DE1"/>
    <w:rsid w:val="0082238E"/>
    <w:rsid w:val="00823534"/>
    <w:rsid w:val="00823988"/>
    <w:rsid w:val="0082430E"/>
    <w:rsid w:val="008246AF"/>
    <w:rsid w:val="00824933"/>
    <w:rsid w:val="00824FCE"/>
    <w:rsid w:val="0082524C"/>
    <w:rsid w:val="00830CD7"/>
    <w:rsid w:val="0083140D"/>
    <w:rsid w:val="008315D3"/>
    <w:rsid w:val="00831AFC"/>
    <w:rsid w:val="00831BFB"/>
    <w:rsid w:val="00832253"/>
    <w:rsid w:val="00832515"/>
    <w:rsid w:val="00832C46"/>
    <w:rsid w:val="00832F83"/>
    <w:rsid w:val="00833852"/>
    <w:rsid w:val="00833E5D"/>
    <w:rsid w:val="0083496F"/>
    <w:rsid w:val="00834BEB"/>
    <w:rsid w:val="00834F7D"/>
    <w:rsid w:val="00835142"/>
    <w:rsid w:val="00835AA6"/>
    <w:rsid w:val="0083737E"/>
    <w:rsid w:val="00837C86"/>
    <w:rsid w:val="00837FC6"/>
    <w:rsid w:val="00840040"/>
    <w:rsid w:val="00840469"/>
    <w:rsid w:val="00840994"/>
    <w:rsid w:val="008428FF"/>
    <w:rsid w:val="00843AAE"/>
    <w:rsid w:val="00844018"/>
    <w:rsid w:val="008451E8"/>
    <w:rsid w:val="0084588D"/>
    <w:rsid w:val="0084602F"/>
    <w:rsid w:val="00846430"/>
    <w:rsid w:val="00846C6F"/>
    <w:rsid w:val="0084708F"/>
    <w:rsid w:val="00847951"/>
    <w:rsid w:val="00847BC1"/>
    <w:rsid w:val="00847EBA"/>
    <w:rsid w:val="008509F3"/>
    <w:rsid w:val="00850E7B"/>
    <w:rsid w:val="00852ACB"/>
    <w:rsid w:val="008543A7"/>
    <w:rsid w:val="00854C98"/>
    <w:rsid w:val="00855467"/>
    <w:rsid w:val="00855714"/>
    <w:rsid w:val="0085685D"/>
    <w:rsid w:val="00857D45"/>
    <w:rsid w:val="00857D8D"/>
    <w:rsid w:val="008601B4"/>
    <w:rsid w:val="00861215"/>
    <w:rsid w:val="008614D2"/>
    <w:rsid w:val="008619B0"/>
    <w:rsid w:val="00861E74"/>
    <w:rsid w:val="00862073"/>
    <w:rsid w:val="008620D7"/>
    <w:rsid w:val="008622A6"/>
    <w:rsid w:val="00862BA9"/>
    <w:rsid w:val="00865336"/>
    <w:rsid w:val="0086672C"/>
    <w:rsid w:val="00867441"/>
    <w:rsid w:val="008679FF"/>
    <w:rsid w:val="008705AD"/>
    <w:rsid w:val="00871792"/>
    <w:rsid w:val="00871DDD"/>
    <w:rsid w:val="00871F15"/>
    <w:rsid w:val="008728E0"/>
    <w:rsid w:val="00873A28"/>
    <w:rsid w:val="00873F47"/>
    <w:rsid w:val="00875135"/>
    <w:rsid w:val="00875471"/>
    <w:rsid w:val="00876362"/>
    <w:rsid w:val="00876D74"/>
    <w:rsid w:val="008772E7"/>
    <w:rsid w:val="00877E11"/>
    <w:rsid w:val="00881F68"/>
    <w:rsid w:val="008824C3"/>
    <w:rsid w:val="0088344F"/>
    <w:rsid w:val="00883A5C"/>
    <w:rsid w:val="00884333"/>
    <w:rsid w:val="00884B32"/>
    <w:rsid w:val="00886699"/>
    <w:rsid w:val="008866BE"/>
    <w:rsid w:val="00886BB1"/>
    <w:rsid w:val="00887CBA"/>
    <w:rsid w:val="00890036"/>
    <w:rsid w:val="008901D9"/>
    <w:rsid w:val="008902E3"/>
    <w:rsid w:val="00890AD4"/>
    <w:rsid w:val="008911C8"/>
    <w:rsid w:val="00891398"/>
    <w:rsid w:val="008918B1"/>
    <w:rsid w:val="00892613"/>
    <w:rsid w:val="008926B8"/>
    <w:rsid w:val="00892867"/>
    <w:rsid w:val="00892B5C"/>
    <w:rsid w:val="0089343F"/>
    <w:rsid w:val="008938C0"/>
    <w:rsid w:val="00893C3C"/>
    <w:rsid w:val="00893F1A"/>
    <w:rsid w:val="00894507"/>
    <w:rsid w:val="00894571"/>
    <w:rsid w:val="00896041"/>
    <w:rsid w:val="008969F4"/>
    <w:rsid w:val="00896A6E"/>
    <w:rsid w:val="008978FF"/>
    <w:rsid w:val="008A0182"/>
    <w:rsid w:val="008A11A2"/>
    <w:rsid w:val="008A1941"/>
    <w:rsid w:val="008A2BEB"/>
    <w:rsid w:val="008A3BDE"/>
    <w:rsid w:val="008A41EB"/>
    <w:rsid w:val="008A430A"/>
    <w:rsid w:val="008A5D96"/>
    <w:rsid w:val="008A5F69"/>
    <w:rsid w:val="008A66ED"/>
    <w:rsid w:val="008A682A"/>
    <w:rsid w:val="008A7A0F"/>
    <w:rsid w:val="008B3521"/>
    <w:rsid w:val="008B398A"/>
    <w:rsid w:val="008B3B95"/>
    <w:rsid w:val="008B4103"/>
    <w:rsid w:val="008B4260"/>
    <w:rsid w:val="008B5001"/>
    <w:rsid w:val="008B5276"/>
    <w:rsid w:val="008B52B3"/>
    <w:rsid w:val="008B588F"/>
    <w:rsid w:val="008B6650"/>
    <w:rsid w:val="008B6CFA"/>
    <w:rsid w:val="008B765E"/>
    <w:rsid w:val="008B7AFD"/>
    <w:rsid w:val="008C257A"/>
    <w:rsid w:val="008C388B"/>
    <w:rsid w:val="008C53E0"/>
    <w:rsid w:val="008C611B"/>
    <w:rsid w:val="008C7A4D"/>
    <w:rsid w:val="008D0752"/>
    <w:rsid w:val="008D08DD"/>
    <w:rsid w:val="008D0DDF"/>
    <w:rsid w:val="008D1D4F"/>
    <w:rsid w:val="008D226A"/>
    <w:rsid w:val="008D2EDD"/>
    <w:rsid w:val="008D33DB"/>
    <w:rsid w:val="008D37D0"/>
    <w:rsid w:val="008D3C21"/>
    <w:rsid w:val="008D44AB"/>
    <w:rsid w:val="008D46F6"/>
    <w:rsid w:val="008D49E1"/>
    <w:rsid w:val="008D4A52"/>
    <w:rsid w:val="008D5723"/>
    <w:rsid w:val="008D5869"/>
    <w:rsid w:val="008D5CCE"/>
    <w:rsid w:val="008D66F2"/>
    <w:rsid w:val="008D7E26"/>
    <w:rsid w:val="008E067E"/>
    <w:rsid w:val="008E06D2"/>
    <w:rsid w:val="008E0C34"/>
    <w:rsid w:val="008E0DD9"/>
    <w:rsid w:val="008E13F1"/>
    <w:rsid w:val="008E2467"/>
    <w:rsid w:val="008E33D3"/>
    <w:rsid w:val="008E3A35"/>
    <w:rsid w:val="008E43DC"/>
    <w:rsid w:val="008E440C"/>
    <w:rsid w:val="008E4574"/>
    <w:rsid w:val="008E4A00"/>
    <w:rsid w:val="008E4B56"/>
    <w:rsid w:val="008E4E26"/>
    <w:rsid w:val="008E503F"/>
    <w:rsid w:val="008E57F8"/>
    <w:rsid w:val="008E5EBE"/>
    <w:rsid w:val="008E79A0"/>
    <w:rsid w:val="008F01E2"/>
    <w:rsid w:val="008F0438"/>
    <w:rsid w:val="008F04BA"/>
    <w:rsid w:val="008F1FF4"/>
    <w:rsid w:val="008F2B54"/>
    <w:rsid w:val="008F385F"/>
    <w:rsid w:val="008F39FA"/>
    <w:rsid w:val="008F3A65"/>
    <w:rsid w:val="008F43CD"/>
    <w:rsid w:val="008F5B59"/>
    <w:rsid w:val="008F5E3B"/>
    <w:rsid w:val="008F69D5"/>
    <w:rsid w:val="008F6E1A"/>
    <w:rsid w:val="008F796A"/>
    <w:rsid w:val="008F7CCE"/>
    <w:rsid w:val="00900531"/>
    <w:rsid w:val="009017E7"/>
    <w:rsid w:val="009018DB"/>
    <w:rsid w:val="00901C8A"/>
    <w:rsid w:val="00902717"/>
    <w:rsid w:val="00902960"/>
    <w:rsid w:val="00902B3A"/>
    <w:rsid w:val="0090309F"/>
    <w:rsid w:val="0090387A"/>
    <w:rsid w:val="00903AB6"/>
    <w:rsid w:val="00903B7D"/>
    <w:rsid w:val="00903BE7"/>
    <w:rsid w:val="00903FFB"/>
    <w:rsid w:val="00905B23"/>
    <w:rsid w:val="00906604"/>
    <w:rsid w:val="0090696E"/>
    <w:rsid w:val="00906E09"/>
    <w:rsid w:val="0090726D"/>
    <w:rsid w:val="00907693"/>
    <w:rsid w:val="00907C56"/>
    <w:rsid w:val="00910FB9"/>
    <w:rsid w:val="00911B0C"/>
    <w:rsid w:val="00912CD0"/>
    <w:rsid w:val="00913621"/>
    <w:rsid w:val="00913B87"/>
    <w:rsid w:val="009141B3"/>
    <w:rsid w:val="00914270"/>
    <w:rsid w:val="009143F2"/>
    <w:rsid w:val="00914BDE"/>
    <w:rsid w:val="009151B4"/>
    <w:rsid w:val="009156D4"/>
    <w:rsid w:val="009157E7"/>
    <w:rsid w:val="00916188"/>
    <w:rsid w:val="009168B4"/>
    <w:rsid w:val="009174A4"/>
    <w:rsid w:val="00917FD8"/>
    <w:rsid w:val="009202ED"/>
    <w:rsid w:val="00920824"/>
    <w:rsid w:val="00921348"/>
    <w:rsid w:val="00921EA5"/>
    <w:rsid w:val="009221CD"/>
    <w:rsid w:val="0092263E"/>
    <w:rsid w:val="00923678"/>
    <w:rsid w:val="00923F35"/>
    <w:rsid w:val="0092456F"/>
    <w:rsid w:val="009254FA"/>
    <w:rsid w:val="00926036"/>
    <w:rsid w:val="009267A7"/>
    <w:rsid w:val="009272CE"/>
    <w:rsid w:val="0092747D"/>
    <w:rsid w:val="00927AEF"/>
    <w:rsid w:val="00927FA5"/>
    <w:rsid w:val="00930672"/>
    <w:rsid w:val="00931258"/>
    <w:rsid w:val="0093217D"/>
    <w:rsid w:val="009322FA"/>
    <w:rsid w:val="009323CB"/>
    <w:rsid w:val="00933512"/>
    <w:rsid w:val="00933A3E"/>
    <w:rsid w:val="009347D5"/>
    <w:rsid w:val="00935A6A"/>
    <w:rsid w:val="00935BE1"/>
    <w:rsid w:val="00935FDD"/>
    <w:rsid w:val="00936690"/>
    <w:rsid w:val="00936CE0"/>
    <w:rsid w:val="00936EA9"/>
    <w:rsid w:val="00940B36"/>
    <w:rsid w:val="00940C06"/>
    <w:rsid w:val="00940DA6"/>
    <w:rsid w:val="00941E9D"/>
    <w:rsid w:val="00942327"/>
    <w:rsid w:val="0094342F"/>
    <w:rsid w:val="0094482D"/>
    <w:rsid w:val="009454C3"/>
    <w:rsid w:val="00945520"/>
    <w:rsid w:val="00945ECD"/>
    <w:rsid w:val="00946043"/>
    <w:rsid w:val="00946102"/>
    <w:rsid w:val="00947506"/>
    <w:rsid w:val="009477DB"/>
    <w:rsid w:val="00947850"/>
    <w:rsid w:val="00947F03"/>
    <w:rsid w:val="00951A99"/>
    <w:rsid w:val="00951E35"/>
    <w:rsid w:val="00952314"/>
    <w:rsid w:val="009523C9"/>
    <w:rsid w:val="00952530"/>
    <w:rsid w:val="00953BA2"/>
    <w:rsid w:val="00954722"/>
    <w:rsid w:val="00954822"/>
    <w:rsid w:val="00954BF9"/>
    <w:rsid w:val="00954FA4"/>
    <w:rsid w:val="00955A76"/>
    <w:rsid w:val="00956053"/>
    <w:rsid w:val="00956818"/>
    <w:rsid w:val="00956A60"/>
    <w:rsid w:val="00956E86"/>
    <w:rsid w:val="009613B0"/>
    <w:rsid w:val="009618C1"/>
    <w:rsid w:val="009620BF"/>
    <w:rsid w:val="0096218D"/>
    <w:rsid w:val="00962BE9"/>
    <w:rsid w:val="00962EBF"/>
    <w:rsid w:val="0096450B"/>
    <w:rsid w:val="009648D7"/>
    <w:rsid w:val="00965255"/>
    <w:rsid w:val="00965C48"/>
    <w:rsid w:val="00965E43"/>
    <w:rsid w:val="0097191D"/>
    <w:rsid w:val="00972CAE"/>
    <w:rsid w:val="00973B7F"/>
    <w:rsid w:val="009768C6"/>
    <w:rsid w:val="00976F66"/>
    <w:rsid w:val="00977800"/>
    <w:rsid w:val="009810CA"/>
    <w:rsid w:val="00982246"/>
    <w:rsid w:val="009835D5"/>
    <w:rsid w:val="00984A44"/>
    <w:rsid w:val="00984D05"/>
    <w:rsid w:val="00985222"/>
    <w:rsid w:val="0098597E"/>
    <w:rsid w:val="00985DB0"/>
    <w:rsid w:val="00986055"/>
    <w:rsid w:val="0098631A"/>
    <w:rsid w:val="0098655B"/>
    <w:rsid w:val="00986E23"/>
    <w:rsid w:val="009875FE"/>
    <w:rsid w:val="009879DC"/>
    <w:rsid w:val="00990001"/>
    <w:rsid w:val="00990382"/>
    <w:rsid w:val="009908AB"/>
    <w:rsid w:val="00990F44"/>
    <w:rsid w:val="00991D72"/>
    <w:rsid w:val="00992CA4"/>
    <w:rsid w:val="00992F22"/>
    <w:rsid w:val="00994845"/>
    <w:rsid w:val="00994F42"/>
    <w:rsid w:val="009951BC"/>
    <w:rsid w:val="00996330"/>
    <w:rsid w:val="00996933"/>
    <w:rsid w:val="00996D33"/>
    <w:rsid w:val="00997FC4"/>
    <w:rsid w:val="009A0427"/>
    <w:rsid w:val="009A11CE"/>
    <w:rsid w:val="009A14F0"/>
    <w:rsid w:val="009A22C7"/>
    <w:rsid w:val="009A2898"/>
    <w:rsid w:val="009A3250"/>
    <w:rsid w:val="009A32EE"/>
    <w:rsid w:val="009A36A3"/>
    <w:rsid w:val="009A3B3B"/>
    <w:rsid w:val="009A40F7"/>
    <w:rsid w:val="009A436E"/>
    <w:rsid w:val="009A495C"/>
    <w:rsid w:val="009A4AF5"/>
    <w:rsid w:val="009A5109"/>
    <w:rsid w:val="009A5959"/>
    <w:rsid w:val="009A712E"/>
    <w:rsid w:val="009A7D64"/>
    <w:rsid w:val="009B0CB1"/>
    <w:rsid w:val="009B2F6F"/>
    <w:rsid w:val="009B3096"/>
    <w:rsid w:val="009B3714"/>
    <w:rsid w:val="009B3A4D"/>
    <w:rsid w:val="009B3F7C"/>
    <w:rsid w:val="009B4B81"/>
    <w:rsid w:val="009B4CF8"/>
    <w:rsid w:val="009B4DCE"/>
    <w:rsid w:val="009B5061"/>
    <w:rsid w:val="009B57B0"/>
    <w:rsid w:val="009B614D"/>
    <w:rsid w:val="009B6356"/>
    <w:rsid w:val="009B67B0"/>
    <w:rsid w:val="009B7333"/>
    <w:rsid w:val="009B7F56"/>
    <w:rsid w:val="009C01D0"/>
    <w:rsid w:val="009C057F"/>
    <w:rsid w:val="009C122E"/>
    <w:rsid w:val="009C1989"/>
    <w:rsid w:val="009C2F87"/>
    <w:rsid w:val="009C3283"/>
    <w:rsid w:val="009C3FA1"/>
    <w:rsid w:val="009C4057"/>
    <w:rsid w:val="009C47D1"/>
    <w:rsid w:val="009C4812"/>
    <w:rsid w:val="009C607A"/>
    <w:rsid w:val="009C6E38"/>
    <w:rsid w:val="009D119D"/>
    <w:rsid w:val="009D48CF"/>
    <w:rsid w:val="009D56A0"/>
    <w:rsid w:val="009D57A6"/>
    <w:rsid w:val="009D7022"/>
    <w:rsid w:val="009E010C"/>
    <w:rsid w:val="009E012F"/>
    <w:rsid w:val="009E0B72"/>
    <w:rsid w:val="009E1E53"/>
    <w:rsid w:val="009E2DE3"/>
    <w:rsid w:val="009E3334"/>
    <w:rsid w:val="009E4D7F"/>
    <w:rsid w:val="009E4DFA"/>
    <w:rsid w:val="009E5263"/>
    <w:rsid w:val="009E6EF1"/>
    <w:rsid w:val="009E749E"/>
    <w:rsid w:val="009E77FE"/>
    <w:rsid w:val="009F01D3"/>
    <w:rsid w:val="009F0FBC"/>
    <w:rsid w:val="009F21CC"/>
    <w:rsid w:val="009F23BC"/>
    <w:rsid w:val="009F25AA"/>
    <w:rsid w:val="009F2BE0"/>
    <w:rsid w:val="009F38C8"/>
    <w:rsid w:val="009F3EDE"/>
    <w:rsid w:val="009F4C95"/>
    <w:rsid w:val="009F4FCF"/>
    <w:rsid w:val="009F51DB"/>
    <w:rsid w:val="009F7DA0"/>
    <w:rsid w:val="00A00895"/>
    <w:rsid w:val="00A008C6"/>
    <w:rsid w:val="00A00C87"/>
    <w:rsid w:val="00A01013"/>
    <w:rsid w:val="00A0193A"/>
    <w:rsid w:val="00A0208E"/>
    <w:rsid w:val="00A021B2"/>
    <w:rsid w:val="00A0247D"/>
    <w:rsid w:val="00A02F9D"/>
    <w:rsid w:val="00A04F2A"/>
    <w:rsid w:val="00A05E3A"/>
    <w:rsid w:val="00A064DD"/>
    <w:rsid w:val="00A106C1"/>
    <w:rsid w:val="00A10AD6"/>
    <w:rsid w:val="00A11DD4"/>
    <w:rsid w:val="00A12FA1"/>
    <w:rsid w:val="00A13AF2"/>
    <w:rsid w:val="00A159D2"/>
    <w:rsid w:val="00A15B3F"/>
    <w:rsid w:val="00A15E08"/>
    <w:rsid w:val="00A1749E"/>
    <w:rsid w:val="00A174BE"/>
    <w:rsid w:val="00A17864"/>
    <w:rsid w:val="00A17CF9"/>
    <w:rsid w:val="00A20B11"/>
    <w:rsid w:val="00A20C52"/>
    <w:rsid w:val="00A2183A"/>
    <w:rsid w:val="00A22753"/>
    <w:rsid w:val="00A22822"/>
    <w:rsid w:val="00A23320"/>
    <w:rsid w:val="00A23331"/>
    <w:rsid w:val="00A2346C"/>
    <w:rsid w:val="00A23736"/>
    <w:rsid w:val="00A238A1"/>
    <w:rsid w:val="00A2508B"/>
    <w:rsid w:val="00A25670"/>
    <w:rsid w:val="00A25EC3"/>
    <w:rsid w:val="00A27970"/>
    <w:rsid w:val="00A300A5"/>
    <w:rsid w:val="00A30919"/>
    <w:rsid w:val="00A31C3D"/>
    <w:rsid w:val="00A32DE1"/>
    <w:rsid w:val="00A330C1"/>
    <w:rsid w:val="00A357F4"/>
    <w:rsid w:val="00A36F15"/>
    <w:rsid w:val="00A37393"/>
    <w:rsid w:val="00A373F7"/>
    <w:rsid w:val="00A37F8B"/>
    <w:rsid w:val="00A40179"/>
    <w:rsid w:val="00A40805"/>
    <w:rsid w:val="00A409C6"/>
    <w:rsid w:val="00A411FA"/>
    <w:rsid w:val="00A4206A"/>
    <w:rsid w:val="00A42C81"/>
    <w:rsid w:val="00A42D8A"/>
    <w:rsid w:val="00A42FF5"/>
    <w:rsid w:val="00A43231"/>
    <w:rsid w:val="00A43B27"/>
    <w:rsid w:val="00A44A4C"/>
    <w:rsid w:val="00A44F2B"/>
    <w:rsid w:val="00A450BE"/>
    <w:rsid w:val="00A45A81"/>
    <w:rsid w:val="00A45B07"/>
    <w:rsid w:val="00A45CDF"/>
    <w:rsid w:val="00A45D42"/>
    <w:rsid w:val="00A45D9B"/>
    <w:rsid w:val="00A45DC7"/>
    <w:rsid w:val="00A45F15"/>
    <w:rsid w:val="00A50568"/>
    <w:rsid w:val="00A508DA"/>
    <w:rsid w:val="00A5106F"/>
    <w:rsid w:val="00A510D5"/>
    <w:rsid w:val="00A5155F"/>
    <w:rsid w:val="00A52031"/>
    <w:rsid w:val="00A52136"/>
    <w:rsid w:val="00A522B7"/>
    <w:rsid w:val="00A52EA7"/>
    <w:rsid w:val="00A53A11"/>
    <w:rsid w:val="00A5481D"/>
    <w:rsid w:val="00A54981"/>
    <w:rsid w:val="00A55980"/>
    <w:rsid w:val="00A615C4"/>
    <w:rsid w:val="00A61BCB"/>
    <w:rsid w:val="00A620FA"/>
    <w:rsid w:val="00A62774"/>
    <w:rsid w:val="00A632BD"/>
    <w:rsid w:val="00A63656"/>
    <w:rsid w:val="00A636DD"/>
    <w:rsid w:val="00A63ABD"/>
    <w:rsid w:val="00A63C50"/>
    <w:rsid w:val="00A649D3"/>
    <w:rsid w:val="00A64A26"/>
    <w:rsid w:val="00A65119"/>
    <w:rsid w:val="00A65E5B"/>
    <w:rsid w:val="00A65FF4"/>
    <w:rsid w:val="00A66AE6"/>
    <w:rsid w:val="00A67238"/>
    <w:rsid w:val="00A70174"/>
    <w:rsid w:val="00A712E6"/>
    <w:rsid w:val="00A729AC"/>
    <w:rsid w:val="00A730AD"/>
    <w:rsid w:val="00A7384C"/>
    <w:rsid w:val="00A757AF"/>
    <w:rsid w:val="00A75B3D"/>
    <w:rsid w:val="00A75C36"/>
    <w:rsid w:val="00A76AD5"/>
    <w:rsid w:val="00A76BE4"/>
    <w:rsid w:val="00A77E05"/>
    <w:rsid w:val="00A77FA7"/>
    <w:rsid w:val="00A803AF"/>
    <w:rsid w:val="00A817AA"/>
    <w:rsid w:val="00A81F49"/>
    <w:rsid w:val="00A82AF7"/>
    <w:rsid w:val="00A833AB"/>
    <w:rsid w:val="00A836D8"/>
    <w:rsid w:val="00A8484D"/>
    <w:rsid w:val="00A84F07"/>
    <w:rsid w:val="00A86B90"/>
    <w:rsid w:val="00A873F7"/>
    <w:rsid w:val="00A87737"/>
    <w:rsid w:val="00A87F02"/>
    <w:rsid w:val="00A91863"/>
    <w:rsid w:val="00A924B1"/>
    <w:rsid w:val="00A92A18"/>
    <w:rsid w:val="00A930A0"/>
    <w:rsid w:val="00A93359"/>
    <w:rsid w:val="00A93393"/>
    <w:rsid w:val="00A93605"/>
    <w:rsid w:val="00A93C03"/>
    <w:rsid w:val="00A93F0E"/>
    <w:rsid w:val="00A94D9C"/>
    <w:rsid w:val="00A951AE"/>
    <w:rsid w:val="00A95A74"/>
    <w:rsid w:val="00A961A7"/>
    <w:rsid w:val="00A96794"/>
    <w:rsid w:val="00A96AFF"/>
    <w:rsid w:val="00A978EE"/>
    <w:rsid w:val="00A97ED9"/>
    <w:rsid w:val="00AA094B"/>
    <w:rsid w:val="00AA100D"/>
    <w:rsid w:val="00AA1599"/>
    <w:rsid w:val="00AA17C3"/>
    <w:rsid w:val="00AA1A86"/>
    <w:rsid w:val="00AA333A"/>
    <w:rsid w:val="00AA3799"/>
    <w:rsid w:val="00AA5CE9"/>
    <w:rsid w:val="00AA63A7"/>
    <w:rsid w:val="00AA68D7"/>
    <w:rsid w:val="00AA6EF6"/>
    <w:rsid w:val="00AA78F2"/>
    <w:rsid w:val="00AA79E3"/>
    <w:rsid w:val="00AA7A62"/>
    <w:rsid w:val="00AA7F35"/>
    <w:rsid w:val="00AA7FAD"/>
    <w:rsid w:val="00AB04F4"/>
    <w:rsid w:val="00AB2701"/>
    <w:rsid w:val="00AB27B9"/>
    <w:rsid w:val="00AB27C7"/>
    <w:rsid w:val="00AB2971"/>
    <w:rsid w:val="00AB3189"/>
    <w:rsid w:val="00AB3AA3"/>
    <w:rsid w:val="00AB3B1A"/>
    <w:rsid w:val="00AB3B96"/>
    <w:rsid w:val="00AB3DE6"/>
    <w:rsid w:val="00AB46EF"/>
    <w:rsid w:val="00AB48B4"/>
    <w:rsid w:val="00AB49DD"/>
    <w:rsid w:val="00AB4B22"/>
    <w:rsid w:val="00AB4E6A"/>
    <w:rsid w:val="00AB531C"/>
    <w:rsid w:val="00AB5869"/>
    <w:rsid w:val="00AB5C4B"/>
    <w:rsid w:val="00AB6B71"/>
    <w:rsid w:val="00AB7344"/>
    <w:rsid w:val="00AC17B7"/>
    <w:rsid w:val="00AC18AD"/>
    <w:rsid w:val="00AC1B73"/>
    <w:rsid w:val="00AC1D19"/>
    <w:rsid w:val="00AC35C7"/>
    <w:rsid w:val="00AC3834"/>
    <w:rsid w:val="00AC435E"/>
    <w:rsid w:val="00AC43C8"/>
    <w:rsid w:val="00AC4559"/>
    <w:rsid w:val="00AC5D0A"/>
    <w:rsid w:val="00AC6D08"/>
    <w:rsid w:val="00AC726E"/>
    <w:rsid w:val="00AC7999"/>
    <w:rsid w:val="00AC7BA5"/>
    <w:rsid w:val="00AD071E"/>
    <w:rsid w:val="00AD0D51"/>
    <w:rsid w:val="00AD1C72"/>
    <w:rsid w:val="00AD1FF5"/>
    <w:rsid w:val="00AD2DC8"/>
    <w:rsid w:val="00AD4846"/>
    <w:rsid w:val="00AD5597"/>
    <w:rsid w:val="00AD5863"/>
    <w:rsid w:val="00AD59AD"/>
    <w:rsid w:val="00AD59CA"/>
    <w:rsid w:val="00AD7E03"/>
    <w:rsid w:val="00AE1686"/>
    <w:rsid w:val="00AE3216"/>
    <w:rsid w:val="00AE3FEE"/>
    <w:rsid w:val="00AE4B1C"/>
    <w:rsid w:val="00AE4CD9"/>
    <w:rsid w:val="00AE5640"/>
    <w:rsid w:val="00AE5B83"/>
    <w:rsid w:val="00AE5D71"/>
    <w:rsid w:val="00AE638E"/>
    <w:rsid w:val="00AF1E95"/>
    <w:rsid w:val="00AF3515"/>
    <w:rsid w:val="00AF3C10"/>
    <w:rsid w:val="00AF3FB3"/>
    <w:rsid w:val="00AF4690"/>
    <w:rsid w:val="00AF790F"/>
    <w:rsid w:val="00AF7D2B"/>
    <w:rsid w:val="00AF7DF1"/>
    <w:rsid w:val="00B0056B"/>
    <w:rsid w:val="00B00640"/>
    <w:rsid w:val="00B00BAB"/>
    <w:rsid w:val="00B00CB7"/>
    <w:rsid w:val="00B00E2B"/>
    <w:rsid w:val="00B02267"/>
    <w:rsid w:val="00B02314"/>
    <w:rsid w:val="00B027BC"/>
    <w:rsid w:val="00B02EDD"/>
    <w:rsid w:val="00B0309C"/>
    <w:rsid w:val="00B031A8"/>
    <w:rsid w:val="00B0383A"/>
    <w:rsid w:val="00B03A96"/>
    <w:rsid w:val="00B04953"/>
    <w:rsid w:val="00B04D1A"/>
    <w:rsid w:val="00B050C5"/>
    <w:rsid w:val="00B067CE"/>
    <w:rsid w:val="00B0687A"/>
    <w:rsid w:val="00B06E15"/>
    <w:rsid w:val="00B06F16"/>
    <w:rsid w:val="00B074A5"/>
    <w:rsid w:val="00B07E81"/>
    <w:rsid w:val="00B1024D"/>
    <w:rsid w:val="00B10CDB"/>
    <w:rsid w:val="00B10DAE"/>
    <w:rsid w:val="00B11307"/>
    <w:rsid w:val="00B116DE"/>
    <w:rsid w:val="00B11A15"/>
    <w:rsid w:val="00B11CC5"/>
    <w:rsid w:val="00B11EB0"/>
    <w:rsid w:val="00B121BD"/>
    <w:rsid w:val="00B1268F"/>
    <w:rsid w:val="00B1289D"/>
    <w:rsid w:val="00B13143"/>
    <w:rsid w:val="00B132B8"/>
    <w:rsid w:val="00B13B86"/>
    <w:rsid w:val="00B1434E"/>
    <w:rsid w:val="00B143D1"/>
    <w:rsid w:val="00B14A3D"/>
    <w:rsid w:val="00B14CE3"/>
    <w:rsid w:val="00B14E00"/>
    <w:rsid w:val="00B15391"/>
    <w:rsid w:val="00B15F1A"/>
    <w:rsid w:val="00B1657D"/>
    <w:rsid w:val="00B167E7"/>
    <w:rsid w:val="00B16CDC"/>
    <w:rsid w:val="00B16E72"/>
    <w:rsid w:val="00B200A3"/>
    <w:rsid w:val="00B207B0"/>
    <w:rsid w:val="00B21AF2"/>
    <w:rsid w:val="00B22EEF"/>
    <w:rsid w:val="00B22FD8"/>
    <w:rsid w:val="00B239F2"/>
    <w:rsid w:val="00B24152"/>
    <w:rsid w:val="00B24FC9"/>
    <w:rsid w:val="00B258D0"/>
    <w:rsid w:val="00B2616B"/>
    <w:rsid w:val="00B26674"/>
    <w:rsid w:val="00B2753C"/>
    <w:rsid w:val="00B3085D"/>
    <w:rsid w:val="00B3089D"/>
    <w:rsid w:val="00B30C1D"/>
    <w:rsid w:val="00B30D1F"/>
    <w:rsid w:val="00B3112D"/>
    <w:rsid w:val="00B312DC"/>
    <w:rsid w:val="00B32817"/>
    <w:rsid w:val="00B32863"/>
    <w:rsid w:val="00B32A26"/>
    <w:rsid w:val="00B3308B"/>
    <w:rsid w:val="00B3523D"/>
    <w:rsid w:val="00B35EB6"/>
    <w:rsid w:val="00B3625D"/>
    <w:rsid w:val="00B36E3C"/>
    <w:rsid w:val="00B378A8"/>
    <w:rsid w:val="00B37E7F"/>
    <w:rsid w:val="00B40632"/>
    <w:rsid w:val="00B4094E"/>
    <w:rsid w:val="00B41631"/>
    <w:rsid w:val="00B4189D"/>
    <w:rsid w:val="00B421EB"/>
    <w:rsid w:val="00B42972"/>
    <w:rsid w:val="00B43053"/>
    <w:rsid w:val="00B431E0"/>
    <w:rsid w:val="00B433EA"/>
    <w:rsid w:val="00B4581E"/>
    <w:rsid w:val="00B46768"/>
    <w:rsid w:val="00B46884"/>
    <w:rsid w:val="00B46B5C"/>
    <w:rsid w:val="00B46F5D"/>
    <w:rsid w:val="00B47A26"/>
    <w:rsid w:val="00B50C31"/>
    <w:rsid w:val="00B5145B"/>
    <w:rsid w:val="00B51688"/>
    <w:rsid w:val="00B517DB"/>
    <w:rsid w:val="00B518FE"/>
    <w:rsid w:val="00B51AE8"/>
    <w:rsid w:val="00B51ECE"/>
    <w:rsid w:val="00B5290C"/>
    <w:rsid w:val="00B52A87"/>
    <w:rsid w:val="00B53DEC"/>
    <w:rsid w:val="00B547E0"/>
    <w:rsid w:val="00B55D36"/>
    <w:rsid w:val="00B57139"/>
    <w:rsid w:val="00B57777"/>
    <w:rsid w:val="00B57B16"/>
    <w:rsid w:val="00B6071D"/>
    <w:rsid w:val="00B62095"/>
    <w:rsid w:val="00B62992"/>
    <w:rsid w:val="00B631A6"/>
    <w:rsid w:val="00B64158"/>
    <w:rsid w:val="00B65B55"/>
    <w:rsid w:val="00B65BC8"/>
    <w:rsid w:val="00B65C2B"/>
    <w:rsid w:val="00B65F6C"/>
    <w:rsid w:val="00B70246"/>
    <w:rsid w:val="00B7042B"/>
    <w:rsid w:val="00B71043"/>
    <w:rsid w:val="00B7311D"/>
    <w:rsid w:val="00B73193"/>
    <w:rsid w:val="00B731A3"/>
    <w:rsid w:val="00B73AD8"/>
    <w:rsid w:val="00B74C03"/>
    <w:rsid w:val="00B74EA3"/>
    <w:rsid w:val="00B75064"/>
    <w:rsid w:val="00B7506F"/>
    <w:rsid w:val="00B7573B"/>
    <w:rsid w:val="00B75DA0"/>
    <w:rsid w:val="00B75E0E"/>
    <w:rsid w:val="00B7678C"/>
    <w:rsid w:val="00B771C9"/>
    <w:rsid w:val="00B77E1B"/>
    <w:rsid w:val="00B80B12"/>
    <w:rsid w:val="00B80EC5"/>
    <w:rsid w:val="00B81561"/>
    <w:rsid w:val="00B81F1A"/>
    <w:rsid w:val="00B82087"/>
    <w:rsid w:val="00B836A8"/>
    <w:rsid w:val="00B840F2"/>
    <w:rsid w:val="00B84352"/>
    <w:rsid w:val="00B84908"/>
    <w:rsid w:val="00B85275"/>
    <w:rsid w:val="00B85523"/>
    <w:rsid w:val="00B857A2"/>
    <w:rsid w:val="00B8746D"/>
    <w:rsid w:val="00B875DA"/>
    <w:rsid w:val="00B876E1"/>
    <w:rsid w:val="00B87F32"/>
    <w:rsid w:val="00B901B6"/>
    <w:rsid w:val="00B90A5A"/>
    <w:rsid w:val="00B916A7"/>
    <w:rsid w:val="00B9216C"/>
    <w:rsid w:val="00B92C3F"/>
    <w:rsid w:val="00B932F2"/>
    <w:rsid w:val="00B93473"/>
    <w:rsid w:val="00B93D9C"/>
    <w:rsid w:val="00B94510"/>
    <w:rsid w:val="00B95178"/>
    <w:rsid w:val="00B956F5"/>
    <w:rsid w:val="00B968A1"/>
    <w:rsid w:val="00B97039"/>
    <w:rsid w:val="00B974A7"/>
    <w:rsid w:val="00B978A5"/>
    <w:rsid w:val="00BA0720"/>
    <w:rsid w:val="00BA172A"/>
    <w:rsid w:val="00BA1AFE"/>
    <w:rsid w:val="00BA22C3"/>
    <w:rsid w:val="00BA2D1B"/>
    <w:rsid w:val="00BA2EEB"/>
    <w:rsid w:val="00BA3386"/>
    <w:rsid w:val="00BA3FE4"/>
    <w:rsid w:val="00BA4CD5"/>
    <w:rsid w:val="00BA5A60"/>
    <w:rsid w:val="00BA5B2A"/>
    <w:rsid w:val="00BA5C18"/>
    <w:rsid w:val="00BA6F46"/>
    <w:rsid w:val="00BB06B3"/>
    <w:rsid w:val="00BB0AB4"/>
    <w:rsid w:val="00BB3E09"/>
    <w:rsid w:val="00BB49C3"/>
    <w:rsid w:val="00BB673C"/>
    <w:rsid w:val="00BB7DBC"/>
    <w:rsid w:val="00BC2A3F"/>
    <w:rsid w:val="00BC3E49"/>
    <w:rsid w:val="00BC4321"/>
    <w:rsid w:val="00BC4D0C"/>
    <w:rsid w:val="00BC57DB"/>
    <w:rsid w:val="00BC6993"/>
    <w:rsid w:val="00BC70EB"/>
    <w:rsid w:val="00BC73D5"/>
    <w:rsid w:val="00BC757A"/>
    <w:rsid w:val="00BC7B99"/>
    <w:rsid w:val="00BD092A"/>
    <w:rsid w:val="00BD21B9"/>
    <w:rsid w:val="00BD2C33"/>
    <w:rsid w:val="00BD2DCA"/>
    <w:rsid w:val="00BD2EEB"/>
    <w:rsid w:val="00BD365C"/>
    <w:rsid w:val="00BD45BD"/>
    <w:rsid w:val="00BD489E"/>
    <w:rsid w:val="00BD5474"/>
    <w:rsid w:val="00BD5A76"/>
    <w:rsid w:val="00BD640A"/>
    <w:rsid w:val="00BD66F5"/>
    <w:rsid w:val="00BD7ADB"/>
    <w:rsid w:val="00BE0B46"/>
    <w:rsid w:val="00BE0F0B"/>
    <w:rsid w:val="00BE3D86"/>
    <w:rsid w:val="00BE3E12"/>
    <w:rsid w:val="00BE58DA"/>
    <w:rsid w:val="00BE70D8"/>
    <w:rsid w:val="00BE718B"/>
    <w:rsid w:val="00BE7507"/>
    <w:rsid w:val="00BE7630"/>
    <w:rsid w:val="00BE7864"/>
    <w:rsid w:val="00BE7B99"/>
    <w:rsid w:val="00BF18C7"/>
    <w:rsid w:val="00BF1C40"/>
    <w:rsid w:val="00BF1FBF"/>
    <w:rsid w:val="00BF24C2"/>
    <w:rsid w:val="00BF2918"/>
    <w:rsid w:val="00BF37BC"/>
    <w:rsid w:val="00BF3F22"/>
    <w:rsid w:val="00BF61FA"/>
    <w:rsid w:val="00BF6599"/>
    <w:rsid w:val="00BF6818"/>
    <w:rsid w:val="00BF7242"/>
    <w:rsid w:val="00BF7562"/>
    <w:rsid w:val="00BF7A20"/>
    <w:rsid w:val="00BF7B39"/>
    <w:rsid w:val="00BF7B42"/>
    <w:rsid w:val="00C00090"/>
    <w:rsid w:val="00C019A5"/>
    <w:rsid w:val="00C025ED"/>
    <w:rsid w:val="00C029EF"/>
    <w:rsid w:val="00C0389A"/>
    <w:rsid w:val="00C0495F"/>
    <w:rsid w:val="00C04D26"/>
    <w:rsid w:val="00C05DDF"/>
    <w:rsid w:val="00C0627E"/>
    <w:rsid w:val="00C065B2"/>
    <w:rsid w:val="00C07145"/>
    <w:rsid w:val="00C0760B"/>
    <w:rsid w:val="00C1003F"/>
    <w:rsid w:val="00C108E1"/>
    <w:rsid w:val="00C1234F"/>
    <w:rsid w:val="00C1262B"/>
    <w:rsid w:val="00C127F3"/>
    <w:rsid w:val="00C13924"/>
    <w:rsid w:val="00C1402A"/>
    <w:rsid w:val="00C15876"/>
    <w:rsid w:val="00C172E5"/>
    <w:rsid w:val="00C219F2"/>
    <w:rsid w:val="00C2216B"/>
    <w:rsid w:val="00C22DF1"/>
    <w:rsid w:val="00C23D85"/>
    <w:rsid w:val="00C249A3"/>
    <w:rsid w:val="00C24F99"/>
    <w:rsid w:val="00C250AE"/>
    <w:rsid w:val="00C26938"/>
    <w:rsid w:val="00C26E8C"/>
    <w:rsid w:val="00C26EDC"/>
    <w:rsid w:val="00C274F8"/>
    <w:rsid w:val="00C27BF8"/>
    <w:rsid w:val="00C30D94"/>
    <w:rsid w:val="00C30F39"/>
    <w:rsid w:val="00C311AE"/>
    <w:rsid w:val="00C31689"/>
    <w:rsid w:val="00C326BA"/>
    <w:rsid w:val="00C33AEC"/>
    <w:rsid w:val="00C34000"/>
    <w:rsid w:val="00C34087"/>
    <w:rsid w:val="00C341BA"/>
    <w:rsid w:val="00C35D2A"/>
    <w:rsid w:val="00C3714D"/>
    <w:rsid w:val="00C4000F"/>
    <w:rsid w:val="00C40D3E"/>
    <w:rsid w:val="00C4217B"/>
    <w:rsid w:val="00C421F9"/>
    <w:rsid w:val="00C42B1C"/>
    <w:rsid w:val="00C42DD7"/>
    <w:rsid w:val="00C436A1"/>
    <w:rsid w:val="00C45BB6"/>
    <w:rsid w:val="00C46211"/>
    <w:rsid w:val="00C46FDA"/>
    <w:rsid w:val="00C47568"/>
    <w:rsid w:val="00C478A1"/>
    <w:rsid w:val="00C47A13"/>
    <w:rsid w:val="00C47C45"/>
    <w:rsid w:val="00C47E21"/>
    <w:rsid w:val="00C507AE"/>
    <w:rsid w:val="00C50800"/>
    <w:rsid w:val="00C50BC0"/>
    <w:rsid w:val="00C518BD"/>
    <w:rsid w:val="00C51925"/>
    <w:rsid w:val="00C51B5D"/>
    <w:rsid w:val="00C5206B"/>
    <w:rsid w:val="00C52EA6"/>
    <w:rsid w:val="00C53636"/>
    <w:rsid w:val="00C5376A"/>
    <w:rsid w:val="00C537C0"/>
    <w:rsid w:val="00C537D6"/>
    <w:rsid w:val="00C53ABF"/>
    <w:rsid w:val="00C545E7"/>
    <w:rsid w:val="00C550BE"/>
    <w:rsid w:val="00C56AA6"/>
    <w:rsid w:val="00C56D60"/>
    <w:rsid w:val="00C56E4F"/>
    <w:rsid w:val="00C57729"/>
    <w:rsid w:val="00C60F90"/>
    <w:rsid w:val="00C622B0"/>
    <w:rsid w:val="00C62340"/>
    <w:rsid w:val="00C629F0"/>
    <w:rsid w:val="00C63EBA"/>
    <w:rsid w:val="00C644F8"/>
    <w:rsid w:val="00C64F0B"/>
    <w:rsid w:val="00C653AF"/>
    <w:rsid w:val="00C653F8"/>
    <w:rsid w:val="00C65646"/>
    <w:rsid w:val="00C65780"/>
    <w:rsid w:val="00C659C0"/>
    <w:rsid w:val="00C65CFB"/>
    <w:rsid w:val="00C65E59"/>
    <w:rsid w:val="00C6670B"/>
    <w:rsid w:val="00C66713"/>
    <w:rsid w:val="00C66B22"/>
    <w:rsid w:val="00C703D4"/>
    <w:rsid w:val="00C70E35"/>
    <w:rsid w:val="00C7136C"/>
    <w:rsid w:val="00C71539"/>
    <w:rsid w:val="00C71B16"/>
    <w:rsid w:val="00C72665"/>
    <w:rsid w:val="00C74EF7"/>
    <w:rsid w:val="00C75F17"/>
    <w:rsid w:val="00C762C9"/>
    <w:rsid w:val="00C80C09"/>
    <w:rsid w:val="00C80E77"/>
    <w:rsid w:val="00C8193F"/>
    <w:rsid w:val="00C81A0A"/>
    <w:rsid w:val="00C81D1E"/>
    <w:rsid w:val="00C81E94"/>
    <w:rsid w:val="00C823E1"/>
    <w:rsid w:val="00C82D91"/>
    <w:rsid w:val="00C82FB7"/>
    <w:rsid w:val="00C848D6"/>
    <w:rsid w:val="00C874AB"/>
    <w:rsid w:val="00C900E7"/>
    <w:rsid w:val="00C907FF"/>
    <w:rsid w:val="00C9215E"/>
    <w:rsid w:val="00C92956"/>
    <w:rsid w:val="00C92DB1"/>
    <w:rsid w:val="00C9498B"/>
    <w:rsid w:val="00C94ACF"/>
    <w:rsid w:val="00C962B2"/>
    <w:rsid w:val="00C962D4"/>
    <w:rsid w:val="00C967E2"/>
    <w:rsid w:val="00C96FB9"/>
    <w:rsid w:val="00C9714A"/>
    <w:rsid w:val="00C97325"/>
    <w:rsid w:val="00C9747C"/>
    <w:rsid w:val="00CA161E"/>
    <w:rsid w:val="00CA1991"/>
    <w:rsid w:val="00CA23A8"/>
    <w:rsid w:val="00CA2D11"/>
    <w:rsid w:val="00CA2E19"/>
    <w:rsid w:val="00CA6280"/>
    <w:rsid w:val="00CA63D9"/>
    <w:rsid w:val="00CA6DFD"/>
    <w:rsid w:val="00CA7F19"/>
    <w:rsid w:val="00CB1071"/>
    <w:rsid w:val="00CB17B0"/>
    <w:rsid w:val="00CB1BE5"/>
    <w:rsid w:val="00CB28DD"/>
    <w:rsid w:val="00CB2CBF"/>
    <w:rsid w:val="00CB2CE2"/>
    <w:rsid w:val="00CB2E84"/>
    <w:rsid w:val="00CB42C7"/>
    <w:rsid w:val="00CB48F6"/>
    <w:rsid w:val="00CB5403"/>
    <w:rsid w:val="00CB5BFE"/>
    <w:rsid w:val="00CB76D8"/>
    <w:rsid w:val="00CC138B"/>
    <w:rsid w:val="00CC1543"/>
    <w:rsid w:val="00CC2575"/>
    <w:rsid w:val="00CC2C20"/>
    <w:rsid w:val="00CC395C"/>
    <w:rsid w:val="00CC39E2"/>
    <w:rsid w:val="00CC3EAD"/>
    <w:rsid w:val="00CC4EC7"/>
    <w:rsid w:val="00CC7385"/>
    <w:rsid w:val="00CD00CE"/>
    <w:rsid w:val="00CD05A0"/>
    <w:rsid w:val="00CD0CD0"/>
    <w:rsid w:val="00CD0DEC"/>
    <w:rsid w:val="00CD1157"/>
    <w:rsid w:val="00CD29A8"/>
    <w:rsid w:val="00CD362D"/>
    <w:rsid w:val="00CD4DFE"/>
    <w:rsid w:val="00CD551B"/>
    <w:rsid w:val="00CE0D29"/>
    <w:rsid w:val="00CE113A"/>
    <w:rsid w:val="00CE46B3"/>
    <w:rsid w:val="00CE5978"/>
    <w:rsid w:val="00CE624D"/>
    <w:rsid w:val="00CE6CFD"/>
    <w:rsid w:val="00CE774E"/>
    <w:rsid w:val="00CF04CB"/>
    <w:rsid w:val="00CF0BAA"/>
    <w:rsid w:val="00CF1769"/>
    <w:rsid w:val="00CF2E47"/>
    <w:rsid w:val="00CF308B"/>
    <w:rsid w:val="00CF36B3"/>
    <w:rsid w:val="00CF3E97"/>
    <w:rsid w:val="00CF43B6"/>
    <w:rsid w:val="00CF469F"/>
    <w:rsid w:val="00CF471F"/>
    <w:rsid w:val="00CF49D3"/>
    <w:rsid w:val="00CF5FE2"/>
    <w:rsid w:val="00CF6ABB"/>
    <w:rsid w:val="00CF6B35"/>
    <w:rsid w:val="00CF6C78"/>
    <w:rsid w:val="00CF786E"/>
    <w:rsid w:val="00CF7EC4"/>
    <w:rsid w:val="00D0060E"/>
    <w:rsid w:val="00D00883"/>
    <w:rsid w:val="00D00CC0"/>
    <w:rsid w:val="00D012E4"/>
    <w:rsid w:val="00D0273E"/>
    <w:rsid w:val="00D0397E"/>
    <w:rsid w:val="00D055AD"/>
    <w:rsid w:val="00D05D27"/>
    <w:rsid w:val="00D05EA0"/>
    <w:rsid w:val="00D05F04"/>
    <w:rsid w:val="00D076B3"/>
    <w:rsid w:val="00D07D85"/>
    <w:rsid w:val="00D107D5"/>
    <w:rsid w:val="00D10F01"/>
    <w:rsid w:val="00D11372"/>
    <w:rsid w:val="00D12A9E"/>
    <w:rsid w:val="00D13DA5"/>
    <w:rsid w:val="00D13F3C"/>
    <w:rsid w:val="00D14941"/>
    <w:rsid w:val="00D152DB"/>
    <w:rsid w:val="00D15B88"/>
    <w:rsid w:val="00D15C45"/>
    <w:rsid w:val="00D15FB2"/>
    <w:rsid w:val="00D16316"/>
    <w:rsid w:val="00D1698E"/>
    <w:rsid w:val="00D17B46"/>
    <w:rsid w:val="00D20712"/>
    <w:rsid w:val="00D2149E"/>
    <w:rsid w:val="00D2151D"/>
    <w:rsid w:val="00D21A24"/>
    <w:rsid w:val="00D21AA0"/>
    <w:rsid w:val="00D223EE"/>
    <w:rsid w:val="00D2287F"/>
    <w:rsid w:val="00D22EB1"/>
    <w:rsid w:val="00D23185"/>
    <w:rsid w:val="00D23413"/>
    <w:rsid w:val="00D2407D"/>
    <w:rsid w:val="00D24789"/>
    <w:rsid w:val="00D24DCA"/>
    <w:rsid w:val="00D24E5A"/>
    <w:rsid w:val="00D252FC"/>
    <w:rsid w:val="00D25E33"/>
    <w:rsid w:val="00D2677A"/>
    <w:rsid w:val="00D27F5D"/>
    <w:rsid w:val="00D30CC4"/>
    <w:rsid w:val="00D31C22"/>
    <w:rsid w:val="00D32776"/>
    <w:rsid w:val="00D340EE"/>
    <w:rsid w:val="00D3441F"/>
    <w:rsid w:val="00D34CB8"/>
    <w:rsid w:val="00D3557A"/>
    <w:rsid w:val="00D361CB"/>
    <w:rsid w:val="00D362D6"/>
    <w:rsid w:val="00D36E70"/>
    <w:rsid w:val="00D40ED5"/>
    <w:rsid w:val="00D412DE"/>
    <w:rsid w:val="00D427C9"/>
    <w:rsid w:val="00D42D29"/>
    <w:rsid w:val="00D43893"/>
    <w:rsid w:val="00D4441E"/>
    <w:rsid w:val="00D44A50"/>
    <w:rsid w:val="00D44AA7"/>
    <w:rsid w:val="00D46630"/>
    <w:rsid w:val="00D51451"/>
    <w:rsid w:val="00D52108"/>
    <w:rsid w:val="00D527DA"/>
    <w:rsid w:val="00D53B57"/>
    <w:rsid w:val="00D53B89"/>
    <w:rsid w:val="00D53C4F"/>
    <w:rsid w:val="00D53EDE"/>
    <w:rsid w:val="00D55585"/>
    <w:rsid w:val="00D55A10"/>
    <w:rsid w:val="00D56CE0"/>
    <w:rsid w:val="00D61093"/>
    <w:rsid w:val="00D613B8"/>
    <w:rsid w:val="00D63765"/>
    <w:rsid w:val="00D639BE"/>
    <w:rsid w:val="00D64062"/>
    <w:rsid w:val="00D64783"/>
    <w:rsid w:val="00D6515F"/>
    <w:rsid w:val="00D65616"/>
    <w:rsid w:val="00D67DD4"/>
    <w:rsid w:val="00D67FB7"/>
    <w:rsid w:val="00D706B9"/>
    <w:rsid w:val="00D707BD"/>
    <w:rsid w:val="00D715CB"/>
    <w:rsid w:val="00D71C89"/>
    <w:rsid w:val="00D71FFD"/>
    <w:rsid w:val="00D72067"/>
    <w:rsid w:val="00D726C0"/>
    <w:rsid w:val="00D72B64"/>
    <w:rsid w:val="00D733F7"/>
    <w:rsid w:val="00D73A85"/>
    <w:rsid w:val="00D74141"/>
    <w:rsid w:val="00D7437E"/>
    <w:rsid w:val="00D747FA"/>
    <w:rsid w:val="00D74A53"/>
    <w:rsid w:val="00D74BD2"/>
    <w:rsid w:val="00D74D24"/>
    <w:rsid w:val="00D74E0A"/>
    <w:rsid w:val="00D75402"/>
    <w:rsid w:val="00D75E62"/>
    <w:rsid w:val="00D768BF"/>
    <w:rsid w:val="00D76B30"/>
    <w:rsid w:val="00D76C67"/>
    <w:rsid w:val="00D80471"/>
    <w:rsid w:val="00D810AB"/>
    <w:rsid w:val="00D811CF"/>
    <w:rsid w:val="00D81CE3"/>
    <w:rsid w:val="00D821A6"/>
    <w:rsid w:val="00D8326C"/>
    <w:rsid w:val="00D832C5"/>
    <w:rsid w:val="00D83BEF"/>
    <w:rsid w:val="00D844D1"/>
    <w:rsid w:val="00D85408"/>
    <w:rsid w:val="00D85E9B"/>
    <w:rsid w:val="00D869F4"/>
    <w:rsid w:val="00D87126"/>
    <w:rsid w:val="00D87604"/>
    <w:rsid w:val="00D90D66"/>
    <w:rsid w:val="00D912BB"/>
    <w:rsid w:val="00D91482"/>
    <w:rsid w:val="00D91D07"/>
    <w:rsid w:val="00D92132"/>
    <w:rsid w:val="00D92876"/>
    <w:rsid w:val="00D93936"/>
    <w:rsid w:val="00D944E9"/>
    <w:rsid w:val="00D94C56"/>
    <w:rsid w:val="00D95EA0"/>
    <w:rsid w:val="00D9649C"/>
    <w:rsid w:val="00D96D44"/>
    <w:rsid w:val="00D96E9E"/>
    <w:rsid w:val="00D9799D"/>
    <w:rsid w:val="00D979F2"/>
    <w:rsid w:val="00DA18EA"/>
    <w:rsid w:val="00DA1A5D"/>
    <w:rsid w:val="00DA1AE1"/>
    <w:rsid w:val="00DA1E49"/>
    <w:rsid w:val="00DA353D"/>
    <w:rsid w:val="00DA3CF8"/>
    <w:rsid w:val="00DA472E"/>
    <w:rsid w:val="00DA66E2"/>
    <w:rsid w:val="00DA7A63"/>
    <w:rsid w:val="00DA7B6A"/>
    <w:rsid w:val="00DB0866"/>
    <w:rsid w:val="00DB0BC3"/>
    <w:rsid w:val="00DB0BEF"/>
    <w:rsid w:val="00DB0D45"/>
    <w:rsid w:val="00DB1DAE"/>
    <w:rsid w:val="00DB3044"/>
    <w:rsid w:val="00DB31A4"/>
    <w:rsid w:val="00DB41D2"/>
    <w:rsid w:val="00DB42CC"/>
    <w:rsid w:val="00DB63F6"/>
    <w:rsid w:val="00DB70B7"/>
    <w:rsid w:val="00DB7A5E"/>
    <w:rsid w:val="00DC09AA"/>
    <w:rsid w:val="00DC0FED"/>
    <w:rsid w:val="00DC1092"/>
    <w:rsid w:val="00DC14F8"/>
    <w:rsid w:val="00DC29D6"/>
    <w:rsid w:val="00DC2C78"/>
    <w:rsid w:val="00DC4183"/>
    <w:rsid w:val="00DC479C"/>
    <w:rsid w:val="00DC603D"/>
    <w:rsid w:val="00DC70A9"/>
    <w:rsid w:val="00DD0713"/>
    <w:rsid w:val="00DD0DBD"/>
    <w:rsid w:val="00DD243B"/>
    <w:rsid w:val="00DD2A69"/>
    <w:rsid w:val="00DD6385"/>
    <w:rsid w:val="00DD65D1"/>
    <w:rsid w:val="00DD717A"/>
    <w:rsid w:val="00DD7397"/>
    <w:rsid w:val="00DD7407"/>
    <w:rsid w:val="00DD757C"/>
    <w:rsid w:val="00DD7670"/>
    <w:rsid w:val="00DD767D"/>
    <w:rsid w:val="00DD7881"/>
    <w:rsid w:val="00DE02FB"/>
    <w:rsid w:val="00DE0360"/>
    <w:rsid w:val="00DE071A"/>
    <w:rsid w:val="00DE1244"/>
    <w:rsid w:val="00DE1F22"/>
    <w:rsid w:val="00DE212E"/>
    <w:rsid w:val="00DE2E07"/>
    <w:rsid w:val="00DE3B2F"/>
    <w:rsid w:val="00DE3E4F"/>
    <w:rsid w:val="00DE494E"/>
    <w:rsid w:val="00DE4A5F"/>
    <w:rsid w:val="00DE4C9E"/>
    <w:rsid w:val="00DE4DD5"/>
    <w:rsid w:val="00DE57F4"/>
    <w:rsid w:val="00DE5D44"/>
    <w:rsid w:val="00DE60D8"/>
    <w:rsid w:val="00DE62FE"/>
    <w:rsid w:val="00DE71E3"/>
    <w:rsid w:val="00DE7AE6"/>
    <w:rsid w:val="00DE7B83"/>
    <w:rsid w:val="00DF0428"/>
    <w:rsid w:val="00DF090A"/>
    <w:rsid w:val="00DF2A88"/>
    <w:rsid w:val="00DF2CAA"/>
    <w:rsid w:val="00DF3152"/>
    <w:rsid w:val="00DF33DE"/>
    <w:rsid w:val="00DF3D15"/>
    <w:rsid w:val="00DF3DE4"/>
    <w:rsid w:val="00DF4425"/>
    <w:rsid w:val="00DF4A78"/>
    <w:rsid w:val="00DF4D46"/>
    <w:rsid w:val="00DF5CAD"/>
    <w:rsid w:val="00DF6E3B"/>
    <w:rsid w:val="00DF76A5"/>
    <w:rsid w:val="00E005C1"/>
    <w:rsid w:val="00E01FB7"/>
    <w:rsid w:val="00E02A00"/>
    <w:rsid w:val="00E03C97"/>
    <w:rsid w:val="00E03ECA"/>
    <w:rsid w:val="00E05E66"/>
    <w:rsid w:val="00E0659A"/>
    <w:rsid w:val="00E065E7"/>
    <w:rsid w:val="00E0671B"/>
    <w:rsid w:val="00E07147"/>
    <w:rsid w:val="00E0779B"/>
    <w:rsid w:val="00E07EFE"/>
    <w:rsid w:val="00E10561"/>
    <w:rsid w:val="00E1076B"/>
    <w:rsid w:val="00E1141F"/>
    <w:rsid w:val="00E1213F"/>
    <w:rsid w:val="00E134DE"/>
    <w:rsid w:val="00E137C9"/>
    <w:rsid w:val="00E13B49"/>
    <w:rsid w:val="00E143B0"/>
    <w:rsid w:val="00E15028"/>
    <w:rsid w:val="00E15056"/>
    <w:rsid w:val="00E15395"/>
    <w:rsid w:val="00E16291"/>
    <w:rsid w:val="00E16780"/>
    <w:rsid w:val="00E171E8"/>
    <w:rsid w:val="00E17500"/>
    <w:rsid w:val="00E17D56"/>
    <w:rsid w:val="00E20835"/>
    <w:rsid w:val="00E2102A"/>
    <w:rsid w:val="00E21109"/>
    <w:rsid w:val="00E21A90"/>
    <w:rsid w:val="00E226B0"/>
    <w:rsid w:val="00E229E7"/>
    <w:rsid w:val="00E25EFC"/>
    <w:rsid w:val="00E26618"/>
    <w:rsid w:val="00E2671B"/>
    <w:rsid w:val="00E26EA1"/>
    <w:rsid w:val="00E2702E"/>
    <w:rsid w:val="00E27937"/>
    <w:rsid w:val="00E30227"/>
    <w:rsid w:val="00E30A48"/>
    <w:rsid w:val="00E31152"/>
    <w:rsid w:val="00E32B93"/>
    <w:rsid w:val="00E343A1"/>
    <w:rsid w:val="00E3569B"/>
    <w:rsid w:val="00E36D03"/>
    <w:rsid w:val="00E36F77"/>
    <w:rsid w:val="00E37018"/>
    <w:rsid w:val="00E40613"/>
    <w:rsid w:val="00E411C4"/>
    <w:rsid w:val="00E4154F"/>
    <w:rsid w:val="00E41FD9"/>
    <w:rsid w:val="00E42250"/>
    <w:rsid w:val="00E42B0A"/>
    <w:rsid w:val="00E4319E"/>
    <w:rsid w:val="00E43418"/>
    <w:rsid w:val="00E44349"/>
    <w:rsid w:val="00E446A0"/>
    <w:rsid w:val="00E449B4"/>
    <w:rsid w:val="00E44D3B"/>
    <w:rsid w:val="00E4684E"/>
    <w:rsid w:val="00E46912"/>
    <w:rsid w:val="00E47034"/>
    <w:rsid w:val="00E47166"/>
    <w:rsid w:val="00E4769F"/>
    <w:rsid w:val="00E47D0D"/>
    <w:rsid w:val="00E50C44"/>
    <w:rsid w:val="00E51C31"/>
    <w:rsid w:val="00E51F3C"/>
    <w:rsid w:val="00E520D6"/>
    <w:rsid w:val="00E52304"/>
    <w:rsid w:val="00E52368"/>
    <w:rsid w:val="00E52965"/>
    <w:rsid w:val="00E52A80"/>
    <w:rsid w:val="00E52F7D"/>
    <w:rsid w:val="00E532E2"/>
    <w:rsid w:val="00E556E5"/>
    <w:rsid w:val="00E56578"/>
    <w:rsid w:val="00E5673B"/>
    <w:rsid w:val="00E56816"/>
    <w:rsid w:val="00E56C7E"/>
    <w:rsid w:val="00E57B6F"/>
    <w:rsid w:val="00E60DB6"/>
    <w:rsid w:val="00E615BE"/>
    <w:rsid w:val="00E618EE"/>
    <w:rsid w:val="00E61AB4"/>
    <w:rsid w:val="00E63056"/>
    <w:rsid w:val="00E631DA"/>
    <w:rsid w:val="00E6337C"/>
    <w:rsid w:val="00E63AEB"/>
    <w:rsid w:val="00E64D58"/>
    <w:rsid w:val="00E661B6"/>
    <w:rsid w:val="00E6674A"/>
    <w:rsid w:val="00E677B1"/>
    <w:rsid w:val="00E67AD8"/>
    <w:rsid w:val="00E70E66"/>
    <w:rsid w:val="00E70F89"/>
    <w:rsid w:val="00E71D32"/>
    <w:rsid w:val="00E73760"/>
    <w:rsid w:val="00E74573"/>
    <w:rsid w:val="00E74729"/>
    <w:rsid w:val="00E75270"/>
    <w:rsid w:val="00E75272"/>
    <w:rsid w:val="00E75894"/>
    <w:rsid w:val="00E7619E"/>
    <w:rsid w:val="00E7648B"/>
    <w:rsid w:val="00E767B7"/>
    <w:rsid w:val="00E77673"/>
    <w:rsid w:val="00E77790"/>
    <w:rsid w:val="00E77C40"/>
    <w:rsid w:val="00E77D9A"/>
    <w:rsid w:val="00E8100A"/>
    <w:rsid w:val="00E814AA"/>
    <w:rsid w:val="00E824B0"/>
    <w:rsid w:val="00E825AD"/>
    <w:rsid w:val="00E82CE0"/>
    <w:rsid w:val="00E83074"/>
    <w:rsid w:val="00E83B74"/>
    <w:rsid w:val="00E83D3F"/>
    <w:rsid w:val="00E8551C"/>
    <w:rsid w:val="00E85757"/>
    <w:rsid w:val="00E858EA"/>
    <w:rsid w:val="00E861D2"/>
    <w:rsid w:val="00E862AD"/>
    <w:rsid w:val="00E86ADB"/>
    <w:rsid w:val="00E86F97"/>
    <w:rsid w:val="00E87598"/>
    <w:rsid w:val="00E87D3C"/>
    <w:rsid w:val="00E914D2"/>
    <w:rsid w:val="00E91ABE"/>
    <w:rsid w:val="00E91D86"/>
    <w:rsid w:val="00E91FE0"/>
    <w:rsid w:val="00E9479A"/>
    <w:rsid w:val="00E95B67"/>
    <w:rsid w:val="00E961FD"/>
    <w:rsid w:val="00E962C0"/>
    <w:rsid w:val="00E97741"/>
    <w:rsid w:val="00EA01D0"/>
    <w:rsid w:val="00EA1D6F"/>
    <w:rsid w:val="00EA2303"/>
    <w:rsid w:val="00EA2EE4"/>
    <w:rsid w:val="00EA3294"/>
    <w:rsid w:val="00EA3FA1"/>
    <w:rsid w:val="00EA440E"/>
    <w:rsid w:val="00EA52C9"/>
    <w:rsid w:val="00EA54D5"/>
    <w:rsid w:val="00EA54E6"/>
    <w:rsid w:val="00EA5979"/>
    <w:rsid w:val="00EA5C51"/>
    <w:rsid w:val="00EA7A57"/>
    <w:rsid w:val="00EA7CA9"/>
    <w:rsid w:val="00EA7E31"/>
    <w:rsid w:val="00EB08B9"/>
    <w:rsid w:val="00EB0C59"/>
    <w:rsid w:val="00EB120E"/>
    <w:rsid w:val="00EB1B5C"/>
    <w:rsid w:val="00EB2E8E"/>
    <w:rsid w:val="00EB4410"/>
    <w:rsid w:val="00EB5A3C"/>
    <w:rsid w:val="00EB5B24"/>
    <w:rsid w:val="00EC1C59"/>
    <w:rsid w:val="00EC2051"/>
    <w:rsid w:val="00EC309E"/>
    <w:rsid w:val="00EC336A"/>
    <w:rsid w:val="00EC4C4A"/>
    <w:rsid w:val="00EC6955"/>
    <w:rsid w:val="00EC6BD0"/>
    <w:rsid w:val="00EC72DF"/>
    <w:rsid w:val="00EC7DB1"/>
    <w:rsid w:val="00ED0274"/>
    <w:rsid w:val="00ED211C"/>
    <w:rsid w:val="00ED2BD8"/>
    <w:rsid w:val="00ED2C95"/>
    <w:rsid w:val="00ED300B"/>
    <w:rsid w:val="00ED3EC2"/>
    <w:rsid w:val="00ED5318"/>
    <w:rsid w:val="00ED53EC"/>
    <w:rsid w:val="00ED56FC"/>
    <w:rsid w:val="00ED5726"/>
    <w:rsid w:val="00ED598A"/>
    <w:rsid w:val="00ED6869"/>
    <w:rsid w:val="00ED72FD"/>
    <w:rsid w:val="00EE02D1"/>
    <w:rsid w:val="00EE10FC"/>
    <w:rsid w:val="00EE16C8"/>
    <w:rsid w:val="00EE20AD"/>
    <w:rsid w:val="00EE2DE4"/>
    <w:rsid w:val="00EE34CD"/>
    <w:rsid w:val="00EE3B98"/>
    <w:rsid w:val="00EE42A9"/>
    <w:rsid w:val="00EE497E"/>
    <w:rsid w:val="00EE56C9"/>
    <w:rsid w:val="00EE58B2"/>
    <w:rsid w:val="00EE5BFC"/>
    <w:rsid w:val="00EE5C93"/>
    <w:rsid w:val="00EE5DE0"/>
    <w:rsid w:val="00EE643B"/>
    <w:rsid w:val="00EE69DA"/>
    <w:rsid w:val="00EE6AE4"/>
    <w:rsid w:val="00EE6DD8"/>
    <w:rsid w:val="00EE7A6A"/>
    <w:rsid w:val="00EF07AC"/>
    <w:rsid w:val="00EF0EF7"/>
    <w:rsid w:val="00EF1203"/>
    <w:rsid w:val="00EF35E2"/>
    <w:rsid w:val="00EF3984"/>
    <w:rsid w:val="00EF4F0E"/>
    <w:rsid w:val="00EF4FC0"/>
    <w:rsid w:val="00EF525D"/>
    <w:rsid w:val="00EF580C"/>
    <w:rsid w:val="00EF5BC7"/>
    <w:rsid w:val="00EF6D13"/>
    <w:rsid w:val="00EF7794"/>
    <w:rsid w:val="00F00415"/>
    <w:rsid w:val="00F01074"/>
    <w:rsid w:val="00F0137A"/>
    <w:rsid w:val="00F0137D"/>
    <w:rsid w:val="00F01864"/>
    <w:rsid w:val="00F01A79"/>
    <w:rsid w:val="00F02008"/>
    <w:rsid w:val="00F020D1"/>
    <w:rsid w:val="00F02929"/>
    <w:rsid w:val="00F02A3C"/>
    <w:rsid w:val="00F0341C"/>
    <w:rsid w:val="00F03C9C"/>
    <w:rsid w:val="00F04272"/>
    <w:rsid w:val="00F0444C"/>
    <w:rsid w:val="00F04A90"/>
    <w:rsid w:val="00F04AE4"/>
    <w:rsid w:val="00F05B81"/>
    <w:rsid w:val="00F06E43"/>
    <w:rsid w:val="00F105B1"/>
    <w:rsid w:val="00F10E4C"/>
    <w:rsid w:val="00F116D4"/>
    <w:rsid w:val="00F11B05"/>
    <w:rsid w:val="00F12A34"/>
    <w:rsid w:val="00F136A9"/>
    <w:rsid w:val="00F13C0F"/>
    <w:rsid w:val="00F13D0C"/>
    <w:rsid w:val="00F143F5"/>
    <w:rsid w:val="00F146B4"/>
    <w:rsid w:val="00F15854"/>
    <w:rsid w:val="00F17CB1"/>
    <w:rsid w:val="00F2035C"/>
    <w:rsid w:val="00F205AB"/>
    <w:rsid w:val="00F21353"/>
    <w:rsid w:val="00F21545"/>
    <w:rsid w:val="00F21AB5"/>
    <w:rsid w:val="00F221F9"/>
    <w:rsid w:val="00F22780"/>
    <w:rsid w:val="00F23011"/>
    <w:rsid w:val="00F23B0E"/>
    <w:rsid w:val="00F240E7"/>
    <w:rsid w:val="00F2468F"/>
    <w:rsid w:val="00F24924"/>
    <w:rsid w:val="00F25302"/>
    <w:rsid w:val="00F258CC"/>
    <w:rsid w:val="00F262F7"/>
    <w:rsid w:val="00F26573"/>
    <w:rsid w:val="00F26AA5"/>
    <w:rsid w:val="00F275BC"/>
    <w:rsid w:val="00F27FEC"/>
    <w:rsid w:val="00F305D1"/>
    <w:rsid w:val="00F307E1"/>
    <w:rsid w:val="00F30860"/>
    <w:rsid w:val="00F314B0"/>
    <w:rsid w:val="00F3188E"/>
    <w:rsid w:val="00F31B5E"/>
    <w:rsid w:val="00F33022"/>
    <w:rsid w:val="00F33BE5"/>
    <w:rsid w:val="00F3461B"/>
    <w:rsid w:val="00F34B23"/>
    <w:rsid w:val="00F35B55"/>
    <w:rsid w:val="00F35BD3"/>
    <w:rsid w:val="00F364D2"/>
    <w:rsid w:val="00F36ECC"/>
    <w:rsid w:val="00F372DB"/>
    <w:rsid w:val="00F40A7B"/>
    <w:rsid w:val="00F41883"/>
    <w:rsid w:val="00F424EF"/>
    <w:rsid w:val="00F44286"/>
    <w:rsid w:val="00F446E4"/>
    <w:rsid w:val="00F44DB9"/>
    <w:rsid w:val="00F44ED4"/>
    <w:rsid w:val="00F44F14"/>
    <w:rsid w:val="00F4686F"/>
    <w:rsid w:val="00F5024B"/>
    <w:rsid w:val="00F51715"/>
    <w:rsid w:val="00F52002"/>
    <w:rsid w:val="00F52BA4"/>
    <w:rsid w:val="00F52CC2"/>
    <w:rsid w:val="00F53BB2"/>
    <w:rsid w:val="00F5456C"/>
    <w:rsid w:val="00F5666A"/>
    <w:rsid w:val="00F57CB3"/>
    <w:rsid w:val="00F60100"/>
    <w:rsid w:val="00F60315"/>
    <w:rsid w:val="00F60B83"/>
    <w:rsid w:val="00F60C23"/>
    <w:rsid w:val="00F6107B"/>
    <w:rsid w:val="00F610EB"/>
    <w:rsid w:val="00F61170"/>
    <w:rsid w:val="00F6127D"/>
    <w:rsid w:val="00F61C0E"/>
    <w:rsid w:val="00F61CD9"/>
    <w:rsid w:val="00F61EED"/>
    <w:rsid w:val="00F61FEA"/>
    <w:rsid w:val="00F62214"/>
    <w:rsid w:val="00F63459"/>
    <w:rsid w:val="00F635A9"/>
    <w:rsid w:val="00F64E58"/>
    <w:rsid w:val="00F6695C"/>
    <w:rsid w:val="00F66CDF"/>
    <w:rsid w:val="00F66D08"/>
    <w:rsid w:val="00F6709C"/>
    <w:rsid w:val="00F67FA0"/>
    <w:rsid w:val="00F70908"/>
    <w:rsid w:val="00F72804"/>
    <w:rsid w:val="00F73A2F"/>
    <w:rsid w:val="00F741CB"/>
    <w:rsid w:val="00F74313"/>
    <w:rsid w:val="00F74A3E"/>
    <w:rsid w:val="00F75431"/>
    <w:rsid w:val="00F76298"/>
    <w:rsid w:val="00F76653"/>
    <w:rsid w:val="00F77F81"/>
    <w:rsid w:val="00F80CD5"/>
    <w:rsid w:val="00F81094"/>
    <w:rsid w:val="00F820A2"/>
    <w:rsid w:val="00F8243C"/>
    <w:rsid w:val="00F8260F"/>
    <w:rsid w:val="00F82906"/>
    <w:rsid w:val="00F84045"/>
    <w:rsid w:val="00F84072"/>
    <w:rsid w:val="00F8470A"/>
    <w:rsid w:val="00F85678"/>
    <w:rsid w:val="00F85A96"/>
    <w:rsid w:val="00F85E9E"/>
    <w:rsid w:val="00F86376"/>
    <w:rsid w:val="00F86533"/>
    <w:rsid w:val="00F87370"/>
    <w:rsid w:val="00F87600"/>
    <w:rsid w:val="00F87B5C"/>
    <w:rsid w:val="00F90206"/>
    <w:rsid w:val="00F90845"/>
    <w:rsid w:val="00F9117A"/>
    <w:rsid w:val="00F917DB"/>
    <w:rsid w:val="00F91BCD"/>
    <w:rsid w:val="00F91BEA"/>
    <w:rsid w:val="00F9249C"/>
    <w:rsid w:val="00F925BD"/>
    <w:rsid w:val="00F927D9"/>
    <w:rsid w:val="00F92A9B"/>
    <w:rsid w:val="00F936C1"/>
    <w:rsid w:val="00F93A44"/>
    <w:rsid w:val="00F9445B"/>
    <w:rsid w:val="00F94BE0"/>
    <w:rsid w:val="00F952C3"/>
    <w:rsid w:val="00F957B7"/>
    <w:rsid w:val="00F9608E"/>
    <w:rsid w:val="00F96D53"/>
    <w:rsid w:val="00F97C0C"/>
    <w:rsid w:val="00FA1DDD"/>
    <w:rsid w:val="00FA1FA5"/>
    <w:rsid w:val="00FA25B7"/>
    <w:rsid w:val="00FA29AD"/>
    <w:rsid w:val="00FA29CF"/>
    <w:rsid w:val="00FA3673"/>
    <w:rsid w:val="00FA4515"/>
    <w:rsid w:val="00FA4942"/>
    <w:rsid w:val="00FA5D24"/>
    <w:rsid w:val="00FA6437"/>
    <w:rsid w:val="00FA67A4"/>
    <w:rsid w:val="00FA6E05"/>
    <w:rsid w:val="00FA70F5"/>
    <w:rsid w:val="00FA72F6"/>
    <w:rsid w:val="00FA79D3"/>
    <w:rsid w:val="00FA7C85"/>
    <w:rsid w:val="00FB07C0"/>
    <w:rsid w:val="00FB0987"/>
    <w:rsid w:val="00FB09F9"/>
    <w:rsid w:val="00FB0A2D"/>
    <w:rsid w:val="00FB0CC6"/>
    <w:rsid w:val="00FB270A"/>
    <w:rsid w:val="00FB3043"/>
    <w:rsid w:val="00FB322B"/>
    <w:rsid w:val="00FB37D4"/>
    <w:rsid w:val="00FB3FA2"/>
    <w:rsid w:val="00FB4896"/>
    <w:rsid w:val="00FB4997"/>
    <w:rsid w:val="00FB539A"/>
    <w:rsid w:val="00FB5E28"/>
    <w:rsid w:val="00FB62C1"/>
    <w:rsid w:val="00FB63D8"/>
    <w:rsid w:val="00FB68CB"/>
    <w:rsid w:val="00FB6FFD"/>
    <w:rsid w:val="00FB7495"/>
    <w:rsid w:val="00FB7E32"/>
    <w:rsid w:val="00FC043C"/>
    <w:rsid w:val="00FC106E"/>
    <w:rsid w:val="00FC1A22"/>
    <w:rsid w:val="00FC250E"/>
    <w:rsid w:val="00FC272D"/>
    <w:rsid w:val="00FC2B29"/>
    <w:rsid w:val="00FC2BF8"/>
    <w:rsid w:val="00FC2EE4"/>
    <w:rsid w:val="00FC3718"/>
    <w:rsid w:val="00FC389C"/>
    <w:rsid w:val="00FC45CF"/>
    <w:rsid w:val="00FC563B"/>
    <w:rsid w:val="00FC5BB0"/>
    <w:rsid w:val="00FC63AC"/>
    <w:rsid w:val="00FC7827"/>
    <w:rsid w:val="00FC79C1"/>
    <w:rsid w:val="00FC7FFC"/>
    <w:rsid w:val="00FD06EB"/>
    <w:rsid w:val="00FD0E2E"/>
    <w:rsid w:val="00FD1023"/>
    <w:rsid w:val="00FD1DFD"/>
    <w:rsid w:val="00FD27C9"/>
    <w:rsid w:val="00FD29E0"/>
    <w:rsid w:val="00FD2E16"/>
    <w:rsid w:val="00FD3CC9"/>
    <w:rsid w:val="00FD3CF0"/>
    <w:rsid w:val="00FD5081"/>
    <w:rsid w:val="00FD7882"/>
    <w:rsid w:val="00FE0A97"/>
    <w:rsid w:val="00FE2AC1"/>
    <w:rsid w:val="00FE2B09"/>
    <w:rsid w:val="00FE356D"/>
    <w:rsid w:val="00FE36AA"/>
    <w:rsid w:val="00FE42F0"/>
    <w:rsid w:val="00FE47BF"/>
    <w:rsid w:val="00FE58B4"/>
    <w:rsid w:val="00FE641D"/>
    <w:rsid w:val="00FE663A"/>
    <w:rsid w:val="00FE778F"/>
    <w:rsid w:val="00FE7973"/>
    <w:rsid w:val="00FE7DB7"/>
    <w:rsid w:val="00FF00DC"/>
    <w:rsid w:val="00FF01D6"/>
    <w:rsid w:val="00FF0745"/>
    <w:rsid w:val="00FF0764"/>
    <w:rsid w:val="00FF082D"/>
    <w:rsid w:val="00FF55A3"/>
    <w:rsid w:val="00FF69CF"/>
    <w:rsid w:val="00FF724E"/>
    <w:rsid w:val="01344BA3"/>
    <w:rsid w:val="018ABF3B"/>
    <w:rsid w:val="05855D72"/>
    <w:rsid w:val="060F4E23"/>
    <w:rsid w:val="0A4FDFC5"/>
    <w:rsid w:val="0A52CE1D"/>
    <w:rsid w:val="0A94076E"/>
    <w:rsid w:val="0D2B926C"/>
    <w:rsid w:val="0EA79CB9"/>
    <w:rsid w:val="0FCBB0A2"/>
    <w:rsid w:val="1114E985"/>
    <w:rsid w:val="130FF939"/>
    <w:rsid w:val="13CC4F9B"/>
    <w:rsid w:val="161FBCF4"/>
    <w:rsid w:val="17B46D11"/>
    <w:rsid w:val="18241952"/>
    <w:rsid w:val="18C56C66"/>
    <w:rsid w:val="1B010716"/>
    <w:rsid w:val="1DE03BB5"/>
    <w:rsid w:val="1DFEA11F"/>
    <w:rsid w:val="1E9F9D81"/>
    <w:rsid w:val="1F043201"/>
    <w:rsid w:val="2294B8E2"/>
    <w:rsid w:val="23F5B2CB"/>
    <w:rsid w:val="25D62C0B"/>
    <w:rsid w:val="2611885B"/>
    <w:rsid w:val="2648A777"/>
    <w:rsid w:val="277272F3"/>
    <w:rsid w:val="2A28FE28"/>
    <w:rsid w:val="2B0469B5"/>
    <w:rsid w:val="2B662CBC"/>
    <w:rsid w:val="2CDED78E"/>
    <w:rsid w:val="3044006C"/>
    <w:rsid w:val="3206695A"/>
    <w:rsid w:val="339C1F10"/>
    <w:rsid w:val="34538C10"/>
    <w:rsid w:val="35148041"/>
    <w:rsid w:val="36F8649D"/>
    <w:rsid w:val="39D9878B"/>
    <w:rsid w:val="3ECD97D9"/>
    <w:rsid w:val="3F42A867"/>
    <w:rsid w:val="3F9277D0"/>
    <w:rsid w:val="400B9D77"/>
    <w:rsid w:val="4124C909"/>
    <w:rsid w:val="429995C7"/>
    <w:rsid w:val="42E78693"/>
    <w:rsid w:val="4535D207"/>
    <w:rsid w:val="468A2AF2"/>
    <w:rsid w:val="488B6898"/>
    <w:rsid w:val="49119DB7"/>
    <w:rsid w:val="4A857049"/>
    <w:rsid w:val="4C213AC5"/>
    <w:rsid w:val="4CCA688B"/>
    <w:rsid w:val="5218A18C"/>
    <w:rsid w:val="52EF1F41"/>
    <w:rsid w:val="54ECF825"/>
    <w:rsid w:val="550D7B62"/>
    <w:rsid w:val="566A01BD"/>
    <w:rsid w:val="67BAD6FD"/>
    <w:rsid w:val="6847DA92"/>
    <w:rsid w:val="694D3C87"/>
    <w:rsid w:val="6B19E281"/>
    <w:rsid w:val="6C8856FF"/>
    <w:rsid w:val="6E4662E5"/>
    <w:rsid w:val="6EE6A3FE"/>
    <w:rsid w:val="6EF8BD66"/>
    <w:rsid w:val="711AD8E3"/>
    <w:rsid w:val="71F28EC5"/>
    <w:rsid w:val="72EABC34"/>
    <w:rsid w:val="73E74F3D"/>
    <w:rsid w:val="7626EF8E"/>
    <w:rsid w:val="76736D4F"/>
    <w:rsid w:val="769A6803"/>
    <w:rsid w:val="7C324A20"/>
    <w:rsid w:val="7E95038E"/>
    <w:rsid w:val="7FA3FA7A"/>
  </w:rsids>
  <m:mathPr>
    <m:mathFont m:val="Cambria Math"/>
    <m:brkBin m:val="before"/>
    <m:brkBinSub m:val="--"/>
    <m:smallFrac m:val="0"/>
    <m:dispDef/>
    <m:lMargin m:val="0"/>
    <m:rMargin m:val="0"/>
    <m:defJc m:val="centerGroup"/>
    <m:wrapIndent m:val="1440"/>
    <m:intLim m:val="subSup"/>
    <m:naryLim m:val="undOvr"/>
  </m:mathPr>
  <w:themeFontLang w:val="nb-NO"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3147053"/>
  <w15:docId w15:val="{256AB9F0-10EE-431D-AD26-3732EC07237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nb-N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uiPriority="9" w:qFormat="1"/>
    <w:lsdException w:name="heading 4" w:uiPriority="9" w:qFormat="1"/>
    <w:lsdException w:name="heading 5" w:uiPriority="9"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lsdException w:name="macro" w:semiHidden="1" w:unhideWhenUsed="1"/>
    <w:lsdException w:name="toa heading" w:semiHidden="1" w:unhideWhenUsed="1"/>
    <w:lsdException w:name="List" w:semiHidden="1"/>
    <w:lsdException w:name="List Bullet" w:semiHidden="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lsdException w:name="List Continue 3" w:semiHidden="1"/>
    <w:lsdException w:name="List Continue 4" w:semiHidden="1"/>
    <w:lsdException w:name="List Continue 5" w:semiHidden="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semiHidden="1" w:uiPriority="31" w:qFormat="1"/>
    <w:lsdException w:name="Intense Reference" w:semiHidden="1" w:uiPriority="32" w:qFormat="1"/>
    <w:lsdException w:name="Book Title" w:semiHidden="1" w:uiPriority="33" w:qFormat="1"/>
    <w:lsdException w:name="Bibliography" w:semiHidden="1" w:uiPriority="37"/>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10F01"/>
    <w:pPr>
      <w:spacing w:after="280" w:line="264" w:lineRule="auto"/>
    </w:pPr>
    <w:rPr>
      <w:sz w:val="20"/>
    </w:rPr>
  </w:style>
  <w:style w:type="paragraph" w:styleId="Heading1">
    <w:name w:val="heading 1"/>
    <w:basedOn w:val="Normal"/>
    <w:next w:val="Normal"/>
    <w:link w:val="Heading1Char"/>
    <w:uiPriority w:val="9"/>
    <w:qFormat/>
    <w:rsid w:val="002C0D25"/>
    <w:pPr>
      <w:keepNext/>
      <w:keepLines/>
      <w:numPr>
        <w:numId w:val="2"/>
      </w:numPr>
      <w:spacing w:after="120" w:line="240" w:lineRule="auto"/>
      <w:outlineLvl w:val="0"/>
    </w:pPr>
    <w:rPr>
      <w:rFonts w:asciiTheme="majorHAnsi" w:eastAsiaTheme="majorEastAsia" w:hAnsiTheme="majorHAnsi" w:cstheme="majorBidi"/>
      <w:b/>
      <w:color w:val="000000" w:themeColor="text1"/>
      <w:sz w:val="32"/>
      <w:szCs w:val="32"/>
    </w:rPr>
  </w:style>
  <w:style w:type="paragraph" w:styleId="Heading2">
    <w:name w:val="heading 2"/>
    <w:basedOn w:val="Normal"/>
    <w:next w:val="Normal"/>
    <w:link w:val="Heading2Char"/>
    <w:uiPriority w:val="9"/>
    <w:qFormat/>
    <w:rsid w:val="002C0D25"/>
    <w:pPr>
      <w:keepNext/>
      <w:keepLines/>
      <w:numPr>
        <w:ilvl w:val="1"/>
        <w:numId w:val="2"/>
      </w:numPr>
      <w:spacing w:after="0"/>
      <w:outlineLvl w:val="1"/>
    </w:pPr>
    <w:rPr>
      <w:rFonts w:asciiTheme="majorHAnsi" w:eastAsiaTheme="majorEastAsia" w:hAnsiTheme="majorHAnsi" w:cstheme="majorBidi"/>
      <w:b/>
      <w:color w:val="000000" w:themeColor="text1"/>
      <w:sz w:val="27"/>
      <w:szCs w:val="26"/>
    </w:rPr>
  </w:style>
  <w:style w:type="paragraph" w:styleId="Heading3">
    <w:name w:val="heading 3"/>
    <w:basedOn w:val="Normal"/>
    <w:next w:val="Normal"/>
    <w:link w:val="Heading3Char"/>
    <w:uiPriority w:val="9"/>
    <w:qFormat/>
    <w:rsid w:val="00C62340"/>
    <w:pPr>
      <w:keepNext/>
      <w:keepLines/>
      <w:numPr>
        <w:ilvl w:val="2"/>
        <w:numId w:val="2"/>
      </w:numPr>
      <w:spacing w:before="40" w:after="0"/>
      <w:outlineLvl w:val="2"/>
    </w:pPr>
    <w:rPr>
      <w:rFonts w:asciiTheme="majorHAnsi" w:eastAsiaTheme="majorEastAsia" w:hAnsiTheme="majorHAnsi" w:cstheme="majorBidi"/>
      <w:b/>
      <w:color w:val="000000" w:themeColor="text1"/>
      <w:sz w:val="24"/>
      <w:szCs w:val="24"/>
    </w:rPr>
  </w:style>
  <w:style w:type="paragraph" w:styleId="Heading4">
    <w:name w:val="heading 4"/>
    <w:basedOn w:val="Normal"/>
    <w:next w:val="Normal"/>
    <w:link w:val="Heading4Char"/>
    <w:uiPriority w:val="9"/>
    <w:qFormat/>
    <w:rsid w:val="00C62340"/>
    <w:pPr>
      <w:keepNext/>
      <w:keepLines/>
      <w:numPr>
        <w:ilvl w:val="3"/>
        <w:numId w:val="2"/>
      </w:numPr>
      <w:spacing w:before="40" w:after="0"/>
      <w:outlineLvl w:val="3"/>
    </w:pPr>
    <w:rPr>
      <w:rFonts w:asciiTheme="majorHAnsi" w:eastAsiaTheme="majorEastAsia" w:hAnsiTheme="majorHAnsi" w:cstheme="majorBidi"/>
      <w:b/>
      <w:iCs/>
      <w:color w:val="000000" w:themeColor="text1"/>
      <w:sz w:val="21"/>
    </w:rPr>
  </w:style>
  <w:style w:type="paragraph" w:styleId="Heading5">
    <w:name w:val="heading 5"/>
    <w:basedOn w:val="Normal"/>
    <w:next w:val="Normal"/>
    <w:link w:val="Heading5Char"/>
    <w:uiPriority w:val="9"/>
    <w:qFormat/>
    <w:rsid w:val="00C62340"/>
    <w:pPr>
      <w:keepNext/>
      <w:keepLines/>
      <w:numPr>
        <w:ilvl w:val="4"/>
        <w:numId w:val="2"/>
      </w:numPr>
      <w:spacing w:before="40" w:after="0"/>
      <w:outlineLvl w:val="4"/>
    </w:pPr>
    <w:rPr>
      <w:rFonts w:asciiTheme="majorHAnsi" w:eastAsiaTheme="majorEastAsia" w:hAnsiTheme="majorHAnsi" w:cstheme="majorBidi"/>
      <w:b/>
      <w:color w:val="000000" w:themeColor="text1"/>
    </w:rPr>
  </w:style>
  <w:style w:type="paragraph" w:styleId="Heading6">
    <w:name w:val="heading 6"/>
    <w:basedOn w:val="Normal"/>
    <w:next w:val="Normal"/>
    <w:link w:val="Heading6Char"/>
    <w:uiPriority w:val="9"/>
    <w:semiHidden/>
    <w:unhideWhenUsed/>
    <w:qFormat/>
    <w:rsid w:val="00A54981"/>
    <w:pPr>
      <w:keepNext/>
      <w:keepLines/>
      <w:numPr>
        <w:ilvl w:val="5"/>
        <w:numId w:val="2"/>
      </w:numPr>
      <w:spacing w:before="40" w:after="0"/>
      <w:outlineLvl w:val="5"/>
    </w:pPr>
    <w:rPr>
      <w:rFonts w:asciiTheme="majorHAnsi" w:eastAsiaTheme="majorEastAsia" w:hAnsiTheme="majorHAnsi" w:cstheme="majorBidi"/>
      <w:color w:val="012522" w:themeColor="accent1" w:themeShade="7F"/>
    </w:rPr>
  </w:style>
  <w:style w:type="paragraph" w:styleId="Heading7">
    <w:name w:val="heading 7"/>
    <w:basedOn w:val="Normal"/>
    <w:next w:val="Normal"/>
    <w:link w:val="Heading7Char"/>
    <w:uiPriority w:val="9"/>
    <w:semiHidden/>
    <w:unhideWhenUsed/>
    <w:qFormat/>
    <w:rsid w:val="00A54981"/>
    <w:pPr>
      <w:keepNext/>
      <w:keepLines/>
      <w:numPr>
        <w:ilvl w:val="6"/>
        <w:numId w:val="2"/>
      </w:numPr>
      <w:spacing w:before="40" w:after="0"/>
      <w:outlineLvl w:val="6"/>
    </w:pPr>
    <w:rPr>
      <w:rFonts w:asciiTheme="majorHAnsi" w:eastAsiaTheme="majorEastAsia" w:hAnsiTheme="majorHAnsi" w:cstheme="majorBidi"/>
      <w:i/>
      <w:iCs/>
      <w:color w:val="012522" w:themeColor="accent1" w:themeShade="7F"/>
    </w:rPr>
  </w:style>
  <w:style w:type="paragraph" w:styleId="Heading8">
    <w:name w:val="heading 8"/>
    <w:basedOn w:val="Normal"/>
    <w:next w:val="Normal"/>
    <w:link w:val="Heading8Char"/>
    <w:uiPriority w:val="9"/>
    <w:semiHidden/>
    <w:unhideWhenUsed/>
    <w:qFormat/>
    <w:rsid w:val="00A54981"/>
    <w:pPr>
      <w:keepNext/>
      <w:keepLines/>
      <w:numPr>
        <w:ilvl w:val="7"/>
        <w:numId w:val="2"/>
      </w:numPr>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A54981"/>
    <w:pPr>
      <w:keepNext/>
      <w:keepLines/>
      <w:numPr>
        <w:ilvl w:val="8"/>
        <w:numId w:val="2"/>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2C0D25"/>
    <w:rPr>
      <w:rFonts w:asciiTheme="majorHAnsi" w:eastAsiaTheme="majorEastAsia" w:hAnsiTheme="majorHAnsi" w:cstheme="majorBidi"/>
      <w:b/>
      <w:color w:val="000000" w:themeColor="text1"/>
      <w:sz w:val="32"/>
      <w:szCs w:val="32"/>
    </w:rPr>
  </w:style>
  <w:style w:type="table" w:styleId="TableGrid">
    <w:name w:val="Table Grid"/>
    <w:basedOn w:val="TableNormal"/>
    <w:uiPriority w:val="39"/>
    <w:rsid w:val="00C5192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rsid w:val="005D093C"/>
    <w:pPr>
      <w:tabs>
        <w:tab w:val="center" w:pos="4536"/>
        <w:tab w:val="right" w:pos="9072"/>
      </w:tabs>
      <w:spacing w:after="0" w:line="240" w:lineRule="auto"/>
    </w:pPr>
  </w:style>
  <w:style w:type="character" w:customStyle="1" w:styleId="HeaderChar">
    <w:name w:val="Header Char"/>
    <w:basedOn w:val="DefaultParagraphFont"/>
    <w:link w:val="Header"/>
    <w:uiPriority w:val="99"/>
    <w:rsid w:val="00FD7882"/>
    <w:rPr>
      <w:sz w:val="20"/>
    </w:rPr>
  </w:style>
  <w:style w:type="paragraph" w:styleId="Footer">
    <w:name w:val="footer"/>
    <w:basedOn w:val="Normal"/>
    <w:link w:val="FooterChar"/>
    <w:uiPriority w:val="99"/>
    <w:rsid w:val="005D093C"/>
    <w:pPr>
      <w:tabs>
        <w:tab w:val="center" w:pos="4536"/>
        <w:tab w:val="right" w:pos="9072"/>
      </w:tabs>
      <w:spacing w:after="0" w:line="240" w:lineRule="auto"/>
    </w:pPr>
    <w:rPr>
      <w:color w:val="2A2859" w:themeColor="text2"/>
      <w:sz w:val="16"/>
    </w:rPr>
  </w:style>
  <w:style w:type="character" w:customStyle="1" w:styleId="FooterChar">
    <w:name w:val="Footer Char"/>
    <w:basedOn w:val="DefaultParagraphFont"/>
    <w:link w:val="Footer"/>
    <w:uiPriority w:val="99"/>
    <w:rsid w:val="00FD7882"/>
    <w:rPr>
      <w:color w:val="2A2859" w:themeColor="text2"/>
      <w:sz w:val="16"/>
    </w:rPr>
  </w:style>
  <w:style w:type="character" w:styleId="Strong">
    <w:name w:val="Strong"/>
    <w:basedOn w:val="DefaultParagraphFont"/>
    <w:uiPriority w:val="22"/>
    <w:qFormat/>
    <w:rsid w:val="005D093C"/>
    <w:rPr>
      <w:b/>
      <w:bCs/>
    </w:rPr>
  </w:style>
  <w:style w:type="paragraph" w:styleId="Title">
    <w:name w:val="Title"/>
    <w:basedOn w:val="Normal"/>
    <w:next w:val="Normal"/>
    <w:link w:val="TitleChar"/>
    <w:uiPriority w:val="10"/>
    <w:qFormat/>
    <w:rsid w:val="005D093C"/>
    <w:pPr>
      <w:spacing w:after="0" w:line="240" w:lineRule="auto"/>
      <w:contextualSpacing/>
    </w:pPr>
    <w:rPr>
      <w:rFonts w:asciiTheme="majorHAnsi" w:eastAsiaTheme="majorEastAsia" w:hAnsiTheme="majorHAnsi" w:cstheme="majorBidi"/>
      <w:color w:val="2A2859" w:themeColor="text2"/>
      <w:spacing w:val="-10"/>
      <w:kern w:val="28"/>
      <w:sz w:val="38"/>
      <w:szCs w:val="56"/>
    </w:rPr>
  </w:style>
  <w:style w:type="character" w:customStyle="1" w:styleId="TitleChar">
    <w:name w:val="Title Char"/>
    <w:basedOn w:val="DefaultParagraphFont"/>
    <w:link w:val="Title"/>
    <w:uiPriority w:val="10"/>
    <w:rsid w:val="00FD7882"/>
    <w:rPr>
      <w:rFonts w:asciiTheme="majorHAnsi" w:eastAsiaTheme="majorEastAsia" w:hAnsiTheme="majorHAnsi" w:cstheme="majorBidi"/>
      <w:color w:val="2A2859" w:themeColor="text2"/>
      <w:spacing w:val="-10"/>
      <w:kern w:val="28"/>
      <w:sz w:val="38"/>
      <w:szCs w:val="56"/>
    </w:rPr>
  </w:style>
  <w:style w:type="paragraph" w:styleId="NoSpacing">
    <w:name w:val="No Spacing"/>
    <w:uiPriority w:val="1"/>
    <w:qFormat/>
    <w:rsid w:val="000119BE"/>
    <w:pPr>
      <w:spacing w:after="0" w:line="264" w:lineRule="auto"/>
    </w:pPr>
    <w:rPr>
      <w:sz w:val="20"/>
    </w:rPr>
  </w:style>
  <w:style w:type="character" w:styleId="PlaceholderText">
    <w:name w:val="Placeholder Text"/>
    <w:basedOn w:val="DefaultParagraphFont"/>
    <w:uiPriority w:val="99"/>
    <w:semiHidden/>
    <w:rsid w:val="000119BE"/>
    <w:rPr>
      <w:color w:val="808080"/>
    </w:rPr>
  </w:style>
  <w:style w:type="paragraph" w:styleId="Subtitle">
    <w:name w:val="Subtitle"/>
    <w:basedOn w:val="Normal"/>
    <w:next w:val="Normal"/>
    <w:link w:val="SubtitleChar"/>
    <w:uiPriority w:val="11"/>
    <w:qFormat/>
    <w:rsid w:val="00095EC1"/>
    <w:pPr>
      <w:numPr>
        <w:ilvl w:val="1"/>
      </w:numPr>
      <w:spacing w:after="0"/>
    </w:pPr>
    <w:rPr>
      <w:rFonts w:eastAsiaTheme="minorEastAsia"/>
      <w:b/>
      <w:color w:val="2A2859" w:themeColor="text2"/>
      <w:sz w:val="22"/>
    </w:rPr>
  </w:style>
  <w:style w:type="character" w:customStyle="1" w:styleId="SubtitleChar">
    <w:name w:val="Subtitle Char"/>
    <w:basedOn w:val="DefaultParagraphFont"/>
    <w:link w:val="Subtitle"/>
    <w:uiPriority w:val="11"/>
    <w:rsid w:val="00FD7882"/>
    <w:rPr>
      <w:rFonts w:eastAsiaTheme="minorEastAsia"/>
      <w:b/>
      <w:color w:val="2A2859" w:themeColor="text2"/>
    </w:rPr>
  </w:style>
  <w:style w:type="paragraph" w:customStyle="1" w:styleId="Referanserbrev">
    <w:name w:val="Referanser brev"/>
    <w:basedOn w:val="Normal"/>
    <w:qFormat/>
    <w:rsid w:val="00095EC1"/>
    <w:pPr>
      <w:spacing w:after="0" w:line="240" w:lineRule="auto"/>
    </w:pPr>
    <w:rPr>
      <w:sz w:val="16"/>
    </w:rPr>
  </w:style>
  <w:style w:type="character" w:customStyle="1" w:styleId="Heading2Char">
    <w:name w:val="Heading 2 Char"/>
    <w:basedOn w:val="DefaultParagraphFont"/>
    <w:link w:val="Heading2"/>
    <w:uiPriority w:val="9"/>
    <w:rsid w:val="002C0D25"/>
    <w:rPr>
      <w:rFonts w:asciiTheme="majorHAnsi" w:eastAsiaTheme="majorEastAsia" w:hAnsiTheme="majorHAnsi" w:cstheme="majorBidi"/>
      <w:b/>
      <w:color w:val="000000" w:themeColor="text1"/>
      <w:sz w:val="27"/>
      <w:szCs w:val="26"/>
    </w:rPr>
  </w:style>
  <w:style w:type="table" w:customStyle="1" w:styleId="Creunaenkel">
    <w:name w:val="Creuna enkel"/>
    <w:basedOn w:val="TableNormal"/>
    <w:uiPriority w:val="99"/>
    <w:rsid w:val="006E006E"/>
    <w:pPr>
      <w:spacing w:after="0" w:line="240" w:lineRule="auto"/>
    </w:pPr>
    <w:rPr>
      <w:color w:val="030303"/>
      <w:sz w:val="20"/>
      <w:szCs w:val="21"/>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cPr>
      <w:shd w:val="clear" w:color="auto" w:fill="auto"/>
      <w:tcMar>
        <w:top w:w="57" w:type="dxa"/>
        <w:bottom w:w="57" w:type="dxa"/>
      </w:tcMar>
    </w:tcPr>
    <w:tblStylePr w:type="firstRow">
      <w:rPr>
        <w:rFonts w:asciiTheme="majorHAnsi" w:hAnsiTheme="majorHAnsi"/>
        <w:color w:val="FFFFFF"/>
        <w:sz w:val="20"/>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single" w:sz="4" w:space="0" w:color="FFFFFF" w:themeColor="background1"/>
          <w:tl2br w:val="nil"/>
          <w:tr2bl w:val="nil"/>
        </w:tcBorders>
        <w:shd w:val="clear" w:color="auto" w:fill="000000" w:themeFill="text1"/>
      </w:tcPr>
    </w:tblStylePr>
  </w:style>
  <w:style w:type="paragraph" w:customStyle="1" w:styleId="Kopiogvedlegg">
    <w:name w:val="Kopi og vedlegg"/>
    <w:basedOn w:val="Normal"/>
    <w:semiHidden/>
    <w:rsid w:val="00FD7882"/>
    <w:pPr>
      <w:spacing w:after="0"/>
    </w:pPr>
    <w:rPr>
      <w:sz w:val="16"/>
    </w:rPr>
  </w:style>
  <w:style w:type="paragraph" w:styleId="BalloonText">
    <w:name w:val="Balloon Text"/>
    <w:basedOn w:val="Normal"/>
    <w:link w:val="BalloonTextChar"/>
    <w:uiPriority w:val="99"/>
    <w:semiHidden/>
    <w:unhideWhenUsed/>
    <w:rsid w:val="006A3A8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6A3A88"/>
    <w:rPr>
      <w:rFonts w:ascii="Tahoma" w:hAnsi="Tahoma" w:cs="Tahoma"/>
      <w:sz w:val="16"/>
      <w:szCs w:val="16"/>
    </w:rPr>
  </w:style>
  <w:style w:type="paragraph" w:styleId="ListParagraph">
    <w:name w:val="List Paragraph"/>
    <w:basedOn w:val="Normal"/>
    <w:uiPriority w:val="34"/>
    <w:semiHidden/>
    <w:qFormat/>
    <w:rsid w:val="004F3AB7"/>
    <w:pPr>
      <w:ind w:left="720"/>
      <w:contextualSpacing/>
    </w:pPr>
  </w:style>
  <w:style w:type="paragraph" w:styleId="ListBullet">
    <w:name w:val="List Bullet"/>
    <w:basedOn w:val="Normal"/>
    <w:uiPriority w:val="99"/>
    <w:semiHidden/>
    <w:rsid w:val="003B5D07"/>
    <w:pPr>
      <w:numPr>
        <w:numId w:val="1"/>
      </w:numPr>
      <w:contextualSpacing/>
    </w:pPr>
  </w:style>
  <w:style w:type="paragraph" w:styleId="Caption">
    <w:name w:val="caption"/>
    <w:basedOn w:val="Normal"/>
    <w:next w:val="Normal"/>
    <w:link w:val="CaptionChar"/>
    <w:qFormat/>
    <w:rsid w:val="00474E01"/>
    <w:pPr>
      <w:keepNext/>
      <w:tabs>
        <w:tab w:val="left" w:pos="1134"/>
      </w:tabs>
      <w:spacing w:before="280" w:after="80" w:line="240" w:lineRule="auto"/>
      <w:ind w:left="1021" w:hanging="1021"/>
    </w:pPr>
    <w:rPr>
      <w:rFonts w:ascii="Oslo Sans Office" w:eastAsia="Times New Roman" w:hAnsi="Oslo Sans Office" w:cs="Times New Roman"/>
      <w:i/>
      <w:sz w:val="16"/>
      <w:szCs w:val="20"/>
      <w:lang w:eastAsia="nb-NO"/>
    </w:rPr>
  </w:style>
  <w:style w:type="character" w:customStyle="1" w:styleId="CaptionChar">
    <w:name w:val="Caption Char"/>
    <w:basedOn w:val="DefaultParagraphFont"/>
    <w:link w:val="Caption"/>
    <w:rsid w:val="00474E01"/>
    <w:rPr>
      <w:rFonts w:ascii="Oslo Sans Office" w:eastAsia="Times New Roman" w:hAnsi="Oslo Sans Office" w:cs="Times New Roman"/>
      <w:i/>
      <w:sz w:val="16"/>
      <w:szCs w:val="20"/>
      <w:lang w:eastAsia="nb-NO"/>
    </w:rPr>
  </w:style>
  <w:style w:type="character" w:customStyle="1" w:styleId="Heading3Char">
    <w:name w:val="Heading 3 Char"/>
    <w:basedOn w:val="DefaultParagraphFont"/>
    <w:link w:val="Heading3"/>
    <w:uiPriority w:val="9"/>
    <w:rsid w:val="00C62340"/>
    <w:rPr>
      <w:rFonts w:asciiTheme="majorHAnsi" w:eastAsiaTheme="majorEastAsia" w:hAnsiTheme="majorHAnsi" w:cstheme="majorBidi"/>
      <w:b/>
      <w:color w:val="000000" w:themeColor="text1"/>
      <w:sz w:val="24"/>
      <w:szCs w:val="24"/>
    </w:rPr>
  </w:style>
  <w:style w:type="character" w:customStyle="1" w:styleId="Heading4Char">
    <w:name w:val="Heading 4 Char"/>
    <w:basedOn w:val="DefaultParagraphFont"/>
    <w:link w:val="Heading4"/>
    <w:uiPriority w:val="9"/>
    <w:rsid w:val="00C62340"/>
    <w:rPr>
      <w:rFonts w:asciiTheme="majorHAnsi" w:eastAsiaTheme="majorEastAsia" w:hAnsiTheme="majorHAnsi" w:cstheme="majorBidi"/>
      <w:b/>
      <w:iCs/>
      <w:color w:val="000000" w:themeColor="text1"/>
      <w:sz w:val="21"/>
    </w:rPr>
  </w:style>
  <w:style w:type="character" w:customStyle="1" w:styleId="Heading5Char">
    <w:name w:val="Heading 5 Char"/>
    <w:basedOn w:val="DefaultParagraphFont"/>
    <w:link w:val="Heading5"/>
    <w:uiPriority w:val="9"/>
    <w:rsid w:val="00C62340"/>
    <w:rPr>
      <w:rFonts w:asciiTheme="majorHAnsi" w:eastAsiaTheme="majorEastAsia" w:hAnsiTheme="majorHAnsi" w:cstheme="majorBidi"/>
      <w:b/>
      <w:color w:val="000000" w:themeColor="text1"/>
      <w:sz w:val="20"/>
    </w:rPr>
  </w:style>
  <w:style w:type="character" w:customStyle="1" w:styleId="Heading6Char">
    <w:name w:val="Heading 6 Char"/>
    <w:basedOn w:val="DefaultParagraphFont"/>
    <w:link w:val="Heading6"/>
    <w:uiPriority w:val="9"/>
    <w:semiHidden/>
    <w:rsid w:val="00A54981"/>
    <w:rPr>
      <w:rFonts w:asciiTheme="majorHAnsi" w:eastAsiaTheme="majorEastAsia" w:hAnsiTheme="majorHAnsi" w:cstheme="majorBidi"/>
      <w:color w:val="012522" w:themeColor="accent1" w:themeShade="7F"/>
      <w:sz w:val="20"/>
    </w:rPr>
  </w:style>
  <w:style w:type="character" w:customStyle="1" w:styleId="Heading7Char">
    <w:name w:val="Heading 7 Char"/>
    <w:basedOn w:val="DefaultParagraphFont"/>
    <w:link w:val="Heading7"/>
    <w:uiPriority w:val="9"/>
    <w:semiHidden/>
    <w:rsid w:val="00A54981"/>
    <w:rPr>
      <w:rFonts w:asciiTheme="majorHAnsi" w:eastAsiaTheme="majorEastAsia" w:hAnsiTheme="majorHAnsi" w:cstheme="majorBidi"/>
      <w:i/>
      <w:iCs/>
      <w:color w:val="012522" w:themeColor="accent1" w:themeShade="7F"/>
      <w:sz w:val="20"/>
    </w:rPr>
  </w:style>
  <w:style w:type="character" w:customStyle="1" w:styleId="Heading8Char">
    <w:name w:val="Heading 8 Char"/>
    <w:basedOn w:val="DefaultParagraphFont"/>
    <w:link w:val="Heading8"/>
    <w:uiPriority w:val="9"/>
    <w:semiHidden/>
    <w:rsid w:val="00A54981"/>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semiHidden/>
    <w:rsid w:val="00A54981"/>
    <w:rPr>
      <w:rFonts w:asciiTheme="majorHAnsi" w:eastAsiaTheme="majorEastAsia" w:hAnsiTheme="majorHAnsi" w:cstheme="majorBidi"/>
      <w:i/>
      <w:iCs/>
      <w:color w:val="272727" w:themeColor="text1" w:themeTint="D8"/>
      <w:sz w:val="21"/>
      <w:szCs w:val="21"/>
    </w:rPr>
  </w:style>
  <w:style w:type="paragraph" w:styleId="TOCHeading">
    <w:name w:val="TOC Heading"/>
    <w:basedOn w:val="Heading1"/>
    <w:next w:val="Normal"/>
    <w:uiPriority w:val="39"/>
    <w:unhideWhenUsed/>
    <w:qFormat/>
    <w:rsid w:val="00B3523D"/>
    <w:pPr>
      <w:numPr>
        <w:numId w:val="0"/>
      </w:numPr>
      <w:spacing w:before="240" w:after="0" w:line="259" w:lineRule="auto"/>
      <w:outlineLvl w:val="9"/>
    </w:pPr>
    <w:rPr>
      <w:sz w:val="38"/>
      <w:lang w:eastAsia="nb-NO"/>
    </w:rPr>
  </w:style>
  <w:style w:type="paragraph" w:styleId="TOC1">
    <w:name w:val="toc 1"/>
    <w:basedOn w:val="Normal"/>
    <w:next w:val="Normal"/>
    <w:autoRedefine/>
    <w:uiPriority w:val="39"/>
    <w:unhideWhenUsed/>
    <w:rsid w:val="00B3523D"/>
    <w:pPr>
      <w:spacing w:before="120" w:after="120"/>
    </w:pPr>
    <w:rPr>
      <w:b/>
      <w:bCs/>
      <w:caps/>
      <w:szCs w:val="20"/>
    </w:rPr>
  </w:style>
  <w:style w:type="paragraph" w:styleId="TOC2">
    <w:name w:val="toc 2"/>
    <w:basedOn w:val="Normal"/>
    <w:next w:val="Normal"/>
    <w:autoRedefine/>
    <w:uiPriority w:val="39"/>
    <w:unhideWhenUsed/>
    <w:rsid w:val="0096450B"/>
    <w:pPr>
      <w:tabs>
        <w:tab w:val="left" w:pos="800"/>
        <w:tab w:val="left" w:pos="1560"/>
        <w:tab w:val="right" w:leader="dot" w:pos="9254"/>
      </w:tabs>
      <w:spacing w:after="0"/>
      <w:ind w:left="200"/>
    </w:pPr>
    <w:rPr>
      <w:smallCaps/>
      <w:szCs w:val="20"/>
    </w:rPr>
  </w:style>
  <w:style w:type="paragraph" w:styleId="TOC3">
    <w:name w:val="toc 3"/>
    <w:basedOn w:val="Normal"/>
    <w:next w:val="Normal"/>
    <w:autoRedefine/>
    <w:uiPriority w:val="39"/>
    <w:unhideWhenUsed/>
    <w:rsid w:val="00B3523D"/>
    <w:pPr>
      <w:spacing w:after="0"/>
      <w:ind w:left="400"/>
    </w:pPr>
    <w:rPr>
      <w:i/>
      <w:iCs/>
      <w:szCs w:val="20"/>
    </w:rPr>
  </w:style>
  <w:style w:type="character" w:styleId="Hyperlink">
    <w:name w:val="Hyperlink"/>
    <w:basedOn w:val="DefaultParagraphFont"/>
    <w:uiPriority w:val="99"/>
    <w:unhideWhenUsed/>
    <w:rsid w:val="00B3523D"/>
    <w:rPr>
      <w:color w:val="000000" w:themeColor="hyperlink"/>
      <w:u w:val="single"/>
    </w:rPr>
  </w:style>
  <w:style w:type="paragraph" w:styleId="FootnoteText">
    <w:name w:val="footnote text"/>
    <w:basedOn w:val="Normal"/>
    <w:link w:val="FootnoteTextChar"/>
    <w:uiPriority w:val="99"/>
    <w:semiHidden/>
    <w:unhideWhenUsed/>
    <w:rsid w:val="00E95B67"/>
    <w:pPr>
      <w:spacing w:after="0" w:line="240" w:lineRule="auto"/>
    </w:pPr>
    <w:rPr>
      <w:sz w:val="16"/>
      <w:szCs w:val="20"/>
    </w:rPr>
  </w:style>
  <w:style w:type="character" w:customStyle="1" w:styleId="FootnoteTextChar">
    <w:name w:val="Footnote Text Char"/>
    <w:basedOn w:val="DefaultParagraphFont"/>
    <w:link w:val="FootnoteText"/>
    <w:uiPriority w:val="99"/>
    <w:semiHidden/>
    <w:rsid w:val="00E95B67"/>
    <w:rPr>
      <w:sz w:val="16"/>
      <w:szCs w:val="20"/>
    </w:rPr>
  </w:style>
  <w:style w:type="character" w:styleId="FootnoteReference">
    <w:name w:val="footnote reference"/>
    <w:basedOn w:val="DefaultParagraphFont"/>
    <w:uiPriority w:val="99"/>
    <w:semiHidden/>
    <w:unhideWhenUsed/>
    <w:rsid w:val="00E95B67"/>
    <w:rPr>
      <w:vertAlign w:val="superscript"/>
    </w:rPr>
  </w:style>
  <w:style w:type="table" w:styleId="ListTable3-Accent1">
    <w:name w:val="List Table 3 Accent 1"/>
    <w:basedOn w:val="TableNormal"/>
    <w:uiPriority w:val="48"/>
    <w:rsid w:val="00BF7B39"/>
    <w:pPr>
      <w:spacing w:after="0" w:line="240" w:lineRule="auto"/>
    </w:pPr>
    <w:tblPr>
      <w:tblStyleRowBandSize w:val="1"/>
      <w:tblStyleColBandSize w:val="1"/>
      <w:tblBorders>
        <w:top w:val="single" w:sz="4" w:space="0" w:color="034B45" w:themeColor="accent1"/>
        <w:left w:val="single" w:sz="4" w:space="0" w:color="034B45" w:themeColor="accent1"/>
        <w:bottom w:val="single" w:sz="4" w:space="0" w:color="034B45" w:themeColor="accent1"/>
        <w:right w:val="single" w:sz="4" w:space="0" w:color="034B45" w:themeColor="accent1"/>
      </w:tblBorders>
    </w:tblPr>
    <w:tblStylePr w:type="firstRow">
      <w:rPr>
        <w:b/>
        <w:bCs/>
        <w:color w:val="FFFFFF" w:themeColor="background1"/>
      </w:rPr>
      <w:tblPr/>
      <w:tcPr>
        <w:shd w:val="clear" w:color="auto" w:fill="034B45" w:themeFill="accent1"/>
      </w:tcPr>
    </w:tblStylePr>
    <w:tblStylePr w:type="lastRow">
      <w:rPr>
        <w:b/>
        <w:bCs/>
      </w:rPr>
      <w:tblPr/>
      <w:tcPr>
        <w:tcBorders>
          <w:top w:val="double" w:sz="4" w:space="0" w:color="034B45"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34B45" w:themeColor="accent1"/>
          <w:right w:val="single" w:sz="4" w:space="0" w:color="034B45" w:themeColor="accent1"/>
        </w:tcBorders>
      </w:tcPr>
    </w:tblStylePr>
    <w:tblStylePr w:type="band1Horz">
      <w:tblPr/>
      <w:tcPr>
        <w:tcBorders>
          <w:top w:val="single" w:sz="4" w:space="0" w:color="034B45" w:themeColor="accent1"/>
          <w:bottom w:val="single" w:sz="4" w:space="0" w:color="034B45"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34B45" w:themeColor="accent1"/>
          <w:left w:val="nil"/>
        </w:tcBorders>
      </w:tcPr>
    </w:tblStylePr>
    <w:tblStylePr w:type="swCell">
      <w:tblPr/>
      <w:tcPr>
        <w:tcBorders>
          <w:top w:val="double" w:sz="4" w:space="0" w:color="034B45" w:themeColor="accent1"/>
          <w:right w:val="nil"/>
        </w:tcBorders>
      </w:tcPr>
    </w:tblStylePr>
  </w:style>
  <w:style w:type="table" w:styleId="ListTable4">
    <w:name w:val="List Table 4"/>
    <w:basedOn w:val="TableNormal"/>
    <w:uiPriority w:val="49"/>
    <w:rsid w:val="00BF7B39"/>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styleId="NormalWeb">
    <w:name w:val="Normal (Web)"/>
    <w:basedOn w:val="Normal"/>
    <w:uiPriority w:val="99"/>
    <w:semiHidden/>
    <w:unhideWhenUsed/>
    <w:rsid w:val="00FA1DDD"/>
    <w:pPr>
      <w:spacing w:before="100" w:beforeAutospacing="1" w:after="100" w:afterAutospacing="1" w:line="240" w:lineRule="auto"/>
    </w:pPr>
    <w:rPr>
      <w:rFonts w:ascii="Times New Roman" w:eastAsia="Times New Roman" w:hAnsi="Times New Roman" w:cs="Times New Roman"/>
      <w:sz w:val="24"/>
      <w:szCs w:val="24"/>
      <w:lang w:eastAsia="nb-NO"/>
    </w:rPr>
  </w:style>
  <w:style w:type="paragraph" w:styleId="TOC4">
    <w:name w:val="toc 4"/>
    <w:basedOn w:val="Normal"/>
    <w:next w:val="Normal"/>
    <w:autoRedefine/>
    <w:uiPriority w:val="39"/>
    <w:unhideWhenUsed/>
    <w:rsid w:val="00FA1DDD"/>
    <w:pPr>
      <w:spacing w:after="0"/>
      <w:ind w:left="600"/>
    </w:pPr>
    <w:rPr>
      <w:sz w:val="18"/>
      <w:szCs w:val="18"/>
    </w:rPr>
  </w:style>
  <w:style w:type="paragraph" w:styleId="TOC5">
    <w:name w:val="toc 5"/>
    <w:basedOn w:val="Normal"/>
    <w:next w:val="Normal"/>
    <w:autoRedefine/>
    <w:uiPriority w:val="39"/>
    <w:unhideWhenUsed/>
    <w:rsid w:val="00FA1DDD"/>
    <w:pPr>
      <w:spacing w:after="0"/>
      <w:ind w:left="800"/>
    </w:pPr>
    <w:rPr>
      <w:sz w:val="18"/>
      <w:szCs w:val="18"/>
    </w:rPr>
  </w:style>
  <w:style w:type="paragraph" w:styleId="TOC6">
    <w:name w:val="toc 6"/>
    <w:basedOn w:val="Normal"/>
    <w:next w:val="Normal"/>
    <w:autoRedefine/>
    <w:uiPriority w:val="39"/>
    <w:unhideWhenUsed/>
    <w:rsid w:val="00FA1DDD"/>
    <w:pPr>
      <w:spacing w:after="0"/>
      <w:ind w:left="1000"/>
    </w:pPr>
    <w:rPr>
      <w:sz w:val="18"/>
      <w:szCs w:val="18"/>
    </w:rPr>
  </w:style>
  <w:style w:type="paragraph" w:styleId="TOC7">
    <w:name w:val="toc 7"/>
    <w:basedOn w:val="Normal"/>
    <w:next w:val="Normal"/>
    <w:autoRedefine/>
    <w:uiPriority w:val="39"/>
    <w:unhideWhenUsed/>
    <w:rsid w:val="00FA1DDD"/>
    <w:pPr>
      <w:spacing w:after="0"/>
      <w:ind w:left="1200"/>
    </w:pPr>
    <w:rPr>
      <w:sz w:val="18"/>
      <w:szCs w:val="18"/>
    </w:rPr>
  </w:style>
  <w:style w:type="paragraph" w:styleId="TOC8">
    <w:name w:val="toc 8"/>
    <w:basedOn w:val="Normal"/>
    <w:next w:val="Normal"/>
    <w:autoRedefine/>
    <w:uiPriority w:val="39"/>
    <w:unhideWhenUsed/>
    <w:rsid w:val="00FA1DDD"/>
    <w:pPr>
      <w:spacing w:after="0"/>
      <w:ind w:left="1400"/>
    </w:pPr>
    <w:rPr>
      <w:sz w:val="18"/>
      <w:szCs w:val="18"/>
    </w:rPr>
  </w:style>
  <w:style w:type="paragraph" w:styleId="TOC9">
    <w:name w:val="toc 9"/>
    <w:basedOn w:val="Normal"/>
    <w:next w:val="Normal"/>
    <w:autoRedefine/>
    <w:uiPriority w:val="39"/>
    <w:unhideWhenUsed/>
    <w:rsid w:val="00FA1DDD"/>
    <w:pPr>
      <w:spacing w:after="0"/>
      <w:ind w:left="1600"/>
    </w:pPr>
    <w:rPr>
      <w:sz w:val="18"/>
      <w:szCs w:val="18"/>
    </w:rPr>
  </w:style>
  <w:style w:type="table" w:styleId="ListTable4-Accent6">
    <w:name w:val="List Table 4 Accent 6"/>
    <w:basedOn w:val="TableNormal"/>
    <w:uiPriority w:val="49"/>
    <w:rsid w:val="00E858EA"/>
    <w:pPr>
      <w:spacing w:after="0" w:line="240" w:lineRule="auto"/>
    </w:pPr>
    <w:tblPr>
      <w:tblStyleRowBandSize w:val="1"/>
      <w:tblStyleColBandSize w:val="1"/>
      <w:tblBorders>
        <w:top w:val="single" w:sz="4" w:space="0" w:color="FBDCA5" w:themeColor="accent6" w:themeTint="99"/>
        <w:left w:val="single" w:sz="4" w:space="0" w:color="FBDCA5" w:themeColor="accent6" w:themeTint="99"/>
        <w:bottom w:val="single" w:sz="4" w:space="0" w:color="FBDCA5" w:themeColor="accent6" w:themeTint="99"/>
        <w:right w:val="single" w:sz="4" w:space="0" w:color="FBDCA5" w:themeColor="accent6" w:themeTint="99"/>
        <w:insideH w:val="single" w:sz="4" w:space="0" w:color="FBDCA5" w:themeColor="accent6" w:themeTint="99"/>
      </w:tblBorders>
    </w:tblPr>
    <w:tblStylePr w:type="firstRow">
      <w:rPr>
        <w:b/>
        <w:bCs/>
        <w:color w:val="FFFFFF" w:themeColor="background1"/>
      </w:rPr>
      <w:tblPr/>
      <w:tcPr>
        <w:tcBorders>
          <w:top w:val="single" w:sz="4" w:space="0" w:color="F9C66B" w:themeColor="accent6"/>
          <w:left w:val="single" w:sz="4" w:space="0" w:color="F9C66B" w:themeColor="accent6"/>
          <w:bottom w:val="single" w:sz="4" w:space="0" w:color="F9C66B" w:themeColor="accent6"/>
          <w:right w:val="single" w:sz="4" w:space="0" w:color="F9C66B" w:themeColor="accent6"/>
          <w:insideH w:val="nil"/>
        </w:tcBorders>
        <w:shd w:val="clear" w:color="auto" w:fill="F9C66B" w:themeFill="accent6"/>
      </w:tcPr>
    </w:tblStylePr>
    <w:tblStylePr w:type="lastRow">
      <w:rPr>
        <w:b/>
        <w:bCs/>
      </w:rPr>
      <w:tblPr/>
      <w:tcPr>
        <w:tcBorders>
          <w:top w:val="double" w:sz="4" w:space="0" w:color="FBDCA5" w:themeColor="accent6" w:themeTint="99"/>
        </w:tcBorders>
      </w:tcPr>
    </w:tblStylePr>
    <w:tblStylePr w:type="firstCol">
      <w:rPr>
        <w:b/>
        <w:bCs/>
      </w:rPr>
    </w:tblStylePr>
    <w:tblStylePr w:type="lastCol">
      <w:rPr>
        <w:b/>
        <w:bCs/>
      </w:rPr>
    </w:tblStylePr>
    <w:tblStylePr w:type="band1Vert">
      <w:tblPr/>
      <w:tcPr>
        <w:shd w:val="clear" w:color="auto" w:fill="FDF3E1" w:themeFill="accent6" w:themeFillTint="33"/>
      </w:tcPr>
    </w:tblStylePr>
    <w:tblStylePr w:type="band1Horz">
      <w:tblPr/>
      <w:tcPr>
        <w:shd w:val="clear" w:color="auto" w:fill="FDF3E1" w:themeFill="accent6" w:themeFillTint="33"/>
      </w:tcPr>
    </w:tblStylePr>
  </w:style>
  <w:style w:type="table" w:styleId="ListTable4-Accent1">
    <w:name w:val="List Table 4 Accent 1"/>
    <w:basedOn w:val="TableNormal"/>
    <w:uiPriority w:val="49"/>
    <w:rsid w:val="00E858EA"/>
    <w:pPr>
      <w:spacing w:after="0" w:line="240" w:lineRule="auto"/>
    </w:pPr>
    <w:tblPr>
      <w:tblStyleRowBandSize w:val="1"/>
      <w:tblStyleColBandSize w:val="1"/>
      <w:tblBorders>
        <w:top w:val="single" w:sz="4" w:space="0" w:color="09F1DD" w:themeColor="accent1" w:themeTint="99"/>
        <w:left w:val="single" w:sz="4" w:space="0" w:color="09F1DD" w:themeColor="accent1" w:themeTint="99"/>
        <w:bottom w:val="single" w:sz="4" w:space="0" w:color="09F1DD" w:themeColor="accent1" w:themeTint="99"/>
        <w:right w:val="single" w:sz="4" w:space="0" w:color="09F1DD" w:themeColor="accent1" w:themeTint="99"/>
        <w:insideH w:val="single" w:sz="4" w:space="0" w:color="09F1DD" w:themeColor="accent1" w:themeTint="99"/>
      </w:tblBorders>
    </w:tblPr>
    <w:tblStylePr w:type="firstRow">
      <w:rPr>
        <w:b/>
        <w:bCs/>
        <w:color w:val="FFFFFF" w:themeColor="background1"/>
      </w:rPr>
      <w:tblPr/>
      <w:tcPr>
        <w:tcBorders>
          <w:top w:val="single" w:sz="4" w:space="0" w:color="034B45" w:themeColor="accent1"/>
          <w:left w:val="single" w:sz="4" w:space="0" w:color="034B45" w:themeColor="accent1"/>
          <w:bottom w:val="single" w:sz="4" w:space="0" w:color="034B45" w:themeColor="accent1"/>
          <w:right w:val="single" w:sz="4" w:space="0" w:color="034B45" w:themeColor="accent1"/>
          <w:insideH w:val="nil"/>
        </w:tcBorders>
        <w:shd w:val="clear" w:color="auto" w:fill="034B45" w:themeFill="accent1"/>
      </w:tcPr>
    </w:tblStylePr>
    <w:tblStylePr w:type="lastRow">
      <w:rPr>
        <w:b/>
        <w:bCs/>
      </w:rPr>
      <w:tblPr/>
      <w:tcPr>
        <w:tcBorders>
          <w:top w:val="double" w:sz="4" w:space="0" w:color="09F1DD" w:themeColor="accent1" w:themeTint="99"/>
        </w:tcBorders>
      </w:tcPr>
    </w:tblStylePr>
    <w:tblStylePr w:type="firstCol">
      <w:rPr>
        <w:b/>
        <w:bCs/>
      </w:rPr>
    </w:tblStylePr>
    <w:tblStylePr w:type="lastCol">
      <w:rPr>
        <w:b/>
        <w:bCs/>
      </w:rPr>
    </w:tblStylePr>
    <w:tblStylePr w:type="band1Vert">
      <w:tblPr/>
      <w:tcPr>
        <w:shd w:val="clear" w:color="auto" w:fill="ABFBF4" w:themeFill="accent1" w:themeFillTint="33"/>
      </w:tcPr>
    </w:tblStylePr>
    <w:tblStylePr w:type="band1Horz">
      <w:tblPr/>
      <w:tcPr>
        <w:shd w:val="clear" w:color="auto" w:fill="ABFBF4" w:themeFill="accent1" w:themeFillTint="33"/>
      </w:tcPr>
    </w:tblStylePr>
  </w:style>
  <w:style w:type="character" w:styleId="CommentReference">
    <w:name w:val="annotation reference"/>
    <w:basedOn w:val="DefaultParagraphFont"/>
    <w:uiPriority w:val="99"/>
    <w:semiHidden/>
    <w:unhideWhenUsed/>
    <w:rsid w:val="009A7D64"/>
    <w:rPr>
      <w:sz w:val="16"/>
      <w:szCs w:val="16"/>
    </w:rPr>
  </w:style>
  <w:style w:type="paragraph" w:styleId="CommentText">
    <w:name w:val="annotation text"/>
    <w:basedOn w:val="Normal"/>
    <w:link w:val="CommentTextChar"/>
    <w:uiPriority w:val="99"/>
    <w:unhideWhenUsed/>
    <w:pPr>
      <w:spacing w:line="240" w:lineRule="auto"/>
    </w:pPr>
    <w:rPr>
      <w:szCs w:val="20"/>
    </w:rPr>
  </w:style>
  <w:style w:type="character" w:customStyle="1" w:styleId="CommentTextChar">
    <w:name w:val="Comment Text Char"/>
    <w:basedOn w:val="DefaultParagraphFont"/>
    <w:link w:val="CommentText"/>
    <w:uiPriority w:val="99"/>
    <w:rsid w:val="009A7D64"/>
    <w:rPr>
      <w:sz w:val="20"/>
      <w:szCs w:val="20"/>
    </w:rPr>
  </w:style>
  <w:style w:type="paragraph" w:styleId="CommentSubject">
    <w:name w:val="annotation subject"/>
    <w:basedOn w:val="CommentText"/>
    <w:next w:val="CommentText"/>
    <w:link w:val="CommentSubjectChar"/>
    <w:uiPriority w:val="99"/>
    <w:semiHidden/>
    <w:unhideWhenUsed/>
    <w:rsid w:val="00420B52"/>
    <w:rPr>
      <w:b/>
      <w:bCs/>
    </w:rPr>
  </w:style>
  <w:style w:type="character" w:customStyle="1" w:styleId="CommentSubjectChar">
    <w:name w:val="Comment Subject Char"/>
    <w:basedOn w:val="CommentTextChar"/>
    <w:link w:val="CommentSubject"/>
    <w:uiPriority w:val="99"/>
    <w:semiHidden/>
    <w:rsid w:val="00420B52"/>
    <w:rPr>
      <w:b/>
      <w:bCs/>
      <w:sz w:val="20"/>
      <w:szCs w:val="20"/>
    </w:rPr>
  </w:style>
  <w:style w:type="table" w:styleId="GridTable4">
    <w:name w:val="Grid Table 4"/>
    <w:basedOn w:val="TableNormal"/>
    <w:uiPriority w:val="49"/>
    <w:rsid w:val="002539FE"/>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styleId="Mention">
    <w:name w:val="Mention"/>
    <w:basedOn w:val="DefaultParagraphFont"/>
    <w:uiPriority w:val="99"/>
    <w:unhideWhenUsed/>
    <w:rsid w:val="002A7FB9"/>
    <w:rPr>
      <w:color w:val="2B579A"/>
      <w:shd w:val="clear" w:color="auto" w:fill="E1DFDD"/>
    </w:rPr>
  </w:style>
  <w:style w:type="table" w:styleId="GridTable5Dark-Accent1">
    <w:name w:val="Grid Table 5 Dark Accent 1"/>
    <w:basedOn w:val="TableNormal"/>
    <w:uiPriority w:val="50"/>
    <w:rsid w:val="00576B4C"/>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ABFBF4"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34B4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34B4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34B4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34B45" w:themeFill="accent1"/>
      </w:tcPr>
    </w:tblStylePr>
    <w:tblStylePr w:type="band1Vert">
      <w:tblPr/>
      <w:tcPr>
        <w:shd w:val="clear" w:color="auto" w:fill="58F8EA" w:themeFill="accent1" w:themeFillTint="66"/>
      </w:tcPr>
    </w:tblStylePr>
    <w:tblStylePr w:type="band1Horz">
      <w:tblPr/>
      <w:tcPr>
        <w:shd w:val="clear" w:color="auto" w:fill="58F8EA" w:themeFill="accent1" w:themeFillTint="66"/>
      </w:tcPr>
    </w:tblStylePr>
  </w:style>
  <w:style w:type="character" w:styleId="UnresolvedMention">
    <w:name w:val="Unresolved Mention"/>
    <w:basedOn w:val="DefaultParagraphFont"/>
    <w:uiPriority w:val="99"/>
    <w:semiHidden/>
    <w:unhideWhenUsed/>
    <w:rsid w:val="00BC7B99"/>
    <w:rPr>
      <w:color w:val="605E5C"/>
      <w:shd w:val="clear" w:color="auto" w:fill="E1DFDD"/>
    </w:rPr>
  </w:style>
  <w:style w:type="table" w:styleId="GridTable5Dark-Accent3">
    <w:name w:val="Grid Table 5 Dark Accent 3"/>
    <w:basedOn w:val="TableNormal"/>
    <w:uiPriority w:val="50"/>
    <w:rsid w:val="00A02F9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3FDF4"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7F6C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7F6C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7F6C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7F6C9" w:themeFill="accent3"/>
      </w:tcPr>
    </w:tblStylePr>
    <w:tblStylePr w:type="band1Vert">
      <w:tblPr/>
      <w:tcPr>
        <w:shd w:val="clear" w:color="auto" w:fill="E8FBE9" w:themeFill="accent3" w:themeFillTint="66"/>
      </w:tcPr>
    </w:tblStylePr>
    <w:tblStylePr w:type="band1Horz">
      <w:tblPr/>
      <w:tcPr>
        <w:shd w:val="clear" w:color="auto" w:fill="E8FBE9" w:themeFill="accent3" w:themeFillTint="66"/>
      </w:tcPr>
    </w:tblStylePr>
  </w:style>
  <w:style w:type="table" w:styleId="GridTable5Dark">
    <w:name w:val="Grid Table 5 Dark"/>
    <w:basedOn w:val="TableNormal"/>
    <w:uiPriority w:val="50"/>
    <w:rsid w:val="002B077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ListTable4-Accent3">
    <w:name w:val="List Table 4 Accent 3"/>
    <w:basedOn w:val="TableNormal"/>
    <w:uiPriority w:val="49"/>
    <w:rsid w:val="00AE3FEE"/>
    <w:pPr>
      <w:spacing w:after="0" w:line="240" w:lineRule="auto"/>
    </w:pPr>
    <w:tblPr>
      <w:tblStyleRowBandSize w:val="1"/>
      <w:tblStyleColBandSize w:val="1"/>
      <w:tblBorders>
        <w:top w:val="single" w:sz="4" w:space="0" w:color="DDF9DE" w:themeColor="accent3" w:themeTint="99"/>
        <w:left w:val="single" w:sz="4" w:space="0" w:color="DDF9DE" w:themeColor="accent3" w:themeTint="99"/>
        <w:bottom w:val="single" w:sz="4" w:space="0" w:color="DDF9DE" w:themeColor="accent3" w:themeTint="99"/>
        <w:right w:val="single" w:sz="4" w:space="0" w:color="DDF9DE" w:themeColor="accent3" w:themeTint="99"/>
        <w:insideH w:val="single" w:sz="4" w:space="0" w:color="DDF9DE" w:themeColor="accent3" w:themeTint="99"/>
      </w:tblBorders>
    </w:tblPr>
    <w:tblStylePr w:type="firstRow">
      <w:rPr>
        <w:b/>
        <w:bCs/>
        <w:color w:val="FFFFFF" w:themeColor="background1"/>
      </w:rPr>
      <w:tblPr/>
      <w:tcPr>
        <w:tcBorders>
          <w:top w:val="single" w:sz="4" w:space="0" w:color="C7F6C9" w:themeColor="accent3"/>
          <w:left w:val="single" w:sz="4" w:space="0" w:color="C7F6C9" w:themeColor="accent3"/>
          <w:bottom w:val="single" w:sz="4" w:space="0" w:color="C7F6C9" w:themeColor="accent3"/>
          <w:right w:val="single" w:sz="4" w:space="0" w:color="C7F6C9" w:themeColor="accent3"/>
          <w:insideH w:val="nil"/>
        </w:tcBorders>
        <w:shd w:val="clear" w:color="auto" w:fill="C7F6C9" w:themeFill="accent3"/>
      </w:tcPr>
    </w:tblStylePr>
    <w:tblStylePr w:type="lastRow">
      <w:rPr>
        <w:b/>
        <w:bCs/>
      </w:rPr>
      <w:tblPr/>
      <w:tcPr>
        <w:tcBorders>
          <w:top w:val="double" w:sz="4" w:space="0" w:color="DDF9DE" w:themeColor="accent3" w:themeTint="99"/>
        </w:tcBorders>
      </w:tcPr>
    </w:tblStylePr>
    <w:tblStylePr w:type="firstCol">
      <w:rPr>
        <w:b/>
        <w:bCs/>
      </w:rPr>
    </w:tblStylePr>
    <w:tblStylePr w:type="lastCol">
      <w:rPr>
        <w:b/>
        <w:bCs/>
      </w:rPr>
    </w:tblStylePr>
    <w:tblStylePr w:type="band1Vert">
      <w:tblPr/>
      <w:tcPr>
        <w:shd w:val="clear" w:color="auto" w:fill="F3FDF4" w:themeFill="accent3" w:themeFillTint="33"/>
      </w:tcPr>
    </w:tblStylePr>
    <w:tblStylePr w:type="band1Horz">
      <w:tblPr/>
      <w:tcPr>
        <w:shd w:val="clear" w:color="auto" w:fill="F3FDF4" w:themeFill="accent3" w:themeFillTint="33"/>
      </w:tcPr>
    </w:tblStylePr>
  </w:style>
  <w:style w:type="table" w:styleId="GridTable4-Accent3">
    <w:name w:val="Grid Table 4 Accent 3"/>
    <w:basedOn w:val="TableNormal"/>
    <w:uiPriority w:val="49"/>
    <w:rsid w:val="00D055AD"/>
    <w:pPr>
      <w:spacing w:after="0" w:line="240" w:lineRule="auto"/>
    </w:pPr>
    <w:tblPr>
      <w:tblStyleRowBandSize w:val="1"/>
      <w:tblStyleColBandSize w:val="1"/>
      <w:tblBorders>
        <w:top w:val="single" w:sz="4" w:space="0" w:color="DDF9DE" w:themeColor="accent3" w:themeTint="99"/>
        <w:left w:val="single" w:sz="4" w:space="0" w:color="DDF9DE" w:themeColor="accent3" w:themeTint="99"/>
        <w:bottom w:val="single" w:sz="4" w:space="0" w:color="DDF9DE" w:themeColor="accent3" w:themeTint="99"/>
        <w:right w:val="single" w:sz="4" w:space="0" w:color="DDF9DE" w:themeColor="accent3" w:themeTint="99"/>
        <w:insideH w:val="single" w:sz="4" w:space="0" w:color="DDF9DE" w:themeColor="accent3" w:themeTint="99"/>
        <w:insideV w:val="single" w:sz="4" w:space="0" w:color="DDF9DE" w:themeColor="accent3" w:themeTint="99"/>
      </w:tblBorders>
    </w:tblPr>
    <w:tblStylePr w:type="firstRow">
      <w:rPr>
        <w:b/>
        <w:bCs/>
        <w:color w:val="FFFFFF" w:themeColor="background1"/>
      </w:rPr>
      <w:tblPr/>
      <w:tcPr>
        <w:tcBorders>
          <w:top w:val="single" w:sz="4" w:space="0" w:color="C7F6C9" w:themeColor="accent3"/>
          <w:left w:val="single" w:sz="4" w:space="0" w:color="C7F6C9" w:themeColor="accent3"/>
          <w:bottom w:val="single" w:sz="4" w:space="0" w:color="C7F6C9" w:themeColor="accent3"/>
          <w:right w:val="single" w:sz="4" w:space="0" w:color="C7F6C9" w:themeColor="accent3"/>
          <w:insideH w:val="nil"/>
          <w:insideV w:val="nil"/>
        </w:tcBorders>
        <w:shd w:val="clear" w:color="auto" w:fill="C7F6C9" w:themeFill="accent3"/>
      </w:tcPr>
    </w:tblStylePr>
    <w:tblStylePr w:type="lastRow">
      <w:rPr>
        <w:b/>
        <w:bCs/>
      </w:rPr>
      <w:tblPr/>
      <w:tcPr>
        <w:tcBorders>
          <w:top w:val="double" w:sz="4" w:space="0" w:color="C7F6C9" w:themeColor="accent3"/>
        </w:tcBorders>
      </w:tcPr>
    </w:tblStylePr>
    <w:tblStylePr w:type="firstCol">
      <w:rPr>
        <w:b/>
        <w:bCs/>
      </w:rPr>
    </w:tblStylePr>
    <w:tblStylePr w:type="lastCol">
      <w:rPr>
        <w:b/>
        <w:bCs/>
      </w:rPr>
    </w:tblStylePr>
    <w:tblStylePr w:type="band1Vert">
      <w:tblPr/>
      <w:tcPr>
        <w:shd w:val="clear" w:color="auto" w:fill="F3FDF4" w:themeFill="accent3" w:themeFillTint="33"/>
      </w:tcPr>
    </w:tblStylePr>
    <w:tblStylePr w:type="band1Horz">
      <w:tblPr/>
      <w:tcPr>
        <w:shd w:val="clear" w:color="auto" w:fill="F3FDF4" w:themeFill="accent3" w:themeFillTint="33"/>
      </w:tcPr>
    </w:tblStylePr>
  </w:style>
  <w:style w:type="table" w:styleId="ListTable3-Accent3">
    <w:name w:val="List Table 3 Accent 3"/>
    <w:basedOn w:val="TableNormal"/>
    <w:uiPriority w:val="48"/>
    <w:rsid w:val="00B3112D"/>
    <w:pPr>
      <w:spacing w:after="0" w:line="240" w:lineRule="auto"/>
    </w:pPr>
    <w:tblPr>
      <w:tblStyleRowBandSize w:val="1"/>
      <w:tblStyleColBandSize w:val="1"/>
      <w:tblBorders>
        <w:top w:val="single" w:sz="4" w:space="0" w:color="C7F6C9" w:themeColor="accent3"/>
        <w:left w:val="single" w:sz="4" w:space="0" w:color="C7F6C9" w:themeColor="accent3"/>
        <w:bottom w:val="single" w:sz="4" w:space="0" w:color="C7F6C9" w:themeColor="accent3"/>
        <w:right w:val="single" w:sz="4" w:space="0" w:color="C7F6C9" w:themeColor="accent3"/>
      </w:tblBorders>
    </w:tblPr>
    <w:tblStylePr w:type="firstRow">
      <w:rPr>
        <w:b/>
        <w:bCs/>
        <w:color w:val="FFFFFF" w:themeColor="background1"/>
      </w:rPr>
      <w:tblPr/>
      <w:tcPr>
        <w:shd w:val="clear" w:color="auto" w:fill="C7F6C9" w:themeFill="accent3"/>
      </w:tcPr>
    </w:tblStylePr>
    <w:tblStylePr w:type="lastRow">
      <w:rPr>
        <w:b/>
        <w:bCs/>
      </w:rPr>
      <w:tblPr/>
      <w:tcPr>
        <w:tcBorders>
          <w:top w:val="double" w:sz="4" w:space="0" w:color="C7F6C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7F6C9" w:themeColor="accent3"/>
          <w:right w:val="single" w:sz="4" w:space="0" w:color="C7F6C9" w:themeColor="accent3"/>
        </w:tcBorders>
      </w:tcPr>
    </w:tblStylePr>
    <w:tblStylePr w:type="band1Horz">
      <w:tblPr/>
      <w:tcPr>
        <w:tcBorders>
          <w:top w:val="single" w:sz="4" w:space="0" w:color="C7F6C9" w:themeColor="accent3"/>
          <w:bottom w:val="single" w:sz="4" w:space="0" w:color="C7F6C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7F6C9" w:themeColor="accent3"/>
          <w:left w:val="nil"/>
        </w:tcBorders>
      </w:tcPr>
    </w:tblStylePr>
    <w:tblStylePr w:type="swCell">
      <w:tblPr/>
      <w:tcPr>
        <w:tcBorders>
          <w:top w:val="double" w:sz="4" w:space="0" w:color="C7F6C9" w:themeColor="accent3"/>
          <w:right w:val="nil"/>
        </w:tcBorders>
      </w:tcPr>
    </w:tblStylePr>
  </w:style>
  <w:style w:type="paragraph" w:customStyle="1" w:styleId="paragraph">
    <w:name w:val="paragraph"/>
    <w:basedOn w:val="Normal"/>
    <w:rsid w:val="00A411FA"/>
    <w:pPr>
      <w:spacing w:before="100" w:beforeAutospacing="1" w:after="100" w:afterAutospacing="1" w:line="240" w:lineRule="auto"/>
    </w:pPr>
    <w:rPr>
      <w:rFonts w:ascii="Times New Roman" w:eastAsia="Times New Roman" w:hAnsi="Times New Roman" w:cs="Times New Roman"/>
      <w:sz w:val="24"/>
      <w:szCs w:val="24"/>
      <w:lang w:eastAsia="nb-NO"/>
    </w:rPr>
  </w:style>
  <w:style w:type="character" w:customStyle="1" w:styleId="normaltextrun">
    <w:name w:val="normaltextrun"/>
    <w:basedOn w:val="DefaultParagraphFont"/>
    <w:rsid w:val="00A411FA"/>
  </w:style>
  <w:style w:type="character" w:customStyle="1" w:styleId="eop">
    <w:name w:val="eop"/>
    <w:basedOn w:val="DefaultParagraphFont"/>
    <w:rsid w:val="00A411FA"/>
  </w:style>
  <w:style w:type="character" w:customStyle="1" w:styleId="cf01">
    <w:name w:val="cf01"/>
    <w:basedOn w:val="DefaultParagraphFont"/>
    <w:rsid w:val="00C66713"/>
    <w:rPr>
      <w:rFonts w:ascii="Segoe UI" w:hAnsi="Segoe UI" w:cs="Segoe UI" w:hint="default"/>
      <w:sz w:val="18"/>
      <w:szCs w:val="18"/>
    </w:rPr>
  </w:style>
  <w:style w:type="character" w:customStyle="1" w:styleId="CommentSubjectChar1">
    <w:name w:val="Comment Subject Char1"/>
    <w:basedOn w:val="DefaultParagraphFont"/>
    <w:uiPriority w:val="99"/>
    <w:semiHidden/>
    <w:rsid w:val="00553417"/>
    <w:rPr>
      <w:b/>
      <w:bCs/>
      <w:sz w:val="20"/>
      <w:szCs w:val="20"/>
    </w:rPr>
  </w:style>
  <w:style w:type="character" w:customStyle="1" w:styleId="CommentReference1">
    <w:name w:val="Comment Reference1"/>
    <w:basedOn w:val="DefaultParagraphFont"/>
    <w:uiPriority w:val="99"/>
    <w:semiHidden/>
    <w:unhideWhenUsed/>
    <w:rsid w:val="00553417"/>
    <w:rPr>
      <w:sz w:val="16"/>
      <w:szCs w:val="16"/>
    </w:rPr>
  </w:style>
  <w:style w:type="paragraph" w:customStyle="1" w:styleId="CommentText1">
    <w:name w:val="Comment Text1"/>
    <w:basedOn w:val="Normal"/>
    <w:uiPriority w:val="99"/>
    <w:unhideWhenUsed/>
    <w:rsid w:val="00553417"/>
    <w:pPr>
      <w:spacing w:line="240" w:lineRule="auto"/>
    </w:pPr>
    <w:rPr>
      <w:szCs w:val="20"/>
    </w:rPr>
  </w:style>
  <w:style w:type="paragraph" w:customStyle="1" w:styleId="CommentSubject1">
    <w:name w:val="Comment Subject1"/>
    <w:basedOn w:val="CommentText1"/>
    <w:next w:val="CommentText1"/>
    <w:uiPriority w:val="99"/>
    <w:semiHidden/>
    <w:unhideWhenUsed/>
    <w:rsid w:val="00553417"/>
    <w:rPr>
      <w:b/>
      <w:bCs/>
    </w:rPr>
  </w:style>
  <w:style w:type="paragraph" w:styleId="Revision">
    <w:name w:val="Revision"/>
    <w:hidden/>
    <w:uiPriority w:val="99"/>
    <w:semiHidden/>
    <w:rsid w:val="00392238"/>
    <w:pPr>
      <w:spacing w:after="0" w:line="240" w:lineRule="auto"/>
    </w:pPr>
    <w:rPr>
      <w:sz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31721551">
      <w:bodyDiv w:val="1"/>
      <w:marLeft w:val="0"/>
      <w:marRight w:val="0"/>
      <w:marTop w:val="0"/>
      <w:marBottom w:val="0"/>
      <w:divBdr>
        <w:top w:val="none" w:sz="0" w:space="0" w:color="auto"/>
        <w:left w:val="none" w:sz="0" w:space="0" w:color="auto"/>
        <w:bottom w:val="none" w:sz="0" w:space="0" w:color="auto"/>
        <w:right w:val="none" w:sz="0" w:space="0" w:color="auto"/>
      </w:divBdr>
    </w:div>
    <w:div w:id="11932997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6.jpeg"/><Relationship Id="rId26" Type="http://schemas.openxmlformats.org/officeDocument/2006/relationships/image" Target="media/image14.jpeg"/><Relationship Id="rId21" Type="http://schemas.openxmlformats.org/officeDocument/2006/relationships/image" Target="media/image9.jpeg"/><Relationship Id="rId34" Type="http://schemas.openxmlformats.org/officeDocument/2006/relationships/footer" Target="footer2.xml"/><Relationship Id="rId7" Type="http://schemas.openxmlformats.org/officeDocument/2006/relationships/styles" Target="styles.xml"/><Relationship Id="rId12" Type="http://schemas.openxmlformats.org/officeDocument/2006/relationships/image" Target="media/image1.jpeg"/><Relationship Id="rId17" Type="http://schemas.openxmlformats.org/officeDocument/2006/relationships/image" Target="media/image5.jpeg"/><Relationship Id="rId25" Type="http://schemas.openxmlformats.org/officeDocument/2006/relationships/image" Target="media/image13.jpeg"/><Relationship Id="rId33"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image" Target="media/image4.jpeg"/><Relationship Id="rId20" Type="http://schemas.openxmlformats.org/officeDocument/2006/relationships/image" Target="media/image8.jpeg"/><Relationship Id="rId29" Type="http://schemas.openxmlformats.org/officeDocument/2006/relationships/image" Target="media/image17.jpeg"/><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2.jpeg"/><Relationship Id="rId32" Type="http://schemas.openxmlformats.org/officeDocument/2006/relationships/header" Target="header2.xml"/><Relationship Id="rId37" Type="http://schemas.openxmlformats.org/officeDocument/2006/relationships/theme" Target="theme/theme1.xml"/><Relationship Id="rId5" Type="http://schemas.openxmlformats.org/officeDocument/2006/relationships/customXml" Target="../customXml/item5.xml"/><Relationship Id="rId15" Type="http://schemas.openxmlformats.org/officeDocument/2006/relationships/image" Target="media/image3.jpeg"/><Relationship Id="rId23" Type="http://schemas.openxmlformats.org/officeDocument/2006/relationships/image" Target="media/image11.jpeg"/><Relationship Id="rId28" Type="http://schemas.openxmlformats.org/officeDocument/2006/relationships/image" Target="media/image16.jpeg"/><Relationship Id="rId36" Type="http://schemas.openxmlformats.org/officeDocument/2006/relationships/fontTable" Target="fontTable.xml"/><Relationship Id="rId10" Type="http://schemas.openxmlformats.org/officeDocument/2006/relationships/footnotes" Target="footnotes.xml"/><Relationship Id="rId19" Type="http://schemas.openxmlformats.org/officeDocument/2006/relationships/image" Target="media/image7.jpeg"/><Relationship Id="rId31"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chart" Target="charts/chart1.xml"/><Relationship Id="rId22" Type="http://schemas.openxmlformats.org/officeDocument/2006/relationships/image" Target="media/image10.jpeg"/><Relationship Id="rId27" Type="http://schemas.openxmlformats.org/officeDocument/2006/relationships/image" Target="media/image15.jpeg"/><Relationship Id="rId30" Type="http://schemas.openxmlformats.org/officeDocument/2006/relationships/image" Target="media/image16.png"/><Relationship Id="rId35" Type="http://schemas.openxmlformats.org/officeDocument/2006/relationships/header" Target="header3.xml"/><Relationship Id="rId8" Type="http://schemas.openxmlformats.org/officeDocument/2006/relationships/settings" Target="settings.xml"/><Relationship Id="rId3" Type="http://schemas.openxmlformats.org/officeDocument/2006/relationships/customXml" Target="../customXml/item3.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REG530016\AppData\Local\Temp\0f92ca7f-36fa-4fec-b65d-9534cd043b24_rapportmal-Word.zip.rapportmal-Word.zip\Rapportmal_1spalte_.dotx"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https://oslokommune-my.sharepoint.com/personal/tormod_ostmoe_reg_oslo_kommune_no/Documents/2026/Anskaffelser%20-%20FA%202027/2025%20-%20&#197;rlige%20mengder%20p&#229;%20logistikk.xlsx" TargetMode="External"/><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nb-NO"/>
              <a:t>Sesongvariasjon i mengde farlig avfall (2025)</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nb-NO"/>
        </a:p>
      </c:txPr>
    </c:title>
    <c:autoTitleDeleted val="0"/>
    <c:plotArea>
      <c:layout/>
      <c:barChart>
        <c:barDir val="col"/>
        <c:grouping val="stacked"/>
        <c:varyColors val="0"/>
        <c:ser>
          <c:idx val="0"/>
          <c:order val="0"/>
          <c:tx>
            <c:strRef>
              <c:f>'Mengder per måned - stykkgods'!$A$2</c:f>
              <c:strCache>
                <c:ptCount val="1"/>
                <c:pt idx="0">
                  <c:v>Maling, lim og lakk (7051)</c:v>
                </c:pt>
              </c:strCache>
            </c:strRef>
          </c:tx>
          <c:spPr>
            <a:solidFill>
              <a:schemeClr val="accent1"/>
            </a:solidFill>
            <a:ln>
              <a:noFill/>
            </a:ln>
            <a:effectLst/>
          </c:spPr>
          <c:invertIfNegative val="0"/>
          <c:cat>
            <c:strRef>
              <c:f>'Mengder per måned - stykkgods'!$C$1:$N$1</c:f>
              <c:strCache>
                <c:ptCount val="12"/>
                <c:pt idx="0">
                  <c:v>Januar</c:v>
                </c:pt>
                <c:pt idx="1">
                  <c:v>Februar</c:v>
                </c:pt>
                <c:pt idx="2">
                  <c:v>Mars</c:v>
                </c:pt>
                <c:pt idx="3">
                  <c:v>April</c:v>
                </c:pt>
                <c:pt idx="4">
                  <c:v>Mai</c:v>
                </c:pt>
                <c:pt idx="5">
                  <c:v>Juni</c:v>
                </c:pt>
                <c:pt idx="6">
                  <c:v>Juli</c:v>
                </c:pt>
                <c:pt idx="7">
                  <c:v>August</c:v>
                </c:pt>
                <c:pt idx="8">
                  <c:v>September</c:v>
                </c:pt>
                <c:pt idx="9">
                  <c:v>Oktober</c:v>
                </c:pt>
                <c:pt idx="10">
                  <c:v>November</c:v>
                </c:pt>
                <c:pt idx="11">
                  <c:v>Desember</c:v>
                </c:pt>
              </c:strCache>
            </c:strRef>
          </c:cat>
          <c:val>
            <c:numRef>
              <c:f>'Mengder per måned - stykkgods'!$C$2:$N$2</c:f>
              <c:numCache>
                <c:formatCode>General</c:formatCode>
                <c:ptCount val="12"/>
                <c:pt idx="0">
                  <c:v>47000</c:v>
                </c:pt>
                <c:pt idx="1">
                  <c:v>48000</c:v>
                </c:pt>
                <c:pt idx="2">
                  <c:v>70000</c:v>
                </c:pt>
                <c:pt idx="3">
                  <c:v>76000</c:v>
                </c:pt>
                <c:pt idx="4">
                  <c:v>84000</c:v>
                </c:pt>
                <c:pt idx="5">
                  <c:v>74000</c:v>
                </c:pt>
                <c:pt idx="6">
                  <c:v>84800</c:v>
                </c:pt>
                <c:pt idx="7">
                  <c:v>78000</c:v>
                </c:pt>
                <c:pt idx="8">
                  <c:v>79000</c:v>
                </c:pt>
                <c:pt idx="9">
                  <c:v>79000</c:v>
                </c:pt>
                <c:pt idx="10">
                  <c:v>65000</c:v>
                </c:pt>
                <c:pt idx="11">
                  <c:v>57000</c:v>
                </c:pt>
              </c:numCache>
            </c:numRef>
          </c:val>
          <c:extLst>
            <c:ext xmlns:c16="http://schemas.microsoft.com/office/drawing/2014/chart" uri="{C3380CC4-5D6E-409C-BE32-E72D297353CC}">
              <c16:uniqueId val="{00000000-74DE-4B67-9617-0FAF7CC383BE}"/>
            </c:ext>
          </c:extLst>
        </c:ser>
        <c:ser>
          <c:idx val="1"/>
          <c:order val="1"/>
          <c:tx>
            <c:strRef>
              <c:f>'Mengder per måned - stykkgods'!$A$3</c:f>
              <c:strCache>
                <c:ptCount val="1"/>
                <c:pt idx="0">
                  <c:v>Annet stykkgods</c:v>
                </c:pt>
              </c:strCache>
            </c:strRef>
          </c:tx>
          <c:spPr>
            <a:solidFill>
              <a:schemeClr val="accent3"/>
            </a:solidFill>
            <a:ln>
              <a:noFill/>
            </a:ln>
            <a:effectLst/>
          </c:spPr>
          <c:invertIfNegative val="0"/>
          <c:cat>
            <c:strRef>
              <c:f>'Mengder per måned - stykkgods'!$C$1:$N$1</c:f>
              <c:strCache>
                <c:ptCount val="12"/>
                <c:pt idx="0">
                  <c:v>Januar</c:v>
                </c:pt>
                <c:pt idx="1">
                  <c:v>Februar</c:v>
                </c:pt>
                <c:pt idx="2">
                  <c:v>Mars</c:v>
                </c:pt>
                <c:pt idx="3">
                  <c:v>April</c:v>
                </c:pt>
                <c:pt idx="4">
                  <c:v>Mai</c:v>
                </c:pt>
                <c:pt idx="5">
                  <c:v>Juni</c:v>
                </c:pt>
                <c:pt idx="6">
                  <c:v>Juli</c:v>
                </c:pt>
                <c:pt idx="7">
                  <c:v>August</c:v>
                </c:pt>
                <c:pt idx="8">
                  <c:v>September</c:v>
                </c:pt>
                <c:pt idx="9">
                  <c:v>Oktober</c:v>
                </c:pt>
                <c:pt idx="10">
                  <c:v>November</c:v>
                </c:pt>
                <c:pt idx="11">
                  <c:v>Desember</c:v>
                </c:pt>
              </c:strCache>
            </c:strRef>
          </c:cat>
          <c:val>
            <c:numRef>
              <c:f>'Mengder per måned - stykkgods'!$C$3:$N$3</c:f>
              <c:numCache>
                <c:formatCode>General</c:formatCode>
                <c:ptCount val="12"/>
                <c:pt idx="0">
                  <c:v>30000</c:v>
                </c:pt>
                <c:pt idx="1">
                  <c:v>31000</c:v>
                </c:pt>
                <c:pt idx="2">
                  <c:v>41000</c:v>
                </c:pt>
                <c:pt idx="3">
                  <c:v>39000</c:v>
                </c:pt>
                <c:pt idx="4">
                  <c:v>51000</c:v>
                </c:pt>
                <c:pt idx="5">
                  <c:v>48000</c:v>
                </c:pt>
                <c:pt idx="6">
                  <c:v>45200</c:v>
                </c:pt>
                <c:pt idx="7">
                  <c:v>40000</c:v>
                </c:pt>
                <c:pt idx="8">
                  <c:v>47000</c:v>
                </c:pt>
                <c:pt idx="9">
                  <c:v>48000</c:v>
                </c:pt>
                <c:pt idx="10">
                  <c:v>38000</c:v>
                </c:pt>
                <c:pt idx="11">
                  <c:v>29000</c:v>
                </c:pt>
              </c:numCache>
            </c:numRef>
          </c:val>
          <c:extLst>
            <c:ext xmlns:c16="http://schemas.microsoft.com/office/drawing/2014/chart" uri="{C3380CC4-5D6E-409C-BE32-E72D297353CC}">
              <c16:uniqueId val="{00000001-74DE-4B67-9617-0FAF7CC383BE}"/>
            </c:ext>
          </c:extLst>
        </c:ser>
        <c:dLbls>
          <c:showLegendKey val="0"/>
          <c:showVal val="0"/>
          <c:showCatName val="0"/>
          <c:showSerName val="0"/>
          <c:showPercent val="0"/>
          <c:showBubbleSize val="0"/>
        </c:dLbls>
        <c:gapWidth val="150"/>
        <c:overlap val="100"/>
        <c:axId val="301567456"/>
        <c:axId val="298820784"/>
      </c:barChart>
      <c:catAx>
        <c:axId val="30156745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nb-NO"/>
          </a:p>
        </c:txPr>
        <c:crossAx val="298820784"/>
        <c:crosses val="autoZero"/>
        <c:auto val="1"/>
        <c:lblAlgn val="ctr"/>
        <c:lblOffset val="100"/>
        <c:noMultiLvlLbl val="0"/>
      </c:catAx>
      <c:valAx>
        <c:axId val="29882078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nb-NO"/>
                  <a:t>Mengde  [kilo]</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nb-NO"/>
            </a:p>
          </c:tx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nb-NO"/>
          </a:p>
        </c:txPr>
        <c:crossAx val="30156745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nb-NO"/>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nb-NO"/>
    </a:p>
  </c:txPr>
  <c:externalData r:id="rId3">
    <c:autoUpdate val="0"/>
  </c:externalData>
</c:chartSpace>
</file>

<file path=word/charts/colors1.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tema">
  <a:themeElements>
    <a:clrScheme name="Oslo Kommune">
      <a:dk1>
        <a:srgbClr val="000000"/>
      </a:dk1>
      <a:lt1>
        <a:srgbClr val="FFFFFF"/>
      </a:lt1>
      <a:dk2>
        <a:srgbClr val="2A2859"/>
      </a:dk2>
      <a:lt2>
        <a:srgbClr val="F8F0DD"/>
      </a:lt2>
      <a:accent1>
        <a:srgbClr val="034B45"/>
      </a:accent1>
      <a:accent2>
        <a:srgbClr val="4EF8B6"/>
      </a:accent2>
      <a:accent3>
        <a:srgbClr val="C7F6C9"/>
      </a:accent3>
      <a:accent4>
        <a:srgbClr val="6FE9FF"/>
      </a:accent4>
      <a:accent5>
        <a:srgbClr val="FF8274"/>
      </a:accent5>
      <a:accent6>
        <a:srgbClr val="F9C66B"/>
      </a:accent6>
      <a:hlink>
        <a:srgbClr val="000000"/>
      </a:hlink>
      <a:folHlink>
        <a:srgbClr val="000000"/>
      </a:folHlink>
    </a:clrScheme>
    <a:fontScheme name="Oslo Sans Office">
      <a:majorFont>
        <a:latin typeface="Oslo Sans Office"/>
        <a:ea typeface=""/>
        <a:cs typeface=""/>
      </a:majorFont>
      <a:minorFont>
        <a:latin typeface="Oslo Sans Office"/>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66D2E2AFA8979F4EB3C5A846AC4326F4" ma:contentTypeVersion="3" ma:contentTypeDescription="Opprett et nytt dokument." ma:contentTypeScope="" ma:versionID="924a0b127c2265fde00146ce46fb6d90">
  <xsd:schema xmlns:xsd="http://www.w3.org/2001/XMLSchema" xmlns:xs="http://www.w3.org/2001/XMLSchema" xmlns:p="http://schemas.microsoft.com/office/2006/metadata/properties" xmlns:ns2="4b848136-87d7-4fc1-9d35-e116c4c0c8c4" targetNamespace="http://schemas.microsoft.com/office/2006/metadata/properties" ma:root="true" ma:fieldsID="ddde8f385b4dd32a67c128b844733ab8" ns2:_="">
    <xsd:import namespace="4b848136-87d7-4fc1-9d35-e116c4c0c8c4"/>
    <xsd:element name="properties">
      <xsd:complexType>
        <xsd:sequence>
          <xsd:element name="documentManagement">
            <xsd:complexType>
              <xsd:all>
                <xsd:element ref="ns2:MediaServiceMetadata" minOccurs="0"/>
                <xsd:element ref="ns2:MediaServiceFastMetadata"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b848136-87d7-4fc1-9d35-e116c4c0c8c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holdstype"/>
        <xsd:element ref="dc:title" minOccurs="0" maxOccurs="1" ma:index="4" ma:displayName="Tit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root>
</root>
</file>

<file path=customXml/item5.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E6C97C22-19E5-430A-AF5B-9C8426CFCDE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b848136-87d7-4fc1-9d35-e116c4c0c8c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F8D0DB47-0F09-494C-ACBC-6CACE984BCF0}">
  <ds:schemaRefs>
    <ds:schemaRef ds:uri="http://schemas.openxmlformats.org/officeDocument/2006/bibliography"/>
  </ds:schemaRefs>
</ds:datastoreItem>
</file>

<file path=customXml/itemProps3.xml><?xml version="1.0" encoding="utf-8"?>
<ds:datastoreItem xmlns:ds="http://schemas.openxmlformats.org/officeDocument/2006/customXml" ds:itemID="{11174757-DDBD-4D4E-9157-0DFDE96FB1E1}">
  <ds:schemaRefs>
    <ds:schemaRef ds:uri="http://schemas.microsoft.com/sharepoint/v3/contenttype/forms"/>
  </ds:schemaRefs>
</ds:datastoreItem>
</file>

<file path=customXml/itemProps4.xml><?xml version="1.0" encoding="utf-8"?>
<ds:datastoreItem xmlns:ds="http://schemas.openxmlformats.org/officeDocument/2006/customXml" ds:itemID="{EF2AC1A3-F3AD-4EAF-9E2E-E2FB94C30E62}">
  <ds:schemaRefs/>
</ds:datastoreItem>
</file>

<file path=customXml/itemProps5.xml><?xml version="1.0" encoding="utf-8"?>
<ds:datastoreItem xmlns:ds="http://schemas.openxmlformats.org/officeDocument/2006/customXml" ds:itemID="{E5C39DA6-0CE1-4DFE-8A82-C45ADF2EFF53}">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Rapportmal_1spalte_.dotx</Template>
  <TotalTime>3076</TotalTime>
  <Pages>1</Pages>
  <Words>9059</Words>
  <Characters>51639</Characters>
  <Application>Microsoft Office Word</Application>
  <DocSecurity>4</DocSecurity>
  <Lines>430</Lines>
  <Paragraphs>121</Paragraphs>
  <ScaleCrop>false</ScaleCrop>
  <Company>Oslo kommune</Company>
  <LinksUpToDate>false</LinksUpToDate>
  <CharactersWithSpaces>60577</CharactersWithSpaces>
  <SharedDoc>false</SharedDoc>
  <HLinks>
    <vt:vector size="264" baseType="variant">
      <vt:variant>
        <vt:i4>1376312</vt:i4>
      </vt:variant>
      <vt:variant>
        <vt:i4>260</vt:i4>
      </vt:variant>
      <vt:variant>
        <vt:i4>0</vt:i4>
      </vt:variant>
      <vt:variant>
        <vt:i4>5</vt:i4>
      </vt:variant>
      <vt:variant>
        <vt:lpwstr/>
      </vt:variant>
      <vt:variant>
        <vt:lpwstr>_Toc238036178</vt:lpwstr>
      </vt:variant>
      <vt:variant>
        <vt:i4>1376312</vt:i4>
      </vt:variant>
      <vt:variant>
        <vt:i4>254</vt:i4>
      </vt:variant>
      <vt:variant>
        <vt:i4>0</vt:i4>
      </vt:variant>
      <vt:variant>
        <vt:i4>5</vt:i4>
      </vt:variant>
      <vt:variant>
        <vt:lpwstr/>
      </vt:variant>
      <vt:variant>
        <vt:lpwstr>_Toc238036177</vt:lpwstr>
      </vt:variant>
      <vt:variant>
        <vt:i4>1376312</vt:i4>
      </vt:variant>
      <vt:variant>
        <vt:i4>248</vt:i4>
      </vt:variant>
      <vt:variant>
        <vt:i4>0</vt:i4>
      </vt:variant>
      <vt:variant>
        <vt:i4>5</vt:i4>
      </vt:variant>
      <vt:variant>
        <vt:lpwstr/>
      </vt:variant>
      <vt:variant>
        <vt:lpwstr>_Toc238036176</vt:lpwstr>
      </vt:variant>
      <vt:variant>
        <vt:i4>1376312</vt:i4>
      </vt:variant>
      <vt:variant>
        <vt:i4>242</vt:i4>
      </vt:variant>
      <vt:variant>
        <vt:i4>0</vt:i4>
      </vt:variant>
      <vt:variant>
        <vt:i4>5</vt:i4>
      </vt:variant>
      <vt:variant>
        <vt:lpwstr/>
      </vt:variant>
      <vt:variant>
        <vt:lpwstr>_Toc238036175</vt:lpwstr>
      </vt:variant>
      <vt:variant>
        <vt:i4>1376312</vt:i4>
      </vt:variant>
      <vt:variant>
        <vt:i4>236</vt:i4>
      </vt:variant>
      <vt:variant>
        <vt:i4>0</vt:i4>
      </vt:variant>
      <vt:variant>
        <vt:i4>5</vt:i4>
      </vt:variant>
      <vt:variant>
        <vt:lpwstr/>
      </vt:variant>
      <vt:variant>
        <vt:lpwstr>_Toc238036174</vt:lpwstr>
      </vt:variant>
      <vt:variant>
        <vt:i4>1376312</vt:i4>
      </vt:variant>
      <vt:variant>
        <vt:i4>230</vt:i4>
      </vt:variant>
      <vt:variant>
        <vt:i4>0</vt:i4>
      </vt:variant>
      <vt:variant>
        <vt:i4>5</vt:i4>
      </vt:variant>
      <vt:variant>
        <vt:lpwstr/>
      </vt:variant>
      <vt:variant>
        <vt:lpwstr>_Toc238036173</vt:lpwstr>
      </vt:variant>
      <vt:variant>
        <vt:i4>1376312</vt:i4>
      </vt:variant>
      <vt:variant>
        <vt:i4>224</vt:i4>
      </vt:variant>
      <vt:variant>
        <vt:i4>0</vt:i4>
      </vt:variant>
      <vt:variant>
        <vt:i4>5</vt:i4>
      </vt:variant>
      <vt:variant>
        <vt:lpwstr/>
      </vt:variant>
      <vt:variant>
        <vt:lpwstr>_Toc238036172</vt:lpwstr>
      </vt:variant>
      <vt:variant>
        <vt:i4>1376312</vt:i4>
      </vt:variant>
      <vt:variant>
        <vt:i4>218</vt:i4>
      </vt:variant>
      <vt:variant>
        <vt:i4>0</vt:i4>
      </vt:variant>
      <vt:variant>
        <vt:i4>5</vt:i4>
      </vt:variant>
      <vt:variant>
        <vt:lpwstr/>
      </vt:variant>
      <vt:variant>
        <vt:lpwstr>_Toc238036171</vt:lpwstr>
      </vt:variant>
      <vt:variant>
        <vt:i4>1376312</vt:i4>
      </vt:variant>
      <vt:variant>
        <vt:i4>212</vt:i4>
      </vt:variant>
      <vt:variant>
        <vt:i4>0</vt:i4>
      </vt:variant>
      <vt:variant>
        <vt:i4>5</vt:i4>
      </vt:variant>
      <vt:variant>
        <vt:lpwstr/>
      </vt:variant>
      <vt:variant>
        <vt:lpwstr>_Toc238036170</vt:lpwstr>
      </vt:variant>
      <vt:variant>
        <vt:i4>1310776</vt:i4>
      </vt:variant>
      <vt:variant>
        <vt:i4>206</vt:i4>
      </vt:variant>
      <vt:variant>
        <vt:i4>0</vt:i4>
      </vt:variant>
      <vt:variant>
        <vt:i4>5</vt:i4>
      </vt:variant>
      <vt:variant>
        <vt:lpwstr/>
      </vt:variant>
      <vt:variant>
        <vt:lpwstr>_Toc238036169</vt:lpwstr>
      </vt:variant>
      <vt:variant>
        <vt:i4>1310776</vt:i4>
      </vt:variant>
      <vt:variant>
        <vt:i4>200</vt:i4>
      </vt:variant>
      <vt:variant>
        <vt:i4>0</vt:i4>
      </vt:variant>
      <vt:variant>
        <vt:i4>5</vt:i4>
      </vt:variant>
      <vt:variant>
        <vt:lpwstr/>
      </vt:variant>
      <vt:variant>
        <vt:lpwstr>_Toc238036168</vt:lpwstr>
      </vt:variant>
      <vt:variant>
        <vt:i4>1310776</vt:i4>
      </vt:variant>
      <vt:variant>
        <vt:i4>194</vt:i4>
      </vt:variant>
      <vt:variant>
        <vt:i4>0</vt:i4>
      </vt:variant>
      <vt:variant>
        <vt:i4>5</vt:i4>
      </vt:variant>
      <vt:variant>
        <vt:lpwstr/>
      </vt:variant>
      <vt:variant>
        <vt:lpwstr>_Toc238036167</vt:lpwstr>
      </vt:variant>
      <vt:variant>
        <vt:i4>1310776</vt:i4>
      </vt:variant>
      <vt:variant>
        <vt:i4>188</vt:i4>
      </vt:variant>
      <vt:variant>
        <vt:i4>0</vt:i4>
      </vt:variant>
      <vt:variant>
        <vt:i4>5</vt:i4>
      </vt:variant>
      <vt:variant>
        <vt:lpwstr/>
      </vt:variant>
      <vt:variant>
        <vt:lpwstr>_Toc238036166</vt:lpwstr>
      </vt:variant>
      <vt:variant>
        <vt:i4>1310776</vt:i4>
      </vt:variant>
      <vt:variant>
        <vt:i4>182</vt:i4>
      </vt:variant>
      <vt:variant>
        <vt:i4>0</vt:i4>
      </vt:variant>
      <vt:variant>
        <vt:i4>5</vt:i4>
      </vt:variant>
      <vt:variant>
        <vt:lpwstr/>
      </vt:variant>
      <vt:variant>
        <vt:lpwstr>_Toc238036165</vt:lpwstr>
      </vt:variant>
      <vt:variant>
        <vt:i4>1310776</vt:i4>
      </vt:variant>
      <vt:variant>
        <vt:i4>176</vt:i4>
      </vt:variant>
      <vt:variant>
        <vt:i4>0</vt:i4>
      </vt:variant>
      <vt:variant>
        <vt:i4>5</vt:i4>
      </vt:variant>
      <vt:variant>
        <vt:lpwstr/>
      </vt:variant>
      <vt:variant>
        <vt:lpwstr>_Toc238036164</vt:lpwstr>
      </vt:variant>
      <vt:variant>
        <vt:i4>1310776</vt:i4>
      </vt:variant>
      <vt:variant>
        <vt:i4>170</vt:i4>
      </vt:variant>
      <vt:variant>
        <vt:i4>0</vt:i4>
      </vt:variant>
      <vt:variant>
        <vt:i4>5</vt:i4>
      </vt:variant>
      <vt:variant>
        <vt:lpwstr/>
      </vt:variant>
      <vt:variant>
        <vt:lpwstr>_Toc238036163</vt:lpwstr>
      </vt:variant>
      <vt:variant>
        <vt:i4>1310776</vt:i4>
      </vt:variant>
      <vt:variant>
        <vt:i4>164</vt:i4>
      </vt:variant>
      <vt:variant>
        <vt:i4>0</vt:i4>
      </vt:variant>
      <vt:variant>
        <vt:i4>5</vt:i4>
      </vt:variant>
      <vt:variant>
        <vt:lpwstr/>
      </vt:variant>
      <vt:variant>
        <vt:lpwstr>_Toc238036162</vt:lpwstr>
      </vt:variant>
      <vt:variant>
        <vt:i4>1310776</vt:i4>
      </vt:variant>
      <vt:variant>
        <vt:i4>158</vt:i4>
      </vt:variant>
      <vt:variant>
        <vt:i4>0</vt:i4>
      </vt:variant>
      <vt:variant>
        <vt:i4>5</vt:i4>
      </vt:variant>
      <vt:variant>
        <vt:lpwstr/>
      </vt:variant>
      <vt:variant>
        <vt:lpwstr>_Toc238036161</vt:lpwstr>
      </vt:variant>
      <vt:variant>
        <vt:i4>1310776</vt:i4>
      </vt:variant>
      <vt:variant>
        <vt:i4>152</vt:i4>
      </vt:variant>
      <vt:variant>
        <vt:i4>0</vt:i4>
      </vt:variant>
      <vt:variant>
        <vt:i4>5</vt:i4>
      </vt:variant>
      <vt:variant>
        <vt:lpwstr/>
      </vt:variant>
      <vt:variant>
        <vt:lpwstr>_Toc238036160</vt:lpwstr>
      </vt:variant>
      <vt:variant>
        <vt:i4>1507384</vt:i4>
      </vt:variant>
      <vt:variant>
        <vt:i4>146</vt:i4>
      </vt:variant>
      <vt:variant>
        <vt:i4>0</vt:i4>
      </vt:variant>
      <vt:variant>
        <vt:i4>5</vt:i4>
      </vt:variant>
      <vt:variant>
        <vt:lpwstr/>
      </vt:variant>
      <vt:variant>
        <vt:lpwstr>_Toc238036159</vt:lpwstr>
      </vt:variant>
      <vt:variant>
        <vt:i4>1507384</vt:i4>
      </vt:variant>
      <vt:variant>
        <vt:i4>140</vt:i4>
      </vt:variant>
      <vt:variant>
        <vt:i4>0</vt:i4>
      </vt:variant>
      <vt:variant>
        <vt:i4>5</vt:i4>
      </vt:variant>
      <vt:variant>
        <vt:lpwstr/>
      </vt:variant>
      <vt:variant>
        <vt:lpwstr>_Toc238036158</vt:lpwstr>
      </vt:variant>
      <vt:variant>
        <vt:i4>1507384</vt:i4>
      </vt:variant>
      <vt:variant>
        <vt:i4>134</vt:i4>
      </vt:variant>
      <vt:variant>
        <vt:i4>0</vt:i4>
      </vt:variant>
      <vt:variant>
        <vt:i4>5</vt:i4>
      </vt:variant>
      <vt:variant>
        <vt:lpwstr/>
      </vt:variant>
      <vt:variant>
        <vt:lpwstr>_Toc238036157</vt:lpwstr>
      </vt:variant>
      <vt:variant>
        <vt:i4>1507384</vt:i4>
      </vt:variant>
      <vt:variant>
        <vt:i4>128</vt:i4>
      </vt:variant>
      <vt:variant>
        <vt:i4>0</vt:i4>
      </vt:variant>
      <vt:variant>
        <vt:i4>5</vt:i4>
      </vt:variant>
      <vt:variant>
        <vt:lpwstr/>
      </vt:variant>
      <vt:variant>
        <vt:lpwstr>_Toc238036156</vt:lpwstr>
      </vt:variant>
      <vt:variant>
        <vt:i4>1507384</vt:i4>
      </vt:variant>
      <vt:variant>
        <vt:i4>122</vt:i4>
      </vt:variant>
      <vt:variant>
        <vt:i4>0</vt:i4>
      </vt:variant>
      <vt:variant>
        <vt:i4>5</vt:i4>
      </vt:variant>
      <vt:variant>
        <vt:lpwstr/>
      </vt:variant>
      <vt:variant>
        <vt:lpwstr>_Toc238036155</vt:lpwstr>
      </vt:variant>
      <vt:variant>
        <vt:i4>1507384</vt:i4>
      </vt:variant>
      <vt:variant>
        <vt:i4>116</vt:i4>
      </vt:variant>
      <vt:variant>
        <vt:i4>0</vt:i4>
      </vt:variant>
      <vt:variant>
        <vt:i4>5</vt:i4>
      </vt:variant>
      <vt:variant>
        <vt:lpwstr/>
      </vt:variant>
      <vt:variant>
        <vt:lpwstr>_Toc238036154</vt:lpwstr>
      </vt:variant>
      <vt:variant>
        <vt:i4>1507384</vt:i4>
      </vt:variant>
      <vt:variant>
        <vt:i4>110</vt:i4>
      </vt:variant>
      <vt:variant>
        <vt:i4>0</vt:i4>
      </vt:variant>
      <vt:variant>
        <vt:i4>5</vt:i4>
      </vt:variant>
      <vt:variant>
        <vt:lpwstr/>
      </vt:variant>
      <vt:variant>
        <vt:lpwstr>_Toc238036153</vt:lpwstr>
      </vt:variant>
      <vt:variant>
        <vt:i4>1507384</vt:i4>
      </vt:variant>
      <vt:variant>
        <vt:i4>104</vt:i4>
      </vt:variant>
      <vt:variant>
        <vt:i4>0</vt:i4>
      </vt:variant>
      <vt:variant>
        <vt:i4>5</vt:i4>
      </vt:variant>
      <vt:variant>
        <vt:lpwstr/>
      </vt:variant>
      <vt:variant>
        <vt:lpwstr>_Toc238036152</vt:lpwstr>
      </vt:variant>
      <vt:variant>
        <vt:i4>1507384</vt:i4>
      </vt:variant>
      <vt:variant>
        <vt:i4>98</vt:i4>
      </vt:variant>
      <vt:variant>
        <vt:i4>0</vt:i4>
      </vt:variant>
      <vt:variant>
        <vt:i4>5</vt:i4>
      </vt:variant>
      <vt:variant>
        <vt:lpwstr/>
      </vt:variant>
      <vt:variant>
        <vt:lpwstr>_Toc238036151</vt:lpwstr>
      </vt:variant>
      <vt:variant>
        <vt:i4>1507384</vt:i4>
      </vt:variant>
      <vt:variant>
        <vt:i4>92</vt:i4>
      </vt:variant>
      <vt:variant>
        <vt:i4>0</vt:i4>
      </vt:variant>
      <vt:variant>
        <vt:i4>5</vt:i4>
      </vt:variant>
      <vt:variant>
        <vt:lpwstr/>
      </vt:variant>
      <vt:variant>
        <vt:lpwstr>_Toc238036150</vt:lpwstr>
      </vt:variant>
      <vt:variant>
        <vt:i4>1441848</vt:i4>
      </vt:variant>
      <vt:variant>
        <vt:i4>86</vt:i4>
      </vt:variant>
      <vt:variant>
        <vt:i4>0</vt:i4>
      </vt:variant>
      <vt:variant>
        <vt:i4>5</vt:i4>
      </vt:variant>
      <vt:variant>
        <vt:lpwstr/>
      </vt:variant>
      <vt:variant>
        <vt:lpwstr>_Toc238036149</vt:lpwstr>
      </vt:variant>
      <vt:variant>
        <vt:i4>1441848</vt:i4>
      </vt:variant>
      <vt:variant>
        <vt:i4>80</vt:i4>
      </vt:variant>
      <vt:variant>
        <vt:i4>0</vt:i4>
      </vt:variant>
      <vt:variant>
        <vt:i4>5</vt:i4>
      </vt:variant>
      <vt:variant>
        <vt:lpwstr/>
      </vt:variant>
      <vt:variant>
        <vt:lpwstr>_Toc238036148</vt:lpwstr>
      </vt:variant>
      <vt:variant>
        <vt:i4>1441848</vt:i4>
      </vt:variant>
      <vt:variant>
        <vt:i4>74</vt:i4>
      </vt:variant>
      <vt:variant>
        <vt:i4>0</vt:i4>
      </vt:variant>
      <vt:variant>
        <vt:i4>5</vt:i4>
      </vt:variant>
      <vt:variant>
        <vt:lpwstr/>
      </vt:variant>
      <vt:variant>
        <vt:lpwstr>_Toc238036147</vt:lpwstr>
      </vt:variant>
      <vt:variant>
        <vt:i4>1441848</vt:i4>
      </vt:variant>
      <vt:variant>
        <vt:i4>68</vt:i4>
      </vt:variant>
      <vt:variant>
        <vt:i4>0</vt:i4>
      </vt:variant>
      <vt:variant>
        <vt:i4>5</vt:i4>
      </vt:variant>
      <vt:variant>
        <vt:lpwstr/>
      </vt:variant>
      <vt:variant>
        <vt:lpwstr>_Toc238036146</vt:lpwstr>
      </vt:variant>
      <vt:variant>
        <vt:i4>1441848</vt:i4>
      </vt:variant>
      <vt:variant>
        <vt:i4>62</vt:i4>
      </vt:variant>
      <vt:variant>
        <vt:i4>0</vt:i4>
      </vt:variant>
      <vt:variant>
        <vt:i4>5</vt:i4>
      </vt:variant>
      <vt:variant>
        <vt:lpwstr/>
      </vt:variant>
      <vt:variant>
        <vt:lpwstr>_Toc238036145</vt:lpwstr>
      </vt:variant>
      <vt:variant>
        <vt:i4>1441848</vt:i4>
      </vt:variant>
      <vt:variant>
        <vt:i4>56</vt:i4>
      </vt:variant>
      <vt:variant>
        <vt:i4>0</vt:i4>
      </vt:variant>
      <vt:variant>
        <vt:i4>5</vt:i4>
      </vt:variant>
      <vt:variant>
        <vt:lpwstr/>
      </vt:variant>
      <vt:variant>
        <vt:lpwstr>_Toc238036144</vt:lpwstr>
      </vt:variant>
      <vt:variant>
        <vt:i4>1441848</vt:i4>
      </vt:variant>
      <vt:variant>
        <vt:i4>50</vt:i4>
      </vt:variant>
      <vt:variant>
        <vt:i4>0</vt:i4>
      </vt:variant>
      <vt:variant>
        <vt:i4>5</vt:i4>
      </vt:variant>
      <vt:variant>
        <vt:lpwstr/>
      </vt:variant>
      <vt:variant>
        <vt:lpwstr>_Toc238036143</vt:lpwstr>
      </vt:variant>
      <vt:variant>
        <vt:i4>1441848</vt:i4>
      </vt:variant>
      <vt:variant>
        <vt:i4>44</vt:i4>
      </vt:variant>
      <vt:variant>
        <vt:i4>0</vt:i4>
      </vt:variant>
      <vt:variant>
        <vt:i4>5</vt:i4>
      </vt:variant>
      <vt:variant>
        <vt:lpwstr/>
      </vt:variant>
      <vt:variant>
        <vt:lpwstr>_Toc238036142</vt:lpwstr>
      </vt:variant>
      <vt:variant>
        <vt:i4>1441848</vt:i4>
      </vt:variant>
      <vt:variant>
        <vt:i4>38</vt:i4>
      </vt:variant>
      <vt:variant>
        <vt:i4>0</vt:i4>
      </vt:variant>
      <vt:variant>
        <vt:i4>5</vt:i4>
      </vt:variant>
      <vt:variant>
        <vt:lpwstr/>
      </vt:variant>
      <vt:variant>
        <vt:lpwstr>_Toc238036141</vt:lpwstr>
      </vt:variant>
      <vt:variant>
        <vt:i4>1441848</vt:i4>
      </vt:variant>
      <vt:variant>
        <vt:i4>32</vt:i4>
      </vt:variant>
      <vt:variant>
        <vt:i4>0</vt:i4>
      </vt:variant>
      <vt:variant>
        <vt:i4>5</vt:i4>
      </vt:variant>
      <vt:variant>
        <vt:lpwstr/>
      </vt:variant>
      <vt:variant>
        <vt:lpwstr>_Toc238036140</vt:lpwstr>
      </vt:variant>
      <vt:variant>
        <vt:i4>1114168</vt:i4>
      </vt:variant>
      <vt:variant>
        <vt:i4>26</vt:i4>
      </vt:variant>
      <vt:variant>
        <vt:i4>0</vt:i4>
      </vt:variant>
      <vt:variant>
        <vt:i4>5</vt:i4>
      </vt:variant>
      <vt:variant>
        <vt:lpwstr/>
      </vt:variant>
      <vt:variant>
        <vt:lpwstr>_Toc238036139</vt:lpwstr>
      </vt:variant>
      <vt:variant>
        <vt:i4>1114168</vt:i4>
      </vt:variant>
      <vt:variant>
        <vt:i4>20</vt:i4>
      </vt:variant>
      <vt:variant>
        <vt:i4>0</vt:i4>
      </vt:variant>
      <vt:variant>
        <vt:i4>5</vt:i4>
      </vt:variant>
      <vt:variant>
        <vt:lpwstr/>
      </vt:variant>
      <vt:variant>
        <vt:lpwstr>_Toc238036138</vt:lpwstr>
      </vt:variant>
      <vt:variant>
        <vt:i4>1114168</vt:i4>
      </vt:variant>
      <vt:variant>
        <vt:i4>14</vt:i4>
      </vt:variant>
      <vt:variant>
        <vt:i4>0</vt:i4>
      </vt:variant>
      <vt:variant>
        <vt:i4>5</vt:i4>
      </vt:variant>
      <vt:variant>
        <vt:lpwstr/>
      </vt:variant>
      <vt:variant>
        <vt:lpwstr>_Toc238036137</vt:lpwstr>
      </vt:variant>
      <vt:variant>
        <vt:i4>1114168</vt:i4>
      </vt:variant>
      <vt:variant>
        <vt:i4>8</vt:i4>
      </vt:variant>
      <vt:variant>
        <vt:i4>0</vt:i4>
      </vt:variant>
      <vt:variant>
        <vt:i4>5</vt:i4>
      </vt:variant>
      <vt:variant>
        <vt:lpwstr/>
      </vt:variant>
      <vt:variant>
        <vt:lpwstr>_Toc238036136</vt:lpwstr>
      </vt:variant>
      <vt:variant>
        <vt:i4>1114168</vt:i4>
      </vt:variant>
      <vt:variant>
        <vt:i4>2</vt:i4>
      </vt:variant>
      <vt:variant>
        <vt:i4>0</vt:i4>
      </vt:variant>
      <vt:variant>
        <vt:i4>5</vt:i4>
      </vt:variant>
      <vt:variant>
        <vt:lpwstr/>
      </vt:variant>
      <vt:variant>
        <vt:lpwstr>_Toc238036135</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Tormod Østmoe</dc:creator>
  <cp:keywords/>
  <cp:lastModifiedBy>Per Valla</cp:lastModifiedBy>
  <cp:revision>1392</cp:revision>
  <cp:lastPrinted>2026-06-17T10:26:00Z</cp:lastPrinted>
  <dcterms:created xsi:type="dcterms:W3CDTF">2026-05-06T01:26:00Z</dcterms:created>
  <dcterms:modified xsi:type="dcterms:W3CDTF">2026-08-19T10:48:00Z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icrosoft Theme">
    <vt:lpwstr>Selmer 011</vt:lpwstr>
  </property>
  <property fmtid="{D5CDD505-2E9C-101B-9397-08002B2CF9AE}" pid="3" name="ContentTypeId">
    <vt:lpwstr>0x01010066D2E2AFA8979F4EB3C5A846AC4326F4</vt:lpwstr>
  </property>
</Properties>
</file>